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14cd" w14:paraId="d0b14cd" w:rsidRDefault="00B74707" w:rsidP="00485215" w:rsidR="00485215" w:rsidRPr="006B4624">
      <w:pPr>
        <w:spacing w:lineRule="auto" w:line="240" w:after="0"/>
        <w:jc w:val="right"/>
        <w15:collapsed w:val="false"/>
      </w:pPr>
      <w:bookmarkStart w:name="_GoBack" w:id="0"/>
      <w:bookmarkEnd w:id="0"/>
      <w:r w:rsidRPr="006B4624">
        <w:t>Poslovni broj: 2</w:t>
      </w:r>
      <w:r w:rsidR="00485215" w:rsidRPr="006B4624">
        <w:t xml:space="preserve"> St-</w:t>
      </w:r>
      <w:r w:rsidR="00003174" w:rsidRPr="006B4624">
        <w:t>789/16-14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D2236D" w:rsidP="00B25936" w:rsidR="004B6667" w:rsidRPr="00E112D8">
      <w:pPr>
        <w:spacing w:lineRule="auto" w:line="240"/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</w:t>
      </w:r>
      <w:r w:rsidR="00E112D8">
        <w:t xml:space="preserve"> postupka nad </w:t>
      </w:r>
      <w:r w:rsidR="00E112D8" w:rsidRPr="00E112D8">
        <w:t>dužnikom LABUD j.d.o.o. za trgovinu i usluge, OIB: 53369739643 sa sjedištem u Murska 24, 40324 Goričan</w:t>
      </w:r>
      <w:r w:rsidR="00B25936" w:rsidRPr="00E112D8">
        <w:t xml:space="preserve">, </w:t>
      </w:r>
      <w:r w:rsidR="00E112D8" w:rsidRPr="00E112D8">
        <w:t>dana 02. veljače 2017</w:t>
      </w:r>
      <w:r w:rsidR="004B6667" w:rsidRPr="00E112D8">
        <w:t>.</w:t>
      </w:r>
    </w:p>
    <w:p w:rsidRDefault="00485215" w:rsidP="00485215" w:rsidR="00485215" w:rsidRPr="00E112D8">
      <w:pPr>
        <w:spacing w:lineRule="auto" w:line="240" w:after="0"/>
        <w:jc w:val="both"/>
      </w:pPr>
    </w:p>
    <w:p w:rsidRDefault="004B6F4B" w:rsidP="00485215" w:rsidR="00485215" w:rsidRPr="00E112D8">
      <w:pPr>
        <w:spacing w:lineRule="auto" w:line="240" w:after="0"/>
        <w:jc w:val="center"/>
      </w:pPr>
      <w:r w:rsidRPr="00E112D8">
        <w:t xml:space="preserve">r i j e š i o  </w:t>
      </w:r>
      <w:r w:rsidR="00485215" w:rsidRPr="00E112D8">
        <w:t>j e</w:t>
      </w:r>
    </w:p>
    <w:p w:rsidRDefault="00485215" w:rsidP="00485215" w:rsidR="00485215" w:rsidRPr="00E112D8">
      <w:pPr>
        <w:spacing w:lineRule="auto" w:line="240" w:after="0"/>
      </w:pPr>
    </w:p>
    <w:p w:rsidRDefault="00485215" w:rsidP="00485215" w:rsidR="00485215" w:rsidRPr="00003174">
      <w:pPr>
        <w:spacing w:lineRule="auto" w:line="240" w:after="0"/>
        <w:jc w:val="both"/>
        <w:rPr>
          <w:color w:val="FF0000"/>
        </w:rPr>
      </w:pPr>
      <w:r w:rsidRPr="00E112D8">
        <w:t xml:space="preserve">  </w:t>
      </w:r>
      <w:r w:rsidRPr="00E112D8">
        <w:tab/>
        <w:t>I. Pozivaju se vjerovnici</w:t>
      </w:r>
      <w:r w:rsidR="00B41D33" w:rsidRPr="00E112D8">
        <w:t xml:space="preserve"> dužnika</w:t>
      </w:r>
      <w:r w:rsidR="00E112D8" w:rsidRPr="00E112D8">
        <w:t xml:space="preserve"> LABUD j.d.o.o. za trgovinu i usluge, OIB: 53369739643 sa sjedištem u Murska 24, 40324 Goričan</w:t>
      </w:r>
      <w:r w:rsidRPr="00E112D8">
        <w:t xml:space="preserve">, u roku od 15 dana od objave </w:t>
      </w:r>
      <w:r>
        <w:t xml:space="preserve">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</w:t>
      </w:r>
      <w:r w:rsidRPr="006B4624">
        <w:t xml:space="preserve">pozivom na broj </w:t>
      </w:r>
      <w:r w:rsidR="00B74707" w:rsidRPr="006B4624">
        <w:t>2 St-</w:t>
      </w:r>
      <w:r w:rsidR="006B4624" w:rsidRPr="006B4624">
        <w:t>789</w:t>
      </w:r>
      <w:r w:rsidR="006E0B0B" w:rsidRPr="006B4624">
        <w:t>/16</w:t>
      </w:r>
      <w:r w:rsidR="006970B0" w:rsidRPr="006B4624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E112D8">
      <w:pPr>
        <w:spacing w:lineRule="auto" w:line="240" w:after="0"/>
        <w:jc w:val="both"/>
      </w:pPr>
      <w:r>
        <w:t xml:space="preserve"> </w:t>
      </w:r>
      <w:r>
        <w:tab/>
        <w:t>II. Ako navedene osobe ne postupe po točki I. ovoga rješenja, bit će doneseno rješenje o otvaranju i zaključenju stečajnog postupka nad dužnikom</w:t>
      </w:r>
      <w:r w:rsidR="00E112D8" w:rsidRPr="00E112D8">
        <w:t xml:space="preserve"> LABUD j.d.o.o. za trgovinu i usluge, OIB: 53369739643 sa sjedištem u Murska 24, 40324 Goričan</w:t>
      </w:r>
    </w:p>
    <w:p w:rsidRDefault="00E112D8" w:rsidP="00485215" w:rsidR="00E112D8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5D5B44" w:rsidR="005D5B44" w:rsidRPr="00003174">
      <w:pPr>
        <w:spacing w:lineRule="auto" w:line="240" w:after="0"/>
        <w:jc w:val="both"/>
        <w:rPr>
          <w:color w:val="FF0000"/>
        </w:rPr>
      </w:pPr>
      <w:r>
        <w:tab/>
      </w:r>
      <w:r w:rsidR="00561009" w:rsidRPr="00E112D8">
        <w:t xml:space="preserve">Predlagatelj je </w:t>
      </w:r>
      <w:r w:rsidR="00CA4B8B">
        <w:t>20</w:t>
      </w:r>
      <w:r w:rsidR="006E0B0B" w:rsidRPr="00E112D8">
        <w:t>.</w:t>
      </w:r>
      <w:r w:rsidR="006B4624" w:rsidRPr="00E112D8">
        <w:t>5</w:t>
      </w:r>
      <w:r w:rsidR="006E0B0B" w:rsidRPr="00E112D8">
        <w:t>.</w:t>
      </w:r>
      <w:r w:rsidR="005D5B44" w:rsidRPr="00E112D8">
        <w:t>2016</w:t>
      </w:r>
      <w:r w:rsidR="00561009" w:rsidRPr="00E112D8">
        <w:t xml:space="preserve">. </w:t>
      </w:r>
      <w:r w:rsidR="005D5B44" w:rsidRPr="00E112D8">
        <w:t xml:space="preserve">podnio ovome </w:t>
      </w:r>
      <w:r w:rsidR="005D5B44">
        <w:t xml:space="preserve">sudu prijedlog za otvaranje stečajnog postupka nad dužnikom, navodeći da dužnik </w:t>
      </w:r>
      <w:r w:rsidR="005D5B44" w:rsidRPr="00E112D8">
        <w:t xml:space="preserve">na dan  </w:t>
      </w:r>
      <w:r w:rsidR="00E112D8" w:rsidRPr="00E112D8">
        <w:t>17.05.2016</w:t>
      </w:r>
      <w:r w:rsidR="006E0B0B" w:rsidRPr="00E112D8">
        <w:t>.</w:t>
      </w:r>
      <w:r w:rsidR="005D5B44" w:rsidRPr="00E112D8">
        <w:t xml:space="preserve"> ima </w:t>
      </w:r>
      <w:r w:rsidR="005D5B44">
        <w:t xml:space="preserve">evidentirane neizvršene osnove za plaćanje u </w:t>
      </w:r>
      <w:r w:rsidR="005D5B44" w:rsidRPr="00E112D8">
        <w:t xml:space="preserve">ukupnom iznosu od </w:t>
      </w:r>
      <w:r w:rsidR="00E112D8" w:rsidRPr="00E112D8">
        <w:t>38.770,10</w:t>
      </w:r>
      <w:r w:rsidR="005D5B44" w:rsidRPr="00E112D8">
        <w:t xml:space="preserve">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 xml:space="preserve">šenjem ovog suda </w:t>
      </w:r>
      <w:r w:rsidRPr="006B4624">
        <w:t>poslovni broj 2 St-</w:t>
      </w:r>
      <w:r w:rsidR="00CA4B8B">
        <w:t>789/16-3</w:t>
      </w:r>
      <w:r w:rsidR="00AC21BE" w:rsidRPr="006B4624">
        <w:t xml:space="preserve"> </w:t>
      </w:r>
      <w:r w:rsidRPr="006B4624">
        <w:t xml:space="preserve">od </w:t>
      </w:r>
      <w:r w:rsidR="00CA4B8B">
        <w:t>06</w:t>
      </w:r>
      <w:r w:rsidR="00AC21BE" w:rsidRPr="006B4624">
        <w:t>.</w:t>
      </w:r>
      <w:r w:rsidR="00CA4B8B">
        <w:t>06</w:t>
      </w:r>
      <w:r w:rsidR="006E0B0B" w:rsidRPr="006B4624">
        <w:t>.2016.</w:t>
      </w:r>
      <w:r w:rsidRPr="006B4624">
        <w:t xml:space="preserve"> pokrenut </w:t>
      </w:r>
      <w:r w:rsidRPr="00554F6A">
        <w:t>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 w:rsidRPr="006B4624">
      <w:pPr>
        <w:spacing w:lineRule="auto" w:line="240" w:after="0"/>
        <w:jc w:val="both"/>
      </w:pPr>
    </w:p>
    <w:p w:rsidRDefault="00485215" w:rsidP="00485215" w:rsidR="00485215" w:rsidRPr="006B4624">
      <w:pPr>
        <w:spacing w:lineRule="auto" w:line="240" w:after="0"/>
        <w:jc w:val="center"/>
      </w:pPr>
      <w:r w:rsidRPr="006B4624">
        <w:t>U Varaždinu</w:t>
      </w:r>
      <w:r w:rsidR="00AB098A" w:rsidRPr="006B4624">
        <w:t>,</w:t>
      </w:r>
      <w:r w:rsidRPr="006B4624">
        <w:t xml:space="preserve"> </w:t>
      </w:r>
      <w:r w:rsidR="006B4624" w:rsidRPr="006B4624">
        <w:t>02</w:t>
      </w:r>
      <w:r w:rsidRPr="006B4624">
        <w:t xml:space="preserve">. </w:t>
      </w:r>
      <w:r w:rsidR="006B4624" w:rsidRPr="006B4624">
        <w:t>veljače</w:t>
      </w:r>
      <w:r w:rsidRPr="006B4624">
        <w:t xml:space="preserve"> 201</w:t>
      </w:r>
      <w:r w:rsidR="006B4624" w:rsidRPr="006B4624">
        <w:t>7</w:t>
      </w:r>
      <w:r w:rsidRPr="006B4624">
        <w:t>.</w:t>
      </w:r>
      <w:r w:rsidR="005D5B44" w:rsidRPr="006B462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ED3632">
        <w:t>, v.r.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FA1" w:rsidP="00485215" w:rsidR="001F5FA1">
      <w:pPr>
        <w:spacing w:lineRule="auto" w:line="240" w:after="0"/>
      </w:pPr>
      <w:r>
        <w:separator/>
      </w:r>
    </w:p>
  </w:endnote>
  <w:endnote w:id="0" w:type="continuationSeparator">
    <w:p w:rsidRDefault="001F5FA1" w:rsidP="00485215" w:rsidR="001F5F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FA1" w:rsidP="00485215" w:rsidR="001F5FA1">
      <w:pPr>
        <w:spacing w:lineRule="auto" w:line="240" w:after="0"/>
      </w:pPr>
      <w:r>
        <w:separator/>
      </w:r>
    </w:p>
  </w:footnote>
  <w:footnote w:id="0" w:type="continuationSeparator">
    <w:p w:rsidRDefault="001F5FA1" w:rsidP="00485215" w:rsidR="001F5F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432">
          <w:rPr>
            <w:noProof/>
          </w:rPr>
          <w:t>2</w:t>
        </w:r>
        <w:r>
          <w:fldChar w:fldCharType="end"/>
        </w:r>
      </w:p>
    </w:sdtContent>
  </w:sdt>
  <w:p w:rsidRDefault="006B4624" w:rsidP="00D2236D" w:rsidR="00D2236D">
    <w:pPr>
      <w:spacing w:lineRule="auto" w:line="240" w:after="0"/>
      <w:jc w:val="right"/>
    </w:pPr>
    <w:r>
      <w:t>Poslovni broj: 2 St-789/16-14</w:t>
    </w:r>
  </w:p>
  <w:p w:rsidRDefault="008A3432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03174"/>
    <w:rsid w:val="00033F22"/>
    <w:rsid w:val="000C2925"/>
    <w:rsid w:val="00192606"/>
    <w:rsid w:val="001A10AB"/>
    <w:rsid w:val="001F37AD"/>
    <w:rsid w:val="001F5FA1"/>
    <w:rsid w:val="002252F6"/>
    <w:rsid w:val="00233C6F"/>
    <w:rsid w:val="0033218E"/>
    <w:rsid w:val="00355232"/>
    <w:rsid w:val="003C1AF9"/>
    <w:rsid w:val="003E449C"/>
    <w:rsid w:val="003E77B3"/>
    <w:rsid w:val="0044635E"/>
    <w:rsid w:val="004532DB"/>
    <w:rsid w:val="00485215"/>
    <w:rsid w:val="004B4A8F"/>
    <w:rsid w:val="004B6667"/>
    <w:rsid w:val="004B6F4B"/>
    <w:rsid w:val="0053086E"/>
    <w:rsid w:val="005520AB"/>
    <w:rsid w:val="00553249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B4624"/>
    <w:rsid w:val="006E0B0B"/>
    <w:rsid w:val="00753973"/>
    <w:rsid w:val="007956EF"/>
    <w:rsid w:val="00847C43"/>
    <w:rsid w:val="00871F49"/>
    <w:rsid w:val="008A2FD1"/>
    <w:rsid w:val="008A3432"/>
    <w:rsid w:val="008A44D0"/>
    <w:rsid w:val="00996A66"/>
    <w:rsid w:val="009A5633"/>
    <w:rsid w:val="009C3CE4"/>
    <w:rsid w:val="00A61A82"/>
    <w:rsid w:val="00A9114B"/>
    <w:rsid w:val="00AA7BFD"/>
    <w:rsid w:val="00AB098A"/>
    <w:rsid w:val="00AC21BE"/>
    <w:rsid w:val="00B20F0E"/>
    <w:rsid w:val="00B25936"/>
    <w:rsid w:val="00B41D33"/>
    <w:rsid w:val="00B53C87"/>
    <w:rsid w:val="00B74707"/>
    <w:rsid w:val="00BE68D1"/>
    <w:rsid w:val="00C6451F"/>
    <w:rsid w:val="00CA4B8B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112D8"/>
    <w:rsid w:val="00E370B3"/>
    <w:rsid w:val="00E95CD7"/>
    <w:rsid w:val="00EB2694"/>
    <w:rsid w:val="00ED3632"/>
    <w:rsid w:val="00EF13C2"/>
    <w:rsid w:val="00F96B86"/>
    <w:rsid w:val="00FD36CE"/>
    <w:rsid w:val="00FE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8A3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4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4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4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4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8A3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4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4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4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4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LABUD jednostavno društvo s ograničenom odgovornošću za trgovinu i usluge zastupanog po punomoćniku Janja Vadlja</izvorni_sadrzaj>
    <derivirana_varijabla naziv="DomainObject.Predmet.ProtustrankaFormated_1">  LABUD jednostavno društvo s ograničenom odgovornošću za trgovinu i usluge zastupanog po punomoćniku Janja Vadlja</derivirana_varijabla>
  </DomainObject.Predmet.ProtustrankaFormated>
  <DomainObject.Predmet.ProtustrankaFormatedOIB>
    <izvorni_sadrzaj>  LABUD jednostavno društvo s ograničenom odgovornošću za trgovinu i usluge, OIB 53369739643 zastupanog po punomoćniku Janja Vadlja</izvorni_sadrzaj>
    <derivirana_varijabla naziv="DomainObject.Predmet.ProtustrankaFormatedOIB_1">  LABUD jednostavno društvo s ograničenom odgovornošću za trgovinu i usluge, OIB 53369739643 zastupanog po punomoćniku Janja Vadlja</derivirana_varijabla>
  </DomainObject.Predmet.ProtustrankaFormatedOIB>
  <DomainObject.Predmet.ProtustrankaFormatedWithAdress>
    <izvorni_sadrzaj> LABUD jednostavno društvo s ograničenom odgovornošću za trgovinu i usluge, Murska 24, 40320 Goričan zastupanog po punomoćniku Janja Vadlja</izvorni_sadrzaj>
    <derivirana_varijabla naziv="DomainObject.Predmet.ProtustrankaFormatedWithAdress_1"> LABUD jednostavno društvo s ograničenom odgovornošću za trgovinu i usluge, Murska 24, 40320 Goričan zastupanog po punomoćniku Janja Vadlja</derivirana_varijabla>
  </DomainObject.Predmet.ProtustrankaFormatedWithAdress>
  <DomainObject.Predmet.ProtustrankaFormatedWithAdressOIB>
    <izvorni_sadrzaj> LABUD jednostavno društvo s ograničenom odgovornošću za trgovinu i usluge, OIB 53369739643, Murska 24, 40320 Goričan zastupanog po punomoćniku Janja Vadlja</izvorni_sadrzaj>
    <derivirana_varijabla naziv="DomainObject.Predmet.ProtustrankaFormatedWithAdressOIB_1"> LABUD jednostavno društvo s ograničenom odgovornošću za trgovinu i usluge, OIB 53369739643, Murska 24, 40320 Goričan zastupanog po punomoćniku Janja Vadlja</derivirana_varijabla>
  </DomainObject.Predmet.ProtustrankaFormatedWithAdressOIB>
  <DomainObject.Predmet.ProtustrankaWithAdress>
    <izvorni_sadrzaj>LABUD jednostavno društvo s ograničenom odgovornošću za trgovinu i usluge Murska 24, 40320 Goričan</izvorni_sadrzaj>
    <derivirana_varijabla naziv="DomainObject.Predmet.ProtustrankaWithAdress_1">LABUD jednostavno društvo s ograničenom odgovornošću za trgovinu i usluge Murska 24, 40320 Goričan</derivirana_varijabla>
  </DomainObject.Predmet.ProtustrankaWithAdress>
  <DomainObject.Predmet.ProtustrankaWithAdressOIB>
    <izvorni_sadrzaj>LABUD jednostavno društvo s ograničenom odgovornošću za trgovinu i usluge, OIB 53369739643, Murska 24, 40320 Goričan</izvorni_sadrzaj>
    <derivirana_varijabla naziv="DomainObject.Predmet.ProtustrankaWithAdressOIB_1">LABUD jednostavno društvo s ograničenom odgovornošću za trgovinu i usluge, OIB 53369739643, Murska 24, 40320 Goričan</derivirana_varijabla>
  </DomainObject.Predmet.ProtustrankaWithAdressOIB>
  <DomainObject.Predmet.ProtustrankaNazivFormated>
    <izvorni_sadrzaj>LABUD jednostavno društvo s ograničenom odgovornošću za trgovinu i usluge</izvorni_sadrzaj>
    <derivirana_varijabla naziv="DomainObject.Predmet.ProtustrankaNazivFormated_1">LABUD jednostavno društvo s ograničenom odgovornošću za trgovinu i usluge</derivirana_varijabla>
  </DomainObject.Predmet.ProtustrankaNazivFormated>
  <DomainObject.Predmet.ProtustrankaNazivFormatedOIB>
    <izvorni_sadrzaj>LABUD jednostavno društvo s ograničenom odgovornošću za trgovinu i usluge, OIB 53369739643</izvorni_sadrzaj>
    <derivirana_varijabla naziv="DomainObject.Predmet.ProtustrankaNazivFormatedOIB_1">LABUD jednostavno društvo s ograničenom odgovornošću za trgovinu i usluge, OIB 53369739643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38770.10</izvorni_sadrzaj>
    <derivirana_varijabla naziv="DomainObject.Predmet.TrenutnaVrijednost_1">38770.10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LABUD jednostavno društvo s ograničenom odgovornošću za trgovinu i usluge zastupanog po punomoćniku Janja Vadlja</item>
    </izvorni_sadrzaj>
    <derivirana_varijabla naziv="DomainObject.Predmet.ProtuStrankaListFormated_1">
      <item>LABUD jednostavno društvo s ograničenom odgovornošću za trgovinu i usluge zastupanog po punomoćniku Janja Vadlja</item>
    </derivirana_varijabla>
  </DomainObject.Predmet.ProtuStrankaListFormated>
  <DomainObject.Predmet.ProtuStrankaListFormatedOIB>
    <izvorni_sadrzaj>
      <item>LABUD jednostavno društvo s ograničenom odgovornošću za trgovinu i usluge, OIB 53369739643 zastupanog po punomoćniku Janja Vadlja</item>
    </izvorni_sadrzaj>
    <derivirana_varijabla naziv="DomainObject.Predmet.ProtuStrankaListFormatedOIB_1">
      <item>LABUD jednostavno društvo s ograničenom odgovornošću za trgovinu i usluge, OIB 53369739643 zastupanog po punomoćniku Janja Vadlja</item>
    </derivirana_varijabla>
  </DomainObject.Predmet.ProtuStrankaListFormatedOIB>
  <DomainObject.Predmet.ProtuStrankaListFormatedWithAdress>
    <izvorni_sadrzaj>
      <item>LABUD jednostavno društvo s ograničenom odgovornošću za trgovinu i usluge, Murska 24, 40320 Goričan zastupanog po punomoćniku Janja Vadlja</item>
    </izvorni_sadrzaj>
    <derivirana_varijabla naziv="DomainObject.Predmet.ProtuStrankaListFormatedWithAdress_1">
      <item>LABUD jednostavno društvo s ograničenom odgovornošću za trgovinu i usluge, Murska 24, 40320 Goričan zastupanog po punomoćniku Janja Vadlja</item>
    </derivirana_varijabla>
  </DomainObject.Predmet.ProtuStrankaListFormatedWithAdress>
  <DomainObject.Predmet.ProtuStrankaListFormatedWithAdressOIB>
    <izvorni_sadrzaj>
      <item>LABUD jednostavno društvo s ograničenom odgovornošću za trgovinu i usluge, OIB 53369739643, Murska 24, 40320 Goričan zastupanog po punomoćniku Janja Vadlja</item>
    </izvorni_sadrzaj>
    <derivirana_varijabla naziv="DomainObject.Predmet.ProtuStrankaListFormatedWithAdressOIB_1">
      <item>LABUD jednostavno društvo s ograničenom odgovornošću za trgovinu i usluge, OIB 53369739643, Murska 24, 40320 Goričan zastupanog po punomoćniku Janja Vadlja</item>
    </derivirana_varijabla>
  </DomainObject.Predmet.ProtuStrankaListFormatedWithAdressOIB>
  <DomainObject.Predmet.ProtuStrankaListNazivFormated>
    <izvorni_sadrzaj>
      <item>LABUD jednostavno društvo s ograničenom odgovornošću za trgovinu i usluge</item>
    </izvorni_sadrzaj>
    <derivirana_varijabla naziv="DomainObject.Predmet.ProtuStrankaListNazivFormated_1">
      <item>LABUD jednostavno društvo s ograničenom odgovornošću za trgovinu i usluge</item>
    </derivirana_varijabla>
  </DomainObject.Predmet.ProtuStrankaListNazivFormated>
  <DomainObject.Predmet.ProtuStrankaListNazivFormatedOIB>
    <izvorni_sadrzaj>
      <item>LABUD jednostavno društvo s ograničenom odgovornošću za trgovinu i usluge, OIB 53369739643</item>
    </izvorni_sadrzaj>
    <derivirana_varijabla naziv="DomainObject.Predmet.ProtuStrankaListNazivFormatedOIB_1">
      <item>LABUD jednostavno društvo s ograničenom odgovornošću za trgovinu i usluge, OIB 53369739643</item>
    </derivirana_varijabla>
  </DomainObject.Predmet.ProtuStrankaListNazivFormatedOIB>
  <DomainObject.Predmet.OstaliListFormated>
    <izvorni_sadrzaj>
      <item>Trgovački sud u Varaždinu - Sudski registar</item>
      <item>Janja Vadlja punomoćnik sudionika u postupku LABUD jednostavno društvo s ograničenom odgovornošću za trgovinu i usluge</item>
      <item>ŽDO u Varaždinu, Građansko-uprvni odjel</item>
    </izvorni_sadrzaj>
    <derivirana_varijabla naziv="DomainObject.Predmet.OstaliListFormated_1">
      <item>Trgovački sud u Varaždinu - Sudski registar</item>
      <item>Janja Vadlja punomoćnik sudionika u postupku LABUD jednostavno društvo s ograničenom odgovornošću za trgovinu i usluge</item>
      <item>ŽDO u Varaždinu, Građansko-uprvni odjel</item>
    </derivirana_varijabla>
  </DomainObject.Predmet.OstaliListFormated>
  <DomainObject.Predmet.OstaliListFormatedOIB>
    <izvorni_sadrzaj>
      <item>Trgovački sud u Varaždinu - Sudski registar</item>
      <item>Janja Vadlja, OIB 73390955414 punomoćnik sudionika u postupku LABUD jednostavno društvo s ograničenom odgovornošću za trgovinu i usluge</item>
      <item>ŽDO u Varaždinu, Građansko-uprvni odjel</item>
    </izvorni_sadrzaj>
    <derivirana_varijabla naziv="DomainObject.Predmet.OstaliListFormatedOIB_1">
      <item>Trgovački sud u Varaždinu - Sudski registar</item>
      <item>Janja Vadlja, OIB 73390955414 punomoćnik sudionika u postupku LABUD jednostavno društvo s ograničenom odgovornošću za trgovinu i usluge</item>
      <item>ŽDO u Varaždinu, Građansko-uprvni odjel</item>
    </derivirana_varijabla>
  </DomainObject.Predmet.OstaliListFormatedOIB>
  <DomainObject.Predmet.OstaliListFormatedWithAdress>
    <izvorni_sadrzaj>
      <item>Trgovački sud u Varaždinu - Sudski registar, Ul. braće Radić 2, 42000 Varaždin</item>
      <item>Janja Vadlja, Murska 24, 40320 Goričan punomoćnik sudionika u postupku LABUD jednostavno društvo s ograničenom odgovornošću za trgovinu i usluge</item>
      <item>ŽDO u Varaždinu, Građansko-uprvni odjel, Ul. braće Radić 2, 42000 Varaždin</item>
    </izvorni_sadrzaj>
    <derivirana_varijabla naziv="DomainObject.Predmet.OstaliListFormatedWithAdress_1">
      <item>Trgovački sud u Varaždinu - Sudski registar, Ul. braće Radić 2, 42000 Varaždin</item>
      <item>Janja Vadlja, Murska 24, 40320 Goričan punomoćnik sudionika u postupku LABUD jednostavno društvo s ograničenom odgovornošću za trgovinu i usluge</item>
      <item>ŽDO u Varaždinu, Građansko-uprvni odjel, Ul. braće Radić 2, 42000 Varaždin</item>
    </derivirana_varijabla>
  </DomainObject.Predmet.OstaliListFormatedWithAdress>
  <DomainObject.Predmet.OstaliListFormatedWithAdressOIB>
    <izvorni_sadrzaj>
      <item>Trgovački sud u Varaždinu - Sudski registar, Ul. braće Radić 2, 42000 Varaždin</item>
      <item>Janja Vadlja, OIB 73390955414, Murska 24, 40320 Goričan punomoćnik sudionika u postupku LABUD jednostavno društvo s ograničenom odgovornošću za trgovinu i usluge</item>
      <item>ŽDO u Varaždinu, Građansko-uprvni odjel, Ul. braće Radić 2, 42000 Varaždin</item>
    </izvorni_sadrzaj>
    <derivirana_varijabla naziv="DomainObject.Predmet.OstaliListFormatedWithAdressOIB_1">
      <item>Trgovački sud u Varaždinu - Sudski registar, Ul. braće Radić 2, 42000 Varaždin</item>
      <item>Janja Vadlja, OIB 73390955414, Murska 24, 40320 Goričan punomoćnik sudionika u postupku LABUD jednostavno društvo s ograničenom odgovornošću za trgovinu i usluge</item>
      <item>ŽDO u Varaždinu, Građansko-uprvni odjel, Ul. braće Radić 2, 42000 Varaždin</item>
    </derivirana_varijabla>
  </DomainObject.Predmet.OstaliListFormatedWithAdressOIB>
  <DomainObject.Predmet.OstaliListNazivFormated>
    <izvorni_sadrzaj>
      <item>Trgovački sud u Varaždinu - Sudski registar</item>
      <item>Janja Vadlja</item>
      <item>ŽDO u Varaždinu, Građansko-uprvni odjel</item>
    </izvorni_sadrzaj>
    <derivirana_varijabla naziv="DomainObject.Predmet.OstaliListNazivFormated_1">
      <item>Trgovački sud u Varaždinu - Sudski registar</item>
      <item>Janja Vadlja</item>
      <item>ŽDO u Varaždinu, Građansko-uprvni odjel</item>
    </derivirana_varijabla>
  </DomainObject.Predmet.OstaliListNazivFormated>
  <DomainObject.Predmet.OstaliListNazivFormatedOIB>
    <izvorni_sadrzaj>
      <item>Trgovački sud u Varaždinu - Sudski registar</item>
      <item>Janja Vadlja, OIB 73390955414</item>
      <item>ŽDO u Varaždinu, Građansko-uprvni odjel</item>
    </izvorni_sadrzaj>
    <derivirana_varijabla naziv="DomainObject.Predmet.OstaliListNazivFormatedOIB_1">
      <item>Trgovački sud u Varaždinu - Sudski registar</item>
      <item>Janja Vadlja, OIB 73390955414</item>
      <item>ŽDO u Varaždinu, Građansko-uprvni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LABUD jednostavno društvo s ograničenom odgovornošću za trgovinu i usluge</izvorni_sadrzaj>
    <derivirana_varijabla naziv="DomainObject.Predmet.ProtustrankaIDrugi_1">LABUD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LABUD jednostavno društvo s ograničenom odgovornošću za trgovinu i usluge, OIB 53369739643, Murska 24, 40320 Goričan</izvorni_sadrzaj>
    <derivirana_varijabla naziv="DomainObject.Predmet.ProtustrankaIDrugiAdressOIB_1">LABUD jednostavno društvo s ograničenom odgovornošću za trgovinu i usluge, OIB 53369739643, Murska 24,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LABUD jednostavno društvo s ograničenom odgovornošću za trgovinu i usluge</item>
      <item>Trgovački sud u Varaždinu - Sudski registar</item>
      <item>Janja Vadlja</item>
      <item>ŽDO u Varaždinu, Građansko-uprvni odjel</item>
    </izvorni_sadrzaj>
    <derivirana_varijabla naziv="DomainObject.Predmet.SudioniciListNaziv_1">
      <item>Financijska agencija</item>
      <item>LABUD jednostavno društvo s ograničenom odgovornošću za trgovinu i usluge</item>
      <item>Trgovački sud u Varaždinu - Sudski registar</item>
      <item>Janja Vadlja</item>
      <item>ŽDO u Varaždinu, Građansko-uprvni odjel</item>
    </derivirana_varijabla>
  </DomainObject.Predmet.SudioniciListNaziv>
  <DomainObject.Predmet.SudioniciListAdressOIB>
    <izvorni_sadrzaj>
      <item>Financijska agencija, OIB 85821130368, Ulica grada Vukovara 70,10000 Zagreb</item>
      <item>LABUD jednostavno društvo s ograničenom odgovornošću za trgovinu i usluge, OIB 53369739643, Murska 24,40320 Goričan</item>
      <item>Trgovački sud u Varaždinu - Sudski registar, Ul. braće Radić 2,42000 Varaždin</item>
      <item>Janja Vadlja, OIB 73390955414, Murska 24,40320 Goričan</item>
      <item>ŽDO u Varaždinu, Građansko-uprvni odjel, Ul. braće Radić 2,42000 Varaždin</item>
    </izvorni_sadrzaj>
    <derivirana_varijabla naziv="DomainObject.Predmet.SudioniciListAdressOIB_1">
      <item>Financijska agencija, OIB 85821130368, Ulica grada Vukovara 70,10000 Zagreb</item>
      <item>LABUD jednostavno društvo s ograničenom odgovornošću za trgovinu i usluge, OIB 53369739643, Murska 24,40320 Goričan</item>
      <item>Trgovački sud u Varaždinu - Sudski registar, Ul. braće Radić 2,42000 Varaždin</item>
      <item>Janja Vadlja, OIB 73390955414, Murska 24,40320 Goričan</item>
      <item>ŽDO u Varaždinu, Građansko-uprvni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53369739643</item>
      <item>, OIB null</item>
      <item>, OIB 73390955414</item>
      <item>, OIB null</item>
    </izvorni_sadrzaj>
    <derivirana_varijabla naziv="DomainObject.Predmet.SudioniciListNazivOIB_1">
      <item>, OIB 85821130368</item>
      <item>, OIB 53369739643</item>
      <item>, OIB null</item>
      <item>, OIB 73390955414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00954F-F647-4229-BC19-32D747EB6A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2761</properties:Characters>
  <properties:Lines>89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2017-02-01T12:45:00Z</dcterms:created>
  <dc:creator>Maja Valušnig</dc:creator>
  <cp:lastModifiedBy>Karolina Brlek</cp:lastModifiedBy>
  <cp:lastPrinted>2017-02-01T12:32:00Z</cp:lastPrinted>
  <dcterms:modified xmlns:xsi="http://www.w3.org/2001/XMLSchema-instance" xsi:type="dcterms:W3CDTF">2017-02-02T10:55:00Z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