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2acb" w14:paraId="8f62acb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5E1314">
        <w:rPr>
          <w:rFonts w:hAnsi="Times New Roman" w:ascii="Times New Roman"/>
          <w:szCs w:val="24"/>
          <w:lang w:val="hr-HR"/>
        </w:rPr>
        <w:t>1873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5E1314">
        <w:rPr>
          <w:rFonts w:hAnsi="Times New Roman" w:ascii="Times New Roman"/>
          <w:szCs w:val="24"/>
        </w:rPr>
        <w:t>FILMSKO GLAZBENA UDRUGA "ZADNJA STANICA PREČKO", Zagreb, Tijardovićeva 8, OIB: 50205975635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8</w:t>
      </w:r>
      <w:r w:rsidR="009E060B">
        <w:rPr>
          <w:rFonts w:hAnsi="Times New Roman" w:ascii="Times New Roman"/>
          <w:szCs w:val="24"/>
          <w:lang w:val="hr-HR"/>
        </w:rPr>
        <w:t>. studenoga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5E1314">
        <w:rPr>
          <w:rFonts w:hAnsi="Times New Roman" w:ascii="Times New Roman"/>
          <w:szCs w:val="24"/>
          <w:lang w:val="hr-HR"/>
        </w:rPr>
        <w:t>8</w:t>
      </w:r>
      <w:r w:rsidR="009E060B">
        <w:rPr>
          <w:rFonts w:hAnsi="Times New Roman" w:ascii="Times New Roman"/>
          <w:szCs w:val="24"/>
          <w:lang w:val="hr-HR"/>
        </w:rPr>
        <w:t>. studenoga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1FB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5E1314">
      <w:rPr>
        <w:rFonts w:hAnsi="Times New Roman" w:ascii="Times New Roman"/>
        <w:lang w:val="hr-HR"/>
      </w:rPr>
      <w:t>1873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71FBF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F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F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F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F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F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F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F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F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St-1873/2017</izvorni_sadrzaj>
    <derivirana_varijabla naziv="DomainObject.Predmet.OznakaBroj_1">St-1873/2017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FILMSKO GLAZBENA UDRUGA ZADNJA STANICA PREČKO</izvorni_sadrzaj>
    <derivirana_varijabla naziv="DomainObject.Predmet.ProtustrankaFormated_1">  FILMSKO GLAZBENA UDRUGA ZADNJA STANICA PREČKO</derivirana_varijabla>
  </DomainObject.Predmet.ProtustrankaFormated>
  <DomainObject.Predmet.ProtustrankaFormatedOIB>
    <izvorni_sadrzaj>  FILMSKO GLAZBENA UDRUGA ZADNJA STANICA PREČKO, OIB 50205975635</izvorni_sadrzaj>
    <derivirana_varijabla naziv="DomainObject.Predmet.ProtustrankaFormatedOIB_1">  FILMSKO GLAZBENA UDRUGA ZADNJA STANICA PREČKO, OIB 50205975635</derivirana_varijabla>
  </DomainObject.Predmet.ProtustrankaFormatedOIB>
  <DomainObject.Predmet.ProtustrankaFormatedWithAdress>
    <izvorni_sadrzaj> FILMSKO GLAZBENA UDRUGA ZADNJA STANICA PREČKO, Tijardovićeva 8, 10000 Zagreb</izvorni_sadrzaj>
    <derivirana_varijabla naziv="DomainObject.Predmet.ProtustrankaFormatedWithAdress_1"> FILMSKO GLAZBENA UDRUGA ZADNJA STANICA PREČKO, Tijardovićeva 8, 10000 Zagreb</derivirana_varijabla>
  </DomainObject.Predmet.ProtustrankaFormatedWithAdress>
  <DomainObject.Predmet.ProtustrankaFormatedWithAdressOIB>
    <izvorni_sadrzaj> FILMSKO GLAZBENA UDRUGA ZADNJA STANICA PREČKO, OIB 50205975635, Tijardovićeva 8, 10000 Zagreb</izvorni_sadrzaj>
    <derivirana_varijabla naziv="DomainObject.Predmet.ProtustrankaFormatedWithAdressOIB_1"> FILMSKO GLAZBENA UDRUGA ZADNJA STANICA PREČKO, OIB 50205975635, Tijardovićeva 8, 10000 Zagreb</derivirana_varijabla>
  </DomainObject.Predmet.ProtustrankaFormatedWithAdressOIB>
  <DomainObject.Predmet.ProtustrankaWithAdress>
    <izvorni_sadrzaj>FILMSKO GLAZBENA UDRUGA ZADNJA STANICA PREČKO Tijardovićeva 8, 10000 Zagreb</izvorni_sadrzaj>
    <derivirana_varijabla naziv="DomainObject.Predmet.ProtustrankaWithAdress_1">FILMSKO GLAZBENA UDRUGA ZADNJA STANICA PREČKO Tijardovićeva 8, 10000 Zagreb</derivirana_varijabla>
  </DomainObject.Predmet.ProtustrankaWithAdress>
  <DomainObject.Predmet.ProtustrankaWithAdressOIB>
    <izvorni_sadrzaj>FILMSKO GLAZBENA UDRUGA ZADNJA STANICA PREČKO, OIB 50205975635, Tijardovićeva 8, 10000 Zagreb</izvorni_sadrzaj>
    <derivirana_varijabla naziv="DomainObject.Predmet.ProtustrankaWithAdressOIB_1">FILMSKO GLAZBENA UDRUGA ZADNJA STANICA PREČKO, OIB 50205975635, Tijardovićeva 8, 10000 Zagreb</derivirana_varijabla>
  </DomainObject.Predmet.ProtustrankaWithAdressOIB>
  <DomainObject.Predmet.ProtustrankaNazivFormated>
    <izvorni_sadrzaj>FILMSKO GLAZBENA UDRUGA ZADNJA STANICA PREČKO</izvorni_sadrzaj>
    <derivirana_varijabla naziv="DomainObject.Predmet.ProtustrankaNazivFormated_1">FILMSKO GLAZBENA UDRUGA ZADNJA STANICA PREČKO</derivirana_varijabla>
  </DomainObject.Predmet.ProtustrankaNazivFormated>
  <DomainObject.Predmet.ProtustrankaNazivFormatedOIB>
    <izvorni_sadrzaj>FILMSKO GLAZBENA UDRUGA ZADNJA STANICA PREČKO, OIB 50205975635</izvorni_sadrzaj>
    <derivirana_varijabla naziv="DomainObject.Predmet.ProtustrankaNazivFormatedOIB_1">FILMSKO GLAZBENA UDRUGA ZADNJA STANICA PREČKO, OIB 50205975635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FILMSKO GLAZBENA UDRUGA ZADNJA STANICA PREČKO</item>
    </izvorni_sadrzaj>
    <derivirana_varijabla naziv="DomainObject.Predmet.ProtuStrankaListFormated_1">
      <item>FILMSKO GLAZBENA UDRUGA ZADNJA STANICA PREČKO</item>
    </derivirana_varijabla>
  </DomainObject.Predmet.ProtuStrankaListFormated>
  <DomainObject.Predmet.ProtuStrankaListFormatedOIB>
    <izvorni_sadrzaj>
      <item>FILMSKO GLAZBENA UDRUGA ZADNJA STANICA PREČKO, OIB 50205975635</item>
    </izvorni_sadrzaj>
    <derivirana_varijabla naziv="DomainObject.Predmet.ProtuStrankaListFormatedOIB_1">
      <item>FILMSKO GLAZBENA UDRUGA ZADNJA STANICA PREČKO, OIB 50205975635</item>
    </derivirana_varijabla>
  </DomainObject.Predmet.ProtuStrankaListFormatedOIB>
  <DomainObject.Predmet.ProtuStrankaListFormatedWithAdress>
    <izvorni_sadrzaj>
      <item>FILMSKO GLAZBENA UDRUGA ZADNJA STANICA PREČKO, Tijardovićeva 8, 10000 Zagreb</item>
    </izvorni_sadrzaj>
    <derivirana_varijabla naziv="DomainObject.Predmet.ProtuStrankaListFormatedWithAdress_1">
      <item>FILMSKO GLAZBENA UDRUGA ZADNJA STANICA PREČKO, Tijardovićeva 8, 10000 Zagreb</item>
    </derivirana_varijabla>
  </DomainObject.Predmet.ProtuStrankaListFormatedWithAdress>
  <DomainObject.Predmet.ProtuStrankaListFormatedWithAdressOIB>
    <izvorni_sadrzaj>
      <item>FILMSKO GLAZBENA UDRUGA ZADNJA STANICA PREČKO, OIB 50205975635, Tijardovićeva 8, 10000 Zagreb</item>
    </izvorni_sadrzaj>
    <derivirana_varijabla naziv="DomainObject.Predmet.ProtuStrankaListFormatedWithAdressOIB_1">
      <item>FILMSKO GLAZBENA UDRUGA ZADNJA STANICA PREČKO, OIB 50205975635, Tijardovićeva 8, 10000 Zagreb</item>
    </derivirana_varijabla>
  </DomainObject.Predmet.ProtuStrankaListFormatedWithAdressOIB>
  <DomainObject.Predmet.ProtuStrankaListNazivFormated>
    <izvorni_sadrzaj>
      <item>FILMSKO GLAZBENA UDRUGA ZADNJA STANICA PREČKO</item>
    </izvorni_sadrzaj>
    <derivirana_varijabla naziv="DomainObject.Predmet.ProtuStrankaListNazivFormated_1">
      <item>FILMSKO GLAZBENA UDRUGA ZADNJA STANICA PREČKO</item>
    </derivirana_varijabla>
  </DomainObject.Predmet.ProtuStrankaListNazivFormated>
  <DomainObject.Predmet.ProtuStrankaListNazivFormatedOIB>
    <izvorni_sadrzaj>
      <item>FILMSKO GLAZBENA UDRUGA ZADNJA STANICA PREČKO, OIB 50205975635</item>
    </izvorni_sadrzaj>
    <derivirana_varijabla naziv="DomainObject.Predmet.ProtuStrankaListNazivFormatedOIB_1">
      <item>FILMSKO GLAZBENA UDRUGA ZADNJA STANICA PREČKO, OIB 50205975635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FILMSKO GLAZBENA UDRUGA ZADNJA STANICA PREČKO</izvorni_sadrzaj>
    <derivirana_varijabla naziv="DomainObject.Predmet.ProtustrankaIDrugi_1">FILMSKO GLAZBENA UDRUGA ZADNJA STANICA PREČKO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FILMSKO GLAZBENA UDRUGA ZADNJA STANICA PREČKO, OIB 50205975635, Tijardovićeva 8, 10000 Zagreb</izvorni_sadrzaj>
    <derivirana_varijabla naziv="DomainObject.Predmet.ProtustrankaIDrugiAdressOIB_1">FILMSKO GLAZBENA UDRUGA ZADNJA STANICA PREČKO, OIB 50205975635, Tijardovićeva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FILMSKO GLAZBENA UDRUGA ZADNJA STANICA PREČKO</item>
      <item>FINA Regionalni centar Zagreb</item>
    </izvorni_sadrzaj>
    <derivirana_varijabla naziv="DomainObject.Predmet.SudioniciListNaziv_1">
      <item>FILMSKO GLAZBENA UDRUGA ZADNJA STANICA PREČKO</item>
      <item>FINA Regionalni centar Zagreb</item>
    </derivirana_varijabla>
  </DomainObject.Predmet.SudioniciListNaziv>
  <DomainObject.Predmet.SudioniciListAdressOIB>
    <izvorni_sadrzaj>
      <item>FILMSKO GLAZBENA UDRUGA ZADNJA STANICA PREČKO, OIB 50205975635, Tijardovićeva 8,10000 Zagreb</item>
      <item>FINA Regionalni centar Zagreb, OIB 85821130368, Trg svibanjskih žrtava 1995. 1,10000 Zagreb</item>
    </izvorni_sadrzaj>
    <derivirana_varijabla naziv="DomainObject.Predmet.SudioniciListAdressOIB_1">
      <item>FILMSKO GLAZBENA UDRUGA ZADNJA STANICA PREČKO, OIB 50205975635, Tijardovićeva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50205975635</item>
      <item>, OIB 85821130368</item>
    </izvorni_sadrzaj>
    <derivirana_varijabla naziv="DomainObject.Predmet.SudioniciListNazivOIB_1">
      <item>, OIB 50205975635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F43FB-73DC-4762-854D-D2A22956C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2270</properties:Characters>
  <properties:Lines>72</properties:Lines>
  <properties:Paragraphs>31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2017-11-08T07:56:00Z</cp:lastPrinted>
  <dcterms:modified xmlns:xsi="http://www.w3.org/2001/XMLSchema-instance" xsi:type="dcterms:W3CDTF">2017-11-08T07:56:00Z</dcterms:modified>
  <cp:revision>252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