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a26e" w14:paraId="0d2a26e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221FFF" w:rsidP="006D42EC" w:rsidR="006D42EC">
      <w:pPr>
        <w:jc w:val="right"/>
        <w:rPr>
          <w:b/>
        </w:rPr>
      </w:pPr>
      <w:r>
        <w:rPr>
          <w:b/>
        </w:rPr>
        <w:t>Posl.br. 7.St.19/</w:t>
      </w:r>
      <w:r w:rsidR="00E86813">
        <w:rPr>
          <w:b/>
        </w:rPr>
        <w:t>12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D42EC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>ečajnom postupku nad dužnikom PODUZETNIČKA ZONA OPUZEN d.o.o.u stečaju, Opuzen, Trg kralja Tomislava 1, OIB: 24577971360</w:t>
      </w:r>
      <w:r w:rsidRPr="006D42EC">
        <w:t>, zastupano po stečajno</w:t>
      </w:r>
      <w:r w:rsidR="00221FFF">
        <w:t>j upraviteljici Ivanki Sušić, Dubrovnik, Srednji Kono 56</w:t>
      </w:r>
      <w:r w:rsidRPr="006D42EC">
        <w:t xml:space="preserve">, </w:t>
      </w:r>
      <w:r w:rsidR="00221FFF">
        <w:t xml:space="preserve">dana </w:t>
      </w:r>
      <w:r w:rsidR="00F436F4">
        <w:t>21</w:t>
      </w:r>
      <w:r w:rsidR="0084073F">
        <w:t xml:space="preserve">. </w:t>
      </w:r>
      <w:r w:rsidR="00A56035">
        <w:t>studenog 2018</w:t>
      </w:r>
      <w:r w:rsidR="00221FFF">
        <w:t>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951CD8" w:rsidR="00286D55">
      <w:pPr>
        <w:jc w:val="both"/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</w:t>
      </w:r>
      <w:r w:rsidR="004B4C5C" w:rsidRPr="00E86813">
        <w:t>oznake k</w:t>
      </w:r>
      <w:r w:rsidR="007A257C">
        <w:t>at.čest. 1543 Zk.ul. 3310</w:t>
      </w:r>
      <w:r w:rsidR="003665F2">
        <w:t xml:space="preserve"> upisana</w:t>
      </w:r>
      <w:r w:rsidR="00D702A7">
        <w:t xml:space="preserve"> u k.o. Opuzen 1,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6B5064">
        <w:rPr>
          <w:bCs/>
        </w:rPr>
        <w:t>u</w:t>
      </w:r>
      <w:r w:rsidR="00931DC9">
        <w:rPr>
          <w:bCs/>
        </w:rPr>
        <w:t xml:space="preserve"> </w:t>
      </w:r>
      <w:r w:rsidR="006B5064">
        <w:t>Grad Opuzen, Trg kralja Tomislava 1.,</w:t>
      </w:r>
      <w:r w:rsidR="006B5064" w:rsidRPr="00EE1FD2">
        <w:t xml:space="preserve"> OIB </w:t>
      </w:r>
      <w:r w:rsidR="006B5064">
        <w:t>314664373259.</w:t>
      </w:r>
    </w:p>
    <w:p w:rsidRDefault="006B5064" w:rsidP="00951CD8" w:rsidR="006B5064" w:rsidRPr="006D42EC">
      <w:pPr>
        <w:jc w:val="both"/>
        <w:rPr>
          <w:bCs/>
        </w:rPr>
      </w:pPr>
    </w:p>
    <w:p w:rsidRDefault="006D42EC" w:rsidP="006D42EC" w:rsidR="00B87DAE" w:rsidRPr="0084073F">
      <w:pPr>
        <w:jc w:val="both"/>
        <w:rPr>
          <w:bCs/>
        </w:rPr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 xml:space="preserve">u zemljišnim knjigama u korist kupca </w:t>
      </w:r>
      <w:r w:rsidR="006B5064">
        <w:t>Grad Opuzen, trg kralja Tomislava 1.,</w:t>
      </w:r>
      <w:r w:rsidR="006B5064" w:rsidRPr="00EE1FD2">
        <w:t xml:space="preserve"> OIB </w:t>
      </w:r>
      <w:r w:rsidR="006B5064">
        <w:t>314664373259</w:t>
      </w:r>
      <w:r w:rsidR="0084073F">
        <w:t>,</w:t>
      </w:r>
      <w:r w:rsidR="00931DC9">
        <w:t xml:space="preserve"> </w:t>
      </w:r>
      <w:r w:rsidR="00D702A7">
        <w:rPr>
          <w:bCs/>
        </w:rPr>
        <w:t>uz istodobno</w:t>
      </w:r>
      <w:r w:rsidR="008777AA" w:rsidRPr="006D42EC">
        <w:rPr>
          <w:bCs/>
        </w:rPr>
        <w:t xml:space="preserve"> </w:t>
      </w:r>
      <w:r w:rsidR="001B76DE" w:rsidRPr="006D42EC">
        <w:t>brisanje</w:t>
      </w:r>
      <w:r w:rsidR="00C34D91" w:rsidRPr="006D42EC">
        <w:t xml:space="preserve"> zabilježbi 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7B5BF3">
        <w:t xml:space="preserve"> pod Z.</w:t>
      </w:r>
      <w:r w:rsidR="00931DC9">
        <w:t>500/13</w:t>
      </w:r>
      <w:r w:rsidR="00454D10">
        <w:t xml:space="preserve"> i Z. </w:t>
      </w:r>
      <w:r w:rsidR="007A257C">
        <w:t>9498</w:t>
      </w:r>
      <w:r w:rsidR="00454D10">
        <w:t>/</w:t>
      </w:r>
      <w:r w:rsidR="007A257C">
        <w:t>18</w:t>
      </w:r>
      <w:r w:rsidR="00931DC9">
        <w:t>, kao i svih tereta upisanih u listu C</w:t>
      </w:r>
      <w:r w:rsidR="00E75E88" w:rsidRPr="006D42EC">
        <w:t>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84073F" w:rsidR="00931DC9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D702A7">
        <w:rPr>
          <w:bCs/>
        </w:rPr>
        <w:t>i</w:t>
      </w:r>
      <w:r w:rsidR="007B5BF3">
        <w:rPr>
          <w:bCs/>
        </w:rPr>
        <w:t>m</w:t>
      </w:r>
      <w:r w:rsidR="00D702A7">
        <w:rPr>
          <w:bCs/>
        </w:rPr>
        <w:t>a</w:t>
      </w:r>
      <w:r w:rsidR="001C7AFA" w:rsidRPr="006D42EC">
        <w:rPr>
          <w:bCs/>
        </w:rPr>
        <w:t xml:space="preserve"> ovog suda posl. br. 7</w:t>
      </w:r>
      <w:r w:rsidRPr="006D42EC">
        <w:rPr>
          <w:bCs/>
        </w:rPr>
        <w:t xml:space="preserve"> St. </w:t>
      </w:r>
      <w:r w:rsidR="005065FB">
        <w:rPr>
          <w:bCs/>
        </w:rPr>
        <w:t>19</w:t>
      </w:r>
      <w:r w:rsidRPr="006D42EC">
        <w:rPr>
          <w:bCs/>
        </w:rPr>
        <w:t>/</w:t>
      </w:r>
      <w:r w:rsidR="005065FB">
        <w:rPr>
          <w:bCs/>
        </w:rPr>
        <w:t>2012</w:t>
      </w:r>
      <w:r w:rsidRPr="006D42EC">
        <w:rPr>
          <w:bCs/>
        </w:rPr>
        <w:t xml:space="preserve"> od </w:t>
      </w:r>
      <w:r w:rsidR="007A257C">
        <w:rPr>
          <w:bCs/>
        </w:rPr>
        <w:t>9</w:t>
      </w:r>
      <w:r w:rsidR="0047404C" w:rsidRPr="006D42EC">
        <w:rPr>
          <w:bCs/>
        </w:rPr>
        <w:t xml:space="preserve">. </w:t>
      </w:r>
      <w:r w:rsidR="007A257C">
        <w:rPr>
          <w:bCs/>
        </w:rPr>
        <w:t>kolovoza 2018</w:t>
      </w:r>
      <w:r w:rsidR="0084073F">
        <w:rPr>
          <w:bCs/>
        </w:rPr>
        <w:t xml:space="preserve">. </w:t>
      </w:r>
      <w:r w:rsidR="00D702A7">
        <w:rPr>
          <w:bCs/>
        </w:rPr>
        <w:t>godine</w:t>
      </w:r>
      <w:r w:rsidR="00454D10">
        <w:rPr>
          <w:bCs/>
        </w:rPr>
        <w:t xml:space="preserve"> predmetne nekretnine</w:t>
      </w:r>
      <w:r w:rsidR="007B5BF3">
        <w:rPr>
          <w:bCs/>
        </w:rPr>
        <w:t xml:space="preserve"> </w:t>
      </w:r>
      <w:r w:rsidR="00454D10">
        <w:rPr>
          <w:bCs/>
        </w:rPr>
        <w:t>su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84073F">
        <w:rPr>
          <w:bCs/>
        </w:rPr>
        <w:t xml:space="preserve"> </w:t>
      </w:r>
      <w:r w:rsidR="006B5064">
        <w:t>Grad Opuzen, Trg kralja Tomislava 1.,</w:t>
      </w:r>
      <w:r w:rsidR="006B5064" w:rsidRPr="00EE1FD2">
        <w:t xml:space="preserve"> OIB </w:t>
      </w:r>
      <w:r w:rsidR="006B5064">
        <w:t>314664373259</w:t>
      </w:r>
      <w:r w:rsidR="0084073F">
        <w:t xml:space="preserve">, </w:t>
      </w:r>
      <w:r w:rsidR="0037662D" w:rsidRPr="006D42EC">
        <w:rPr>
          <w:bCs/>
        </w:rPr>
        <w:t>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="00F352C8">
        <w:rPr>
          <w:bCs/>
        </w:rPr>
        <w:t xml:space="preserve">. </w:t>
      </w:r>
    </w:p>
    <w:p w:rsidRDefault="00931DC9" w:rsidP="0084073F" w:rsidR="00931DC9">
      <w:pPr>
        <w:ind w:firstLine="708"/>
        <w:jc w:val="both"/>
        <w:rPr>
          <w:bCs/>
        </w:rPr>
      </w:pPr>
    </w:p>
    <w:p w:rsidRDefault="00931DC9" w:rsidP="0084073F" w:rsidR="006D42EC" w:rsidRPr="006D42EC">
      <w:pPr>
        <w:ind w:firstLine="708"/>
        <w:jc w:val="both"/>
        <w:rPr>
          <w:bCs/>
        </w:rPr>
      </w:pPr>
      <w:r>
        <w:rPr>
          <w:bCs/>
        </w:rPr>
        <w:t>Rješenje</w:t>
      </w:r>
      <w:r w:rsidR="006226F6" w:rsidRPr="006D42EC">
        <w:rPr>
          <w:bCs/>
        </w:rPr>
        <w:t xml:space="preserve"> </w:t>
      </w:r>
      <w:r>
        <w:rPr>
          <w:bCs/>
        </w:rPr>
        <w:t>je postalo</w:t>
      </w:r>
      <w:r w:rsidR="00F352C8">
        <w:rPr>
          <w:bCs/>
        </w:rPr>
        <w:t xml:space="preserve"> </w:t>
      </w:r>
      <w:r>
        <w:rPr>
          <w:bCs/>
        </w:rPr>
        <w:t>pravomoćno</w:t>
      </w:r>
      <w:r w:rsidR="006226F6" w:rsidRPr="006D42EC">
        <w:rPr>
          <w:bCs/>
        </w:rPr>
        <w:t xml:space="preserve"> dana</w:t>
      </w:r>
      <w:r w:rsidR="00F352C8">
        <w:rPr>
          <w:bCs/>
        </w:rPr>
        <w:t xml:space="preserve"> </w:t>
      </w:r>
      <w:r w:rsidR="00280236">
        <w:rPr>
          <w:bCs/>
        </w:rPr>
        <w:t>27</w:t>
      </w:r>
      <w:r w:rsidR="00F352C8">
        <w:rPr>
          <w:bCs/>
        </w:rPr>
        <w:t xml:space="preserve">. </w:t>
      </w:r>
      <w:r w:rsidR="007A257C">
        <w:rPr>
          <w:bCs/>
        </w:rPr>
        <w:t>kolovoza 2018</w:t>
      </w:r>
      <w:r w:rsidR="00F352C8">
        <w:rPr>
          <w:bCs/>
        </w:rPr>
        <w:t xml:space="preserve">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D702A7">
        <w:rPr>
          <w:bCs/>
        </w:rPr>
        <w:t>a</w:t>
      </w:r>
      <w:r w:rsidR="000D1D2B" w:rsidRPr="006D42EC">
        <w:rPr>
          <w:bCs/>
        </w:rPr>
        <w:t xml:space="preserve">c </w:t>
      </w:r>
      <w:r w:rsidR="00D702A7">
        <w:rPr>
          <w:bCs/>
        </w:rPr>
        <w:t>je kupovninu za predmetnu nekretninu</w:t>
      </w:r>
      <w:r w:rsidR="000D1D2B" w:rsidRPr="006D42EC">
        <w:rPr>
          <w:bCs/>
        </w:rPr>
        <w:t xml:space="preserve"> pla</w:t>
      </w:r>
      <w:r w:rsidR="005E27A6">
        <w:rPr>
          <w:bCs/>
        </w:rPr>
        <w:t>tio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7A257C">
        <w:rPr>
          <w:bCs/>
        </w:rPr>
        <w:t>16</w:t>
      </w:r>
      <w:r w:rsidR="00821107" w:rsidRPr="006D42EC">
        <w:rPr>
          <w:bCs/>
        </w:rPr>
        <w:t xml:space="preserve">. </w:t>
      </w:r>
      <w:r w:rsidR="007A257C">
        <w:rPr>
          <w:bCs/>
        </w:rPr>
        <w:t>studenog</w:t>
      </w:r>
      <w:r w:rsidR="000D1D2B" w:rsidRPr="006D42EC">
        <w:rPr>
          <w:bCs/>
        </w:rPr>
        <w:t xml:space="preserve"> 20</w:t>
      </w:r>
      <w:r w:rsidR="006B5064">
        <w:rPr>
          <w:bCs/>
        </w:rPr>
        <w:t>16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84073F">
        <w:rPr>
          <w:b/>
          <w:bCs/>
        </w:rPr>
        <w:t xml:space="preserve"> </w:t>
      </w:r>
      <w:r w:rsidR="00F436F4">
        <w:rPr>
          <w:b/>
          <w:bCs/>
        </w:rPr>
        <w:t>21</w:t>
      </w:r>
      <w:r w:rsidR="00A56035">
        <w:rPr>
          <w:b/>
          <w:bCs/>
        </w:rPr>
        <w:t xml:space="preserve">. studenog </w:t>
      </w:r>
      <w:r w:rsidR="000D422F">
        <w:rPr>
          <w:b/>
          <w:bCs/>
        </w:rPr>
        <w:t>2018</w:t>
      </w:r>
      <w:r w:rsidR="00221FFF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FD1D3F" w:rsidP="00951CD8" w:rsidR="00FD1D3F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 w:rsidRPr="006D42EC">
      <w:pPr>
        <w:jc w:val="both"/>
        <w:rPr>
          <w:b/>
          <w:bCs/>
        </w:rPr>
      </w:pP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t>POUKA O PRAVNOM LIJEKU:</w:t>
      </w:r>
    </w:p>
    <w:p w:rsidRDefault="009902C7" w:rsidP="00951CD8" w:rsidR="00D369E5" w:rsidRPr="006D42EC">
      <w:pPr>
        <w:jc w:val="both"/>
        <w:rPr>
          <w:b/>
          <w:bCs/>
        </w:rPr>
      </w:pPr>
      <w:r w:rsidRPr="006D42EC">
        <w:rPr>
          <w:bCs/>
        </w:rPr>
        <w:t xml:space="preserve">Protiv ovog rješenja </w:t>
      </w:r>
      <w:r w:rsidR="006B5064">
        <w:rPr>
          <w:bCs/>
        </w:rPr>
        <w:t xml:space="preserve">nije </w:t>
      </w:r>
      <w:r w:rsidRPr="006D42EC">
        <w:rPr>
          <w:bCs/>
        </w:rPr>
        <w:t>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</w:t>
      </w:r>
      <w:r w:rsidR="006B5064">
        <w:rPr>
          <w:bCs/>
        </w:rPr>
        <w:t>.</w:t>
      </w:r>
      <w:r w:rsidR="006B5064" w:rsidRPr="006D42EC">
        <w:rPr>
          <w:b/>
          <w:bCs/>
        </w:rPr>
        <w:t xml:space="preserve"> </w:t>
      </w: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D369E5" w:rsidP="006B5064" w:rsidR="00D369E5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F352C8">
        <w:rPr>
          <w:bCs/>
        </w:rPr>
        <w:t xml:space="preserve">Dubrovniku, Stalna služba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5D646B">
        <w:rPr>
          <w:bCs/>
        </w:rPr>
        <w:t xml:space="preserve"> </w:t>
      </w:r>
    </w:p>
    <w:p w:rsidRDefault="005E27A6" w:rsidP="00D369E5" w:rsidR="00454D10">
      <w:pPr>
        <w:jc w:val="both"/>
        <w:rPr>
          <w:bCs/>
        </w:rPr>
      </w:pPr>
      <w:r>
        <w:rPr>
          <w:bCs/>
        </w:rPr>
        <w:t>-</w:t>
      </w:r>
      <w:r w:rsidR="006B5064">
        <w:rPr>
          <w:bCs/>
        </w:rPr>
        <w:t xml:space="preserve"> Grad Opuzen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C61" w:rsidR="00A97C61">
      <w:r>
        <w:separator/>
      </w:r>
    </w:p>
  </w:endnote>
  <w:endnote w:id="0" w:type="continuationSeparator">
    <w:p w:rsidRDefault="00A97C61" w:rsidR="00A97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C61" w:rsidR="00A97C61">
      <w:r>
        <w:separator/>
      </w:r>
    </w:p>
  </w:footnote>
  <w:footnote w:id="0" w:type="continuationSeparator">
    <w:p w:rsidRDefault="00A97C61" w:rsidR="00A97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049F"/>
    <w:rsid w:val="000272E2"/>
    <w:rsid w:val="00065747"/>
    <w:rsid w:val="00094C09"/>
    <w:rsid w:val="000C25D4"/>
    <w:rsid w:val="000D1D2B"/>
    <w:rsid w:val="000D422F"/>
    <w:rsid w:val="000E03A3"/>
    <w:rsid w:val="000E070C"/>
    <w:rsid w:val="000F730F"/>
    <w:rsid w:val="00107372"/>
    <w:rsid w:val="00164347"/>
    <w:rsid w:val="00165EEF"/>
    <w:rsid w:val="00170437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0236"/>
    <w:rsid w:val="00286D55"/>
    <w:rsid w:val="00294CFB"/>
    <w:rsid w:val="002A46CE"/>
    <w:rsid w:val="002C228E"/>
    <w:rsid w:val="002E0AD8"/>
    <w:rsid w:val="002F17B8"/>
    <w:rsid w:val="003029DC"/>
    <w:rsid w:val="00333E29"/>
    <w:rsid w:val="003665F2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54D10"/>
    <w:rsid w:val="0047404C"/>
    <w:rsid w:val="00482D3E"/>
    <w:rsid w:val="004927FD"/>
    <w:rsid w:val="004A5AFD"/>
    <w:rsid w:val="004B4C5C"/>
    <w:rsid w:val="004B652D"/>
    <w:rsid w:val="004E3989"/>
    <w:rsid w:val="005027C0"/>
    <w:rsid w:val="005065FB"/>
    <w:rsid w:val="005150AC"/>
    <w:rsid w:val="005372BE"/>
    <w:rsid w:val="005513FC"/>
    <w:rsid w:val="00586167"/>
    <w:rsid w:val="005A2BBC"/>
    <w:rsid w:val="005A6678"/>
    <w:rsid w:val="005B2635"/>
    <w:rsid w:val="005D4B57"/>
    <w:rsid w:val="005D646B"/>
    <w:rsid w:val="005D787A"/>
    <w:rsid w:val="005E27A6"/>
    <w:rsid w:val="005F1B00"/>
    <w:rsid w:val="006226F6"/>
    <w:rsid w:val="00640E15"/>
    <w:rsid w:val="006426D2"/>
    <w:rsid w:val="006A4F65"/>
    <w:rsid w:val="006A7122"/>
    <w:rsid w:val="006B5064"/>
    <w:rsid w:val="006D42EC"/>
    <w:rsid w:val="006D46E0"/>
    <w:rsid w:val="006E0EA7"/>
    <w:rsid w:val="006E5752"/>
    <w:rsid w:val="006F71F8"/>
    <w:rsid w:val="00747C53"/>
    <w:rsid w:val="0076244F"/>
    <w:rsid w:val="00787AEA"/>
    <w:rsid w:val="00792B31"/>
    <w:rsid w:val="007A257C"/>
    <w:rsid w:val="007B5BF3"/>
    <w:rsid w:val="007C4151"/>
    <w:rsid w:val="007C53BA"/>
    <w:rsid w:val="007D3549"/>
    <w:rsid w:val="007D6EF7"/>
    <w:rsid w:val="007E6840"/>
    <w:rsid w:val="0082107E"/>
    <w:rsid w:val="00821107"/>
    <w:rsid w:val="0084073F"/>
    <w:rsid w:val="0086438D"/>
    <w:rsid w:val="008777AA"/>
    <w:rsid w:val="008D2439"/>
    <w:rsid w:val="008E0EDD"/>
    <w:rsid w:val="0090554D"/>
    <w:rsid w:val="00922F5E"/>
    <w:rsid w:val="00931DC9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A01C16"/>
    <w:rsid w:val="00A25085"/>
    <w:rsid w:val="00A434AF"/>
    <w:rsid w:val="00A56035"/>
    <w:rsid w:val="00A97C61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02A7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F93"/>
    <w:rsid w:val="00EE5554"/>
    <w:rsid w:val="00F22171"/>
    <w:rsid w:val="00F32E5F"/>
    <w:rsid w:val="00F352C8"/>
    <w:rsid w:val="00F436F4"/>
    <w:rsid w:val="00F45F47"/>
    <w:rsid w:val="00F56ABE"/>
    <w:rsid w:val="00F83FE6"/>
    <w:rsid w:val="00F85CAE"/>
    <w:rsid w:val="00FD1D3F"/>
    <w:rsid w:val="00FE2F27"/>
    <w:rsid w:val="00FE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3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3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3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3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3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3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3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3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Milan Šutalo</izvorni_sadrzaj>
    <derivirana_varijabla naziv="DomainObject.Predmet.StrankaFormated_1">  RH,MINISTARSTVO FINANICJA,POREZNA UPRAVA,PODRUČNI URED DUBROVNIK zastupanog po punomoćniku Županijsko državno odvjetništvo u Dubrovniku; Milan Šutalo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Dubrovniku; Milan Šutalo, OIB 57207577276</izvorni_sadrzaj>
    <derivirana_varijabla naziv="DomainObject.Predmet.StrankaFormatedOIB_1">  RH,MINISTARSTVO FINANICJA,POREZNA UPRAVA,PODRUČNI URED DUBROVNIK, OIB 18683136487 zastupanog po punomoćniku Županijsko državno odvjetništvo u Dubrovniku; Milan Šutalo, OIB 57207577276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Dubrovniku; Milan Šutalo, Hrvatskih Branitelja 25a, 34000 Požega</izvorni_sadrzaj>
    <derivirana_varijabla naziv="DomainObject.Predmet.StrankaFormatedWithAdress_1"> RH,MINISTARSTVO FINANICJA,POREZNA UPRAVA,PODRUČNI URED DUBROVNIK, ,, 20000 Dubrovnik zastupanog po punomoćniku Županijsko državno odvjetništvo u Dubrovniku; Milan Šutalo, Hrvatskih Branitelja 25a, 34000 Požega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Dubrovniku; Milan Šutalo, OIB 57207577276, Hrvatskih Branitelja 25a, 34000 Požega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Dubrovniku; Milan Šutalo, OIB 57207577276, Hrvatskih Branitelja 25a, 34000 Požega</derivirana_varijabla>
  </DomainObject.Predmet.StrankaFormatedWithAdressOIB>
  <DomainObject.Predmet.StrankaWithAdress>
    <izvorni_sadrzaj>RH,MINISTARSTVO FINANICJA,POREZNA UPRAVA,PODRUČNI URED DUBROVNIK ,,20000 Dubrovnik,Milan Šutalo Hrvatskih Branitelja 25a,34000 Požega</izvorni_sadrzaj>
    <derivirana_varijabla naziv="DomainObject.Predmet.StrankaWithAdress_1">RH,MINISTARSTVO FINANICJA,POREZNA UPRAVA,PODRUČNI URED DUBROVNIK ,,20000 Dubrovnik,Milan Šutalo Hrvatskih Branitelja 25a,34000 Požega</derivirana_varijabla>
  </DomainObject.Predmet.StrankaWithAdress>
  <DomainObject.Predmet.StrankaWithAdressOIB>
    <izvorni_sadrzaj>RH,MINISTARSTVO FINANICJA,POREZNA UPRAVA,PODRUČNI URED DUBROVNIK, OIB 18683136487, ,,20000 Dubrovnik,Milan Šutalo, OIB 57207577276, Hrvatskih Branitelja 25a,34000 Požega</izvorni_sadrzaj>
    <derivirana_varijabla naziv="DomainObject.Predmet.StrankaWithAdressOIB_1">RH,MINISTARSTVO FINANICJA,POREZNA UPRAVA,PODRUČNI URED DUBROVNIK, OIB 18683136487, ,,20000 Dubrovnik,Milan Šutalo, OIB 57207577276, Hrvatskih Branitelja 25a,34000 Požega</derivirana_varijabla>
  </DomainObject.Predmet.StrankaWithAdressOIB>
  <DomainObject.Predmet.StrankaNazivFormated>
    <izvorni_sadrzaj>RH,MINISTARSTVO FINANICJA,POREZNA UPRAVA,PODRUČNI URED DUBROVNIK,Milan Šutalo</izvorni_sadrzaj>
    <derivirana_varijabla naziv="DomainObject.Predmet.StrankaNazivFormated_1">RH,MINISTARSTVO FINANICJA,POREZNA UPRAVA,PODRUČNI URED DUBROVNIK,Milan Šutalo</derivirana_varijabla>
  </DomainObject.Predmet.StrankaNazivFormated>
  <DomainObject.Predmet.StrankaNazivFormatedOIB>
    <izvorni_sadrzaj>RH,MINISTARSTVO FINANICJA,POREZNA UPRAVA,PODRUČNI URED DUBROVNIK, OIB 18683136487,Milan Šutalo, OIB 57207577276</izvorni_sadrzaj>
    <derivirana_varijabla naziv="DomainObject.Predmet.StrankaNazivFormatedOIB_1">RH,MINISTARSTVO FINANICJA,POREZNA UPRAVA,PODRUČNI URED DUBROVNIK, OIB 18683136487,Milan Šutalo, OIB 57207577276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Milan Šutalo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Milan Šutalo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  <item>Milan Šutalo, OIB 57207577276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  <item>Milan Šutalo, OIB 57207577276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  <item>Milan Šutalo, Hrvatskih Branitelja 25a, 34000 Požega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  <item>Milan Šutalo, Hrvatskih Branitelja 25a, 34000 Požega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  <item>Milan Šutalo, OIB 57207577276, Hrvatskih Branitelja 25a, 34000 Požega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  <item>Milan Šutalo, OIB 57207577276, Hrvatskih Branitelja 25a, 34000 Požega</item>
    </derivirana_varijabla>
  </DomainObject.Predmet.StrankaListFormatedWithAdressOIB>
  <DomainObject.Predmet.StrankaListNazivFormated>
    <izvorni_sadrzaj>
      <item>RH,MINISTARSTVO FINANICJA,POREZNA UPRAVA,PODRUČNI URED DUBROVNIK</item>
      <item>Milan Šutalo</item>
    </izvorni_sadrzaj>
    <derivirana_varijabla naziv="DomainObject.Predmet.StrankaListNazivFormated_1">
      <item>RH,MINISTARSTVO FINANICJA,POREZNA UPRAVA,PODRUČNI URED DUBROVNIK</item>
      <item>Milan Šutalo</item>
    </derivirana_varijabla>
  </DomainObject.Predmet.StrankaListNazivFormated>
  <DomainObject.Predmet.StrankaListNazivFormatedOIB>
    <izvorni_sadrzaj>
      <item>RH,MINISTARSTVO FINANICJA,POREZNA UPRAVA,PODRUČNI URED DUBROVNIK, OIB 18683136487</item>
      <item>Milan Šutalo, OIB 57207577276</item>
    </izvorni_sadrzaj>
    <derivirana_varijabla naziv="DomainObject.Predmet.StrankaListNazivFormatedOIB_1">
      <item>RH,MINISTARSTVO FINANICJA,POREZNA UPRAVA,PODRUČNI URED DUBROVNIK, OIB 18683136487</item>
      <item>Milan Šutalo, OIB 57207577276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  <item>Katija Njirić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  <item>Katija Njirić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  <item>Katija Njirić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  <item>Katija Njirić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  <item>Katija Njirić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Jerković, Zrinskih I Frankopana 94, 20350 Metković</item>
      <item>Josip Talajić, Hercegovačka 5, 20350 Metković</item>
      <item>Katija Njirić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  <item>Katija Njirić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 20350 Metković</item>
      <item>Josip Talajić, OIB 18038733815, Hercegovačka 5, 20350 Metković</item>
      <item>Katija Njirić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  <item>Katija Njirić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  <item>Katija Njirić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  <item>Katija Njirić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</item>
      <item>Josip Talajić, OIB 18038733815</item>
      <item>Katija Njirić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 i dr.</izvorni_sadrzaj>
    <derivirana_varijabla naziv="DomainObject.Predmet.StrankaIDrugiAdressOIB_1">RH,MINISTARSTVO FINANICJA,POREZNA UPRAVA,PODRUČNI URED DUBROVNIK, OIB 18683136487, ,,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  <item>Milan Šutalo</item>
      <item>Katija Njirić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  <item>Ivo Jerković</item>
      <item>Josip Talajić</item>
      <item>Milan Šutalo</item>
      <item>Katija Njirić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  <item>Milan Šutalo, OIB 57207577276, Hrvatskih Branitelja 25a,34000 Požega</item>
      <item>Katija Njirić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  <item>Ivo Jerković, OIB 36818108598, Zrinskih I Frankopana 94,20350 Metković</item>
      <item>Josip Talajić, OIB 18038733815, Hercegovačka 5,20350 Metković</item>
      <item>Milan Šutalo, OIB 57207577276, Hrvatskih Branitelja 25a,34000 Požega</item>
      <item>Katija Njirić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  <item>, OIB 57207577276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  <item>, OIB 36818108598</item>
      <item>, OIB 18038733815</item>
      <item>, OIB 57207577276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2018.</izvorni_sadrzaj>
    <derivirana_varijabla naziv="DomainObject.Predmet.DatumZadnjeOdrzaneSudskeRadnje_1">21. veljače 2018.</derivirana_varijabla>
  </DomainObject.Predmet.DatumZadnjeOdrzaneSudskeRadnje>
  <DomainObject.PredzadnjaOdlukaIzPredmeta.DatumDonosenjaOdluke>
    <izvorni_sadrzaj>19. siječnja 2018.</izvorni_sadrzaj>
    <derivirana_varijabla naziv="DomainObject.PredzadnjaOdlukaIzPredmeta.DatumDonosenjaOdluke_1">19. siječnja 2018.</derivirana_varijabla>
  </DomainObject.PredzadnjaOdlukaIzPredmeta.DatumDonosenjaOdluke>
  <DomainObject.PredzadnjaOdlukaIzPredmeta.Oznaka>
    <izvorni_sadrzaj>St-19/2012-744</izvorni_sadrzaj>
    <derivirana_varijabla naziv="DomainObject.PredzadnjaOdlukaIzPredmeta.Oznaka_1">St-19/2012-744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294</properties:Words>
  <properties:Characters>1473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2018-11-21T13:04:00Z</dcterms:created>
  <dc:creator>Trgovački sud u Splitu</dc:creator>
  <cp:lastModifiedBy>Sanja Vuković</cp:lastModifiedBy>
  <cp:lastPrinted>2018-11-21T13:04:00Z</cp:lastPrinted>
  <dcterms:modified xmlns:xsi="http://www.w3.org/2001/XMLSchema-instance" xsi:type="dcterms:W3CDTF">2018-11-21T13:07:00Z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kupcu  19-12 - grad opuzen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