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 xml:space="preserve">Split, </w:t>
            </w:r>
            <w:proofErr w:type="spellStart"/>
            <w:r w:rsidRPr="001A4844">
              <w:rPr>
                <w:sz w:val="24"/>
              </w:rPr>
              <w:t>Sukoišanska</w:t>
            </w:r>
            <w:proofErr w:type="spellEnd"/>
            <w:r w:rsidRPr="001A4844">
              <w:rPr>
                <w:sz w:val="24"/>
              </w:rPr>
              <w:t xml:space="preserve"> 6</w:t>
            </w:r>
          </w:p>
        </w:tc>
      </w:tr>
    </w:tbl>
    <w:p w14:textId="f467de5" w14:paraId="f467de5" w:rsidRDefault="001A4844" w:rsidP="00930F08" w:rsidR="00930F08" w:rsidRPr="00930F08">
      <w:pPr>
        <w:jc w:val="right"/>
        <w15:collapsed w:val="false"/>
      </w:pPr>
      <w:r w:rsidRPr="001A4844">
        <w:t>Poslovni broj: 4. St-</w:t>
      </w:r>
      <w:r w:rsidR="00E67BEE">
        <w:t>669/2016-51</w:t>
      </w:r>
    </w:p>
    <w:p w:rsidRDefault="008E48EA" w:rsidP="008E48EA" w:rsidR="008E48EA"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8E48EA" w:rsidP="00930F08" w:rsidR="00771086">
      <w:pPr>
        <w:spacing w:after="100" w:before="240"/>
        <w:jc w:val="center"/>
        <w:rPr>
          <w:rFonts w:eastAsiaTheme="minorHAnsi"/>
          <w:lang w:eastAsia="en-US"/>
        </w:rPr>
      </w:pPr>
      <w:r w:rsidRPr="00A16878">
        <w:rPr>
          <w:rFonts w:eastAsiaTheme="minorHAnsi"/>
          <w:lang w:eastAsia="en-US"/>
        </w:rPr>
        <w:t>R J E Š E N J E</w:t>
      </w: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E67BEE" w:rsidRPr="00516000">
        <w:t xml:space="preserve">DOMA &amp; NUTJAK, d.o.o. u stečaju, Put </w:t>
      </w:r>
      <w:proofErr w:type="spellStart"/>
      <w:r w:rsidR="00E67BEE" w:rsidRPr="00516000">
        <w:t>Vrbovnika</w:t>
      </w:r>
      <w:proofErr w:type="spellEnd"/>
      <w:r w:rsidR="00E67BEE" w:rsidRPr="00516000">
        <w:t xml:space="preserve"> </w:t>
      </w:r>
      <w:proofErr w:type="spellStart"/>
      <w:r w:rsidR="00E67BEE" w:rsidRPr="00516000">
        <w:t>bb</w:t>
      </w:r>
      <w:proofErr w:type="spellEnd"/>
      <w:r w:rsidR="00E67BEE" w:rsidRPr="00516000">
        <w:t>, Stobreč, OIB: 07371141231</w:t>
      </w:r>
      <w:r w:rsidRPr="0062137D">
        <w:rPr>
          <w:bCs/>
        </w:rPr>
        <w:t>,</w:t>
      </w:r>
      <w:r>
        <w:t xml:space="preserve"> </w:t>
      </w:r>
      <w:r w:rsidR="00E67BEE">
        <w:t>21</w:t>
      </w:r>
      <w:r w:rsidR="00930F08">
        <w:t xml:space="preserve">. </w:t>
      </w:r>
      <w:r w:rsidR="00E67BEE">
        <w:t>ožujka</w:t>
      </w:r>
      <w:r w:rsidR="00EC7CBB">
        <w:t xml:space="preserve"> 2019. </w:t>
      </w:r>
      <w:r w:rsidR="00930F08">
        <w:t xml:space="preserve"> </w:t>
      </w:r>
    </w:p>
    <w:p w:rsidRDefault="008E48EA" w:rsidP="008E48EA" w:rsidR="008E48EA" w:rsidRPr="00037EED">
      <w:pPr>
        <w:spacing w:after="160" w:before="200"/>
        <w:jc w:val="center"/>
      </w:pPr>
      <w:r w:rsidRPr="00037EED">
        <w:t xml:space="preserve">r i j e š i o  j e </w:t>
      </w:r>
    </w:p>
    <w:p w:rsidRDefault="008E48EA" w:rsidP="00930F08" w:rsidR="00771086">
      <w:pPr>
        <w:pStyle w:val="Tijeloteksta2"/>
        <w:spacing w:beforeLines="40" w:before="96"/>
        <w:ind w:firstLine="708"/>
      </w:pPr>
      <w:r>
        <w:t xml:space="preserve"> I. </w:t>
      </w:r>
      <w:r w:rsidRPr="00037EED">
        <w:t>Saziva se skupština vjerovnika za dan</w:t>
      </w:r>
      <w:r>
        <w:t xml:space="preserve"> </w:t>
      </w:r>
      <w:r w:rsidR="00E67BEE">
        <w:t>30. travnja</w:t>
      </w:r>
      <w:r w:rsidRPr="00E55635">
        <w:t xml:space="preserve"> </w:t>
      </w:r>
      <w:r w:rsidR="00930F08">
        <w:t>2019</w:t>
      </w:r>
      <w:r w:rsidRPr="00E55635">
        <w:rPr>
          <w:bCs/>
        </w:rPr>
        <w:t xml:space="preserve">. u </w:t>
      </w:r>
      <w:r w:rsidR="00E67BEE">
        <w:rPr>
          <w:bCs/>
        </w:rPr>
        <w:t>10</w:t>
      </w:r>
      <w:r w:rsidR="00EC7CBB">
        <w:rPr>
          <w:bCs/>
        </w:rPr>
        <w:t>:00</w:t>
      </w:r>
      <w:r w:rsidRPr="00E55635">
        <w:rPr>
          <w:bCs/>
        </w:rPr>
        <w:t xml:space="preserve"> sati,</w:t>
      </w:r>
      <w:r>
        <w:rPr>
          <w:bCs/>
        </w:rPr>
        <w:t xml:space="preserve"> </w:t>
      </w:r>
      <w:r>
        <w:t xml:space="preserve">u </w:t>
      </w:r>
      <w:r w:rsidR="001A4844">
        <w:t>kabinet</w:t>
      </w:r>
      <w:r>
        <w:t xml:space="preserve"> br. </w:t>
      </w:r>
      <w:r w:rsidR="001A4844">
        <w:t>116/I</w:t>
      </w:r>
      <w:r>
        <w:t xml:space="preserve">, Trgovačkog suda u Splitu, </w:t>
      </w:r>
      <w:proofErr w:type="spellStart"/>
      <w:r>
        <w:t>Sukoišanska</w:t>
      </w:r>
      <w:proofErr w:type="spellEnd"/>
      <w:r>
        <w:t xml:space="preserve"> 6.</w:t>
      </w:r>
    </w:p>
    <w:p w:rsidRDefault="008E48EA" w:rsidP="00930F08" w:rsidR="00771086" w:rsidRPr="00037EED">
      <w:pPr>
        <w:spacing w:after="200" w:before="200"/>
        <w:jc w:val="center"/>
      </w:pPr>
      <w:r>
        <w:t>DNEVNI RED:</w:t>
      </w:r>
    </w:p>
    <w:p w:rsidRDefault="008E48EA" w:rsidP="00771086" w:rsidR="008E48EA">
      <w:pPr>
        <w:spacing w:lineRule="auto" w:line="276" w:beforeLines="40" w:before="96"/>
        <w:ind w:firstLine="708"/>
        <w:jc w:val="both"/>
      </w:pPr>
      <w:r>
        <w:t xml:space="preserve">1. </w:t>
      </w:r>
      <w:r w:rsidR="00930F08">
        <w:t>Izvješće</w:t>
      </w:r>
      <w:r>
        <w:t xml:space="preserve"> o tijeku stečajnog postupka i stanju stečajne mase</w:t>
      </w:r>
    </w:p>
    <w:p w:rsidRDefault="008E48EA" w:rsidP="00771086" w:rsidR="00771086">
      <w:pPr>
        <w:spacing w:lineRule="auto" w:line="276" w:beforeLines="40" w:before="96"/>
        <w:ind w:firstLine="708"/>
        <w:jc w:val="both"/>
      </w:pPr>
      <w:r>
        <w:t xml:space="preserve">2. Donošenje odluke o </w:t>
      </w:r>
      <w:r w:rsidR="00930F08">
        <w:t xml:space="preserve">obustavi i zaključenju ovog stečajnog postupka zbog nedostatnosti stečajne mase </w:t>
      </w:r>
    </w:p>
    <w:p w:rsidRDefault="00930F08" w:rsidP="008E48EA" w:rsidR="008E48EA">
      <w:pPr>
        <w:spacing w:beforeLines="40" w:before="96"/>
        <w:ind w:firstLine="708"/>
        <w:jc w:val="both"/>
      </w:pPr>
      <w:r>
        <w:t>3</w:t>
      </w:r>
      <w:r w:rsidR="008E48EA">
        <w:t>. Razno</w:t>
      </w:r>
    </w:p>
    <w:p w:rsidRDefault="008E48EA" w:rsidP="00930F08" w:rsidR="00771086">
      <w:pPr>
        <w:spacing w:before="200"/>
        <w:ind w:firstLine="709"/>
        <w:jc w:val="both"/>
      </w:pPr>
      <w:r>
        <w:t>II. Na skupštinu se pozivaju stečajni upravitelj i svi vjerovnici stečajnog dužnika.</w:t>
      </w:r>
      <w:r w:rsidRPr="00D062CF">
        <w:t xml:space="preserve"> </w:t>
      </w:r>
    </w:p>
    <w:p w:rsidRDefault="008E48EA" w:rsidP="00930F08" w:rsidR="00771086">
      <w:pPr>
        <w:spacing w:after="120" w:before="160"/>
        <w:jc w:val="center"/>
      </w:pPr>
      <w:r>
        <w:t>Obrazloženje</w:t>
      </w:r>
    </w:p>
    <w:p w:rsidRDefault="008E48EA" w:rsidP="008E48EA" w:rsidR="00EC7CBB">
      <w:pPr>
        <w:spacing w:after="100"/>
        <w:jc w:val="both"/>
      </w:pPr>
      <w:r>
        <w:tab/>
        <w:t xml:space="preserve">U stečajnom postupku koji se kod ovoga suda vodi </w:t>
      </w:r>
      <w:r w:rsidRPr="00B12AE6">
        <w:t xml:space="preserve">nad </w:t>
      </w:r>
      <w:r w:rsidR="00E67BEE" w:rsidRPr="00E67BEE">
        <w:t xml:space="preserve">DOMA &amp; NUTJAK, d.o.o. u stečaju, Put </w:t>
      </w:r>
      <w:proofErr w:type="spellStart"/>
      <w:r w:rsidR="00E67BEE" w:rsidRPr="00E67BEE">
        <w:t>Vrbovnika</w:t>
      </w:r>
      <w:proofErr w:type="spellEnd"/>
      <w:r w:rsidR="00E67BEE" w:rsidRPr="00E67BEE">
        <w:t xml:space="preserve"> </w:t>
      </w:r>
      <w:proofErr w:type="spellStart"/>
      <w:r w:rsidR="00E67BEE" w:rsidRPr="00E67BEE">
        <w:t>bb</w:t>
      </w:r>
      <w:proofErr w:type="spellEnd"/>
      <w:r w:rsidR="00E67BEE" w:rsidRPr="00E67BEE">
        <w:t>, Stobreč, OIB: 07371141231</w:t>
      </w:r>
      <w:r w:rsidR="00EC7CBB">
        <w:t xml:space="preserve"> podneskom od </w:t>
      </w:r>
      <w:r w:rsidR="00E67BEE">
        <w:t>6. studenog 2018</w:t>
      </w:r>
      <w:r w:rsidR="00EC7CBB">
        <w:t xml:space="preserve">. </w:t>
      </w:r>
      <w:r w:rsidR="00930F08">
        <w:t>s</w:t>
      </w:r>
      <w:r>
        <w:t xml:space="preserve">tečajni upravitelj </w:t>
      </w:r>
      <w:r w:rsidR="00E67BEE">
        <w:t>Zoran Miletić</w:t>
      </w:r>
      <w:r>
        <w:t xml:space="preserve"> predložio je sudu </w:t>
      </w:r>
      <w:r w:rsidR="00EC7CBB">
        <w:t xml:space="preserve">donošenje odluke o obustavi i zaključenju ovog stečajnog postupka zbog nedostatnosti stečajne mase. </w:t>
      </w:r>
    </w:p>
    <w:p w:rsidRDefault="008E48EA" w:rsidP="008E48EA" w:rsidR="00B97C8E" w:rsidRPr="00B97C8E">
      <w:pPr>
        <w:spacing w:before="100"/>
        <w:jc w:val="both"/>
      </w:pPr>
      <w:r>
        <w:tab/>
      </w:r>
      <w:r w:rsidRPr="00B97C8E">
        <w:t xml:space="preserve">Slijedom navedenog, a temeljem odredbe </w:t>
      </w:r>
      <w:r w:rsidR="00B97C8E" w:rsidRPr="00B97C8E">
        <w:t>članka 104. Stečajnog zakona (</w:t>
      </w:r>
      <w:r w:rsidR="00B97C8E">
        <w:t>"Narodne novine" broj</w:t>
      </w:r>
      <w:r w:rsidR="00B97C8E" w:rsidRPr="00B97C8E">
        <w:t xml:space="preserve"> 71/2015, 104/17, dalje u tekstu: SZ) skupštinu vjerovnika saziva sud, na obrazloženi prijedlog stečajnog upravitelja</w:t>
      </w:r>
    </w:p>
    <w:p w:rsidRDefault="00B97C8E" w:rsidP="00284320" w:rsidR="00B97C8E"/>
    <w:p w:rsidRDefault="001A4844" w:rsidP="00930F08" w:rsidR="001A4844">
      <w:pPr>
        <w:jc w:val="center"/>
      </w:pPr>
      <w:r>
        <w:t>U Splitu</w:t>
      </w:r>
      <w:r w:rsidR="00930F08">
        <w:t>,</w:t>
      </w:r>
      <w:r>
        <w:t xml:space="preserve"> </w:t>
      </w:r>
      <w:r w:rsidR="00E67BEE">
        <w:t>21. ožujka</w:t>
      </w:r>
      <w:r w:rsidR="00930F08">
        <w:t xml:space="preserve"> 2019</w:t>
      </w:r>
      <w:r>
        <w:t xml:space="preserve">.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C3619B" w:rsidR="001A4844">
        <w:trPr>
          <w:trHeight w:val="488"/>
        </w:trPr>
        <w:tc>
          <w:tcPr>
            <w:tcW w:type="dxa" w:w="4227"/>
          </w:tcPr>
          <w:p w:rsidRDefault="001A4844" w:rsidP="00930F08" w:rsidR="001A4844">
            <w:pPr>
              <w:jc w:val="center"/>
              <w:rPr>
                <w:bCs/>
                <w:sz w:val="24"/>
              </w:rPr>
            </w:pPr>
            <w:r w:rsidRPr="001A4844">
              <w:rPr>
                <w:bCs/>
                <w:sz w:val="24"/>
              </w:rPr>
              <w:t>Sudac</w:t>
            </w:r>
          </w:p>
          <w:p w:rsidRDefault="00930F08" w:rsidP="00930F08" w:rsidR="00930F08">
            <w:pPr>
              <w:jc w:val="center"/>
              <w:rPr>
                <w:bCs/>
                <w:sz w:val="24"/>
              </w:rPr>
            </w:pPr>
          </w:p>
          <w:p w:rsidRDefault="00EC7CBB" w:rsidP="00930F08" w:rsidR="00EC7CBB" w:rsidRPr="001A4844">
            <w:pPr>
              <w:jc w:val="center"/>
              <w:rPr>
                <w:bCs/>
                <w:sz w:val="24"/>
              </w:rPr>
            </w:pPr>
          </w:p>
        </w:tc>
      </w:tr>
      <w:tr w:rsidTr="00930F08" w:rsidR="001A4844">
        <w:trPr>
          <w:trHeight w:val="429"/>
        </w:trPr>
        <w:tc>
          <w:tcPr>
            <w:tcW w:type="dxa" w:w="4227"/>
          </w:tcPr>
          <w:p w:rsidRDefault="00F53123" w:rsidP="001A4844" w:rsidR="001A4844">
            <w:pPr>
              <w:jc w:val="center"/>
              <w:rPr>
                <w:bCs/>
                <w:sz w:val="24"/>
              </w:rPr>
            </w:pPr>
            <w:r>
              <w:rPr>
                <w:bCs/>
                <w:sz w:val="24"/>
              </w:rPr>
              <w:t>Katarina Mikulić,v.r.</w:t>
            </w:r>
          </w:p>
          <w:p w:rsidRDefault="00F53123" w:rsidP="0071700F" w:rsidR="00F53123">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F53123" w:rsidP="00F53123" w:rsidR="00F53123" w:rsidRPr="0085560D">
            <w:pPr>
              <w:pStyle w:val="Bezproreda"/>
              <w:jc w:val="center"/>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F53123" w:rsidP="001A4844" w:rsidR="00F53123" w:rsidRPr="001A4844">
            <w:pPr>
              <w:jc w:val="center"/>
              <w:rPr>
                <w:bCs/>
                <w:sz w:val="24"/>
              </w:rPr>
            </w:pPr>
          </w:p>
        </w:tc>
      </w:tr>
    </w:tbl>
    <w:p w:rsidRDefault="008E48EA" w:rsidP="008E48EA" w:rsidR="008E48EA" w:rsidRPr="006C4D6A">
      <w:pPr>
        <w:jc w:val="both"/>
      </w:pPr>
      <w:r w:rsidRPr="006C4D6A">
        <w:t xml:space="preserve">Pravna pouka: Protiv ovog rješenja nije dopuštena žalba (članak 278. stavak 2. Zakona o parničnom postupku (˝Narodne novine˝ broj 53/91, 91/92, 112/99, 88/01, 117/03, 88/05, 2/07, 84/08, 96/08, 123/08, 57/11 i 25/13, dalje ZPP u vezi sa člankom </w:t>
      </w:r>
      <w:r w:rsidR="00284320">
        <w:t>10</w:t>
      </w:r>
      <w:r w:rsidRPr="006C4D6A">
        <w:t>. SZ-a).</w:t>
      </w:r>
      <w:r w:rsidRPr="006C4D6A">
        <w:tab/>
      </w:r>
      <w:r w:rsidRPr="006C4D6A">
        <w:tab/>
      </w:r>
    </w:p>
    <w:p w:rsidRDefault="008E48EA" w:rsidR="00E67BEE">
      <w:r w:rsidRPr="006C4D6A">
        <w:t xml:space="preserve"> </w:t>
      </w:r>
    </w:p>
    <w:sectPr w:rsidSect="003100FD" w:rsidR="00E67BE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3123"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Pr>
            <w:noProof/>
          </w:rPr>
          <w:t>2</w:t>
        </w:r>
        <w:r w:rsidR="008E48EA">
          <w:fldChar w:fldCharType="end"/>
        </w:r>
        <w:r w:rsidR="001A4844">
          <w:tab/>
        </w:r>
        <w:r w:rsidR="001A4844">
          <w:tab/>
        </w:r>
      </w:sdtContent>
    </w:sdt>
    <w:r w:rsidR="008E48EA">
      <w:t>Poslovni broj:</w:t>
    </w:r>
    <w:r w:rsidR="001A4844">
      <w:t>4. St-1485/2016-44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3123"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A4844"/>
    <w:rsid w:val="0024181F"/>
    <w:rsid w:val="00252509"/>
    <w:rsid w:val="00284320"/>
    <w:rsid w:val="002C285B"/>
    <w:rsid w:val="0034271F"/>
    <w:rsid w:val="003C2F22"/>
    <w:rsid w:val="00417EA6"/>
    <w:rsid w:val="0071519E"/>
    <w:rsid w:val="00771086"/>
    <w:rsid w:val="007878E3"/>
    <w:rsid w:val="007F7A84"/>
    <w:rsid w:val="00814EDB"/>
    <w:rsid w:val="00815142"/>
    <w:rsid w:val="00853B3E"/>
    <w:rsid w:val="008E48EA"/>
    <w:rsid w:val="00914187"/>
    <w:rsid w:val="00930F08"/>
    <w:rsid w:val="00981D37"/>
    <w:rsid w:val="00A51DE9"/>
    <w:rsid w:val="00B34064"/>
    <w:rsid w:val="00B7506F"/>
    <w:rsid w:val="00B97C8E"/>
    <w:rsid w:val="00D778AF"/>
    <w:rsid w:val="00D8632A"/>
    <w:rsid w:val="00DD0D50"/>
    <w:rsid w:val="00E67BEE"/>
    <w:rsid w:val="00EB6A52"/>
    <w:rsid w:val="00EC7CBB"/>
    <w:rsid w:val="00F11D11"/>
    <w:rsid w:val="00F2599E"/>
    <w:rsid w:val="00F531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Tekstrezerviranogmjesta" w:type="character">
    <w:name w:val="Placeholder Text"/>
    <w:basedOn w:val="Zadanifontodlomka"/>
    <w:uiPriority w:val="99"/>
    <w:semiHidden/>
    <w:rsid w:val="00F53123"/>
    <w:rPr>
      <w:color w:val="808080"/>
      <w:bdr w:space="0" w:sz="0" w:color="auto" w:val="none"/>
      <w:shd w:fill="auto" w:color="auto" w:val="clear"/>
    </w:rPr>
  </w:style>
  <w:style w:customStyle="true" w:styleId="eSPISCCParagraphDefaultFont" w:type="character">
    <w:name w:val="eSPIS_CC_Paragraph Default Font"/>
    <w:basedOn w:val="Zadanifontodlomka"/>
    <w:rsid w:val="00F531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3123"/>
    <w:rPr>
      <w:bdr w:space="0" w:sz="0" w:color="auto" w:val="none"/>
      <w:shd w:fill="FFFFCC" w:color="auto" w:val="clear"/>
      <w:lang w:val="hr-HR"/>
    </w:rPr>
  </w:style>
  <w:style w:customStyle="true" w:styleId="PozadinaSvijetloCrvena" w:type="character">
    <w:name w:val="Pozadina_SvijetloCrvena"/>
    <w:basedOn w:val="eSPISCCParagraphDefaultFont"/>
    <w:rsid w:val="00F531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31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Tekstrezerviranogmjesta" w:type="character">
    <w:name w:val="Placeholder Text"/>
    <w:basedOn w:val="Zadanifontodlomka"/>
    <w:uiPriority w:val="99"/>
    <w:semiHidden/>
    <w:rsid w:val="00F53123"/>
    <w:rPr>
      <w:color w:val="808080"/>
      <w:bdr w:color="auto" w:space="0" w:sz="0" w:val="none"/>
      <w:shd w:color="auto" w:fill="auto" w:val="clear"/>
    </w:rPr>
  </w:style>
  <w:style w:customStyle="1" w:styleId="eSPISCCParagraphDefaultFont" w:type="character">
    <w:name w:val="eSPIS_CC_Paragraph Default Font"/>
    <w:basedOn w:val="Zadanifontodlomka"/>
    <w:rsid w:val="00F531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3123"/>
    <w:rPr>
      <w:bdr w:color="auto" w:space="0" w:sz="0" w:val="none"/>
      <w:shd w:color="auto" w:fill="FFFFCC" w:val="clear"/>
      <w:lang w:val="hr-HR"/>
    </w:rPr>
  </w:style>
  <w:style w:customStyle="1" w:styleId="PozadinaSvijetloCrvena" w:type="character">
    <w:name w:val="Pozadina_SvijetloCrvena"/>
    <w:basedOn w:val="eSPISCCParagraphDefaultFont"/>
    <w:rsid w:val="00F531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31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669</izvorni_sadrzaj>
    <derivirana_varijabla naziv="DomainObject.Predmet.Broj_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St-669/2016</izvorni_sadrzaj>
    <derivirana_varijabla naziv="DomainObject.Predmet.OznakaBroj_1">St-669/2016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DOMA &amp; NUTJAK, d.o.o. za trgovinu i usluge u stečaju</izvorni_sadrzaj>
    <derivirana_varijabla naziv="DomainObject.Predmet.ProtustrankaFormated_1">  DOMA &amp; NUTJAK, d.o.o. za trgovinu i usluge u stečaju</derivirana_varijabla>
  </DomainObject.Predmet.ProtustrankaFormated>
  <DomainObject.Predmet.ProtustrankaFormatedOIB>
    <izvorni_sadrzaj>  DOMA &amp; NUTJAK, d.o.o. za trgovinu i usluge u stečaju, OIB 07371141231</izvorni_sadrzaj>
    <derivirana_varijabla naziv="DomainObject.Predmet.ProtustrankaFormatedOIB_1">  DOMA &amp; NUTJAK, d.o.o. za trgovinu i usluge u stečaju, OIB 07371141231</derivirana_varijabla>
  </DomainObject.Predmet.ProtustrankaFormatedOIB>
  <DomainObject.Predmet.ProtustrankaFormatedWithAdress>
    <izvorni_sadrzaj> DOMA &amp; NUTJAK, d.o.o. za trgovinu i usluge u stečaju, Put Vrbovnika/bb, 21311 Stobreč</izvorni_sadrzaj>
    <derivirana_varijabla naziv="DomainObject.Predmet.ProtustrankaFormatedWithAdress_1"> DOMA &amp; NUTJAK, d.o.o. za trgovinu i usluge u stečaju, Put Vrbovnika/bb, 21311 Stobreč</derivirana_varijabla>
  </DomainObject.Predmet.ProtustrankaFormatedWithAdress>
  <DomainObject.Predmet.ProtustrankaFormatedWithAdressOIB>
    <izvorni_sadrzaj> DOMA &amp; NUTJAK, d.o.o. za trgovinu i usluge u stečaju, OIB 07371141231, Put Vrbovnika/bb, 21311 Stobreč</izvorni_sadrzaj>
    <derivirana_varijabla naziv="DomainObject.Predmet.ProtustrankaFormatedWithAdressOIB_1"> DOMA &amp; NUTJAK, d.o.o. za trgovinu i usluge u stečaju, OIB 07371141231, Put Vrbovnika/bb, 21311 Stobreč</derivirana_varijabla>
  </DomainObject.Predmet.ProtustrankaFormatedWithAdressOIB>
  <DomainObject.Predmet.ProtustrankaWithAdress>
    <izvorni_sadrzaj>DOMA &amp; NUTJAK, d.o.o. za trgovinu i usluge u stečaju Put Vrbovnika/bb, 21311 Stobreč</izvorni_sadrzaj>
    <derivirana_varijabla naziv="DomainObject.Predmet.ProtustrankaWithAdress_1">DOMA &amp; NUTJAK, d.o.o. za trgovinu i usluge u stečaju Put Vrbovnika/bb, 21311 Stobreč</derivirana_varijabla>
  </DomainObject.Predmet.ProtustrankaWithAdress>
  <DomainObject.Predmet.ProtustrankaWithAdressOIB>
    <izvorni_sadrzaj>DOMA &amp; NUTJAK, d.o.o. za trgovinu i usluge u stečaju, OIB 07371141231, Put Vrbovnika/bb, 21311 Stobreč</izvorni_sadrzaj>
    <derivirana_varijabla naziv="DomainObject.Predmet.ProtustrankaWithAdressOIB_1">DOMA &amp; NUTJAK, d.o.o. za trgovinu i usluge u stečaju, OIB 07371141231, Put Vrbovnika/bb, 21311 Stobreč</derivirana_varijabla>
  </DomainObject.Predmet.ProtustrankaWithAdressOIB>
  <DomainObject.Predmet.ProtustrankaNazivFormated>
    <izvorni_sadrzaj>DOMA &amp; NUTJAK, d.o.o. za trgovinu i usluge u stečaju</izvorni_sadrzaj>
    <derivirana_varijabla naziv="DomainObject.Predmet.ProtustrankaNazivFormated_1">DOMA &amp; NUTJAK, d.o.o. za trgovinu i usluge u stečaju</derivirana_varijabla>
  </DomainObject.Predmet.ProtustrankaNazivFormated>
  <DomainObject.Predmet.ProtustrankaNazivFormatedOIB>
    <izvorni_sadrzaj>DOMA &amp; NUTJAK, d.o.o. za trgovinu i usluge u stečaju, OIB 07371141231</izvorni_sadrzaj>
    <derivirana_varijabla naziv="DomainObject.Predmet.ProtustrankaNazivFormatedOIB_1">DOMA &amp; NUTJAK, d.o.o. za trgovinu i usluge u stečaju, OIB 07371141231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ČISTOĆA društvo s ograničenom odgovornošću za obavljanje komunalnih djelatnosti održavanja čistoće i odlaganja komunaln; Financijska agencija; CAPRICORNO, društvo s ograničenom odgovornošću za trgovinu; Hrvatska radiotelevizija; Ministarstvo financija RH zastupanog po punomoćniku Županijsko državno odvjetništvo u Splitu; Marijan Vrdoljak zastupanog po punomoćniku LJUBIČIĆ - VRDOLJAK &amp; PARTNERI, Odvjetničko društvo d.o.o.; Grad Split; ERSTE CARD CLUB društvo s ograničenom odgovornošću za financijsko posredovanje i usluge zastupanog po punomoćniku Odvjetničko društvo Leko i partneri društvo s ograničenom odgovornošću; CROATIA BANKA, dioničko društvo; HEP - Opskrba d.o.o. za opskrbu potrošača električnom, toplinskom energijom i plinom; SLOBODNA DALMACIJA izdavačka i tiskarska djelatnost, dioničko društvo; Splitska banka dioničko društvo; Hilding Anders društvo s ograničenom odgovornošću za proizvodnju i trgovinu zastupanog po punomoćniku GOLUBIĆ I PARTNERI odvjetničko društvo jtd.; VIPnet, društvo s ograničenom odgovornošću za usluge javnih telekomunikacija; AMAZONA d.o.o. za proizvodnju, trgovinu i usluge</izvorni_sadrzaj>
    <derivirana_varijabla naziv="DomainObject.Predmet.StrankaFormated_1">  FINANCIJSKA AGENCIJA, RC SPLIT; ČISTOĆA društvo s ograničenom odgovornošću za obavljanje komunalnih djelatnosti održavanja čistoće i odlaganja komunaln; Financijska agencija; CAPRICORNO, društvo s ograničenom odgovornošću za trgovinu; Hrvatska radiotelevizija; Ministarstvo financija RH zastupanog po punomoćniku Županijsko državno odvjetništvo u Splitu; Marijan Vrdoljak zastupanog po punomoćniku LJUBIČIĆ - VRDOLJAK &amp; PARTNERI, Odvjetničko društvo d.o.o.; Grad Split; ERSTE CARD CLUB društvo s ograničenom odgovornošću za financijsko posredovanje i usluge zastupanog po punomoćniku Odvjetničko društvo Leko i partneri društvo s ograničenom odgovornošću; CROATIA BANKA, dioničko društvo; HEP - Opskrba d.o.o. za opskrbu potrošača električnom, toplinskom energijom i plinom; SLOBODNA DALMACIJA izdavačka i tiskarska djelatnost, dioničko društvo; Splitska banka dioničko društvo; Hilding Anders društvo s ograničenom odgovornošću za proizvodnju i trgovinu zastupanog po punomoćniku GOLUBIĆ I PARTNERI odvjetničko društvo jtd.; VIPnet, društvo s ograničenom odgovornošću za usluge javnih telekomunikacija; AMAZONA d.o.o. za proizvodnju, trgovinu i usluge</derivirana_varijabla>
  </DomainObject.Predmet.StrankaFormated>
  <DomainObject.Predmet.StrankaFormatedOIB>
    <izvorni_sadrzaj>  FINANCIJSKA AGENCIJA, RC SPLIT, OIB 85821130368; ČISTOĆA društvo s ograničenom odgovornošću za obavljanje komunalnih djelatnosti održavanja čistoće i odlaganja komunaln, OIB 38812451417; Financijska agencija, OIB 85821130368; CAPRICORNO, društvo s ograničenom odgovornošću za trgovinu, OIB 09517317411; Hrvatska radiotelevizija, OIB 68419124305; Ministarstvo financija RH, OIB 18683136487 zastupanog po punomoćniku Županijsko državno odvjetništvo u Splitu; Marijan Vrdoljak, OIB 48887141877 zastupanog po punomoćniku LJUBIČIĆ - VRDOLJAK &amp; PARTNERI, Odvjetničko društvo d.o.o.; Grad Split, OIB 78755598868; ERSTE CARD CLUB društvo s ograničenom odgovornošću za financijsko posredovanje i usluge, OIB 85941596441 zastupanog po punomoćniku Odvjetničko društvo Leko i partneri društvo s ograničenom odgovornošću; CROATIA BANKA, dioničko društvo, OIB 32247795989; HEP - Opskrba d.o.o. za opskrbu potrošača električnom, toplinskom energijom i plinom, OIB 63073332379; SLOBODNA DALMACIJA izdavačka i tiskarska djelatnost, dioničko društvo, OIB 35075764438; Splitska banka dioničko društvo, OIB 69326397242; Hilding Anders društvo s ograničenom odgovornošću za proizvodnju i trgovinu, OIB 98594743140 zastupanog po punomoćniku GOLUBIĆ I PARTNERI odvjetničko društvo jtd.; VIPnet, društvo s ograničenom odgovornošću za usluge javnih telekomunikacija, OIB 29524210204; AMAZONA d.o.o. za proizvodnju, trgovinu i usluge, OIB 67606191179</izvorni_sadrzaj>
    <derivirana_varijabla naziv="DomainObject.Predmet.StrankaFormatedOIB_1">  FINANCIJSKA AGENCIJA, RC SPLIT, OIB 85821130368; ČISTOĆA društvo s ograničenom odgovornošću za obavljanje komunalnih djelatnosti održavanja čistoće i odlaganja komunaln, OIB 38812451417; Financijska agencija, OIB 85821130368; CAPRICORNO, društvo s ograničenom odgovornošću za trgovinu, OIB 09517317411; Hrvatska radiotelevizija, OIB 68419124305; Ministarstvo financija RH, OIB 18683136487 zastupanog po punomoćniku Županijsko državno odvjetništvo u Splitu; Marijan Vrdoljak, OIB 48887141877 zastupanog po punomoćniku LJUBIČIĆ - VRDOLJAK &amp; PARTNERI, Odvjetničko društvo d.o.o.; Grad Split, OIB 78755598868; ERSTE CARD CLUB društvo s ograničenom odgovornošću za financijsko posredovanje i usluge, OIB 85941596441 zastupanog po punomoćniku Odvjetničko društvo Leko i partneri društvo s ograničenom odgovornošću; CROATIA BANKA, dioničko društvo, OIB 32247795989; HEP - Opskrba d.o.o. za opskrbu potrošača električnom, toplinskom energijom i plinom, OIB 63073332379; SLOBODNA DALMACIJA izdavačka i tiskarska djelatnost, dioničko društvo, OIB 35075764438; Splitska banka dioničko društvo, OIB 69326397242; Hilding Anders društvo s ograničenom odgovornošću za proizvodnju i trgovinu, OIB 98594743140 zastupanog po punomoćniku GOLUBIĆ I PARTNERI odvjetničko društvo jtd.; VIPnet, društvo s ograničenom odgovornošću za usluge javnih telekomunikacija, OIB 29524210204; AMAZONA d.o.o. za proizvodnju, trgovinu i usluge, OIB 67606191179</derivirana_varijabla>
  </DomainObject.Predmet.StrankaFormatedOIB>
  <DomainObject.Predmet.StrankaFormatedWithAdress>
    <izvorni_sadrzaj> FINANCIJSKA AGENCIJA, RC SPLIT, Mažuranićevo šetalište 24 b, 21000 Split; ČISTOĆA društvo s ograničenom odgovornošću za obavljanje komunalnih djelatnosti održavanja čistoće i odlaganja komunaln, Put Plokita 81, 21000 Split; Financijska agencija, Ulica grada Vukovara 70, 10000 Zagreb; CAPRICORNO, društvo s ograničenom odgovornošću za trgovinu, Hercegovačka 57/A, 21000 Split; Hrvatska radiotelevizija, Prisavlje 3, 10000 Zagreb; Ministarstvo financija RH, Katančićeva 5, 10000 Zagreb zastupanog po punomoćniku Županijsko državno odvjetništvo u Splitu; Marijan Vrdoljak, Blaža Jurjeva Trogiranina 6, 21000 Split zastupanog po punomoćniku LJUBIČIĆ - VRDOLJAK &amp; PARTNERI, Odvjetničko društvo d.o.o.; Grad Split, Branimirova obala 17, 21000 Split; ERSTE CARD CLUB društvo s ograničenom odgovornošću za financijsko posredovanje i usluge, Praška 5, 10000 Zagreb zastupanog po punomoćniku Odvjetničko društvo Leko i partneri društvo s ograničenom odgovornošću; CROATIA BANKA, dioničko društvo, Roberta Frangeša Mihanovića 9, 10000 Zagreb; HEP - Opskrba d.o.o. za opskrbu potrošača električnom, toplinskom energijom i plinom, Ulica grada Vukovara 37, 10000 Zagreb; SLOBODNA DALMACIJA izdavačka i tiskarska djelatnost, dioničko društvo, Ulica Hrvatske Mornarice 4, 21000 Split; Splitska banka dioničko društvo, Domovinskog rata 61, 21000 Split; Hilding Anders društvo s ograničenom odgovornošću za proizvodnju i trgovinu, Kralja Zvonimira 38, 40323 Prelog zastupanog po punomoćniku GOLUBIĆ I PARTNERI odvjetničko društvo jtd.; VIPnet, društvo s ograničenom odgovornošću za usluge javnih telekomunikacija, Vrtni put 1, 10000 Zagreb; AMAZONA d.o.o. za proizvodnju, trgovinu i usluge, A.Starčevića 98/e, 32260 Gunja</izvorni_sadrzaj>
    <derivirana_varijabla naziv="DomainObject.Predmet.StrankaFormatedWithAdress_1"> FINANCIJSKA AGENCIJA, RC SPLIT, Mažuranićevo šetalište 24 b, 21000 Split; ČISTOĆA društvo s ograničenom odgovornošću za obavljanje komunalnih djelatnosti održavanja čistoće i odlaganja komunaln, Put Plokita 81, 21000 Split; Financijska agencija, Ulica grada Vukovara 70, 10000 Zagreb; CAPRICORNO, društvo s ograničenom odgovornošću za trgovinu, Hercegovačka 57/A, 21000 Split; Hrvatska radiotelevizija, Prisavlje 3, 10000 Zagreb; Ministarstvo financija RH, Katančićeva 5, 10000 Zagreb zastupanog po punomoćniku Županijsko državno odvjetništvo u Splitu; Marijan Vrdoljak, Blaža Jurjeva Trogiranina 6, 21000 Split zastupanog po punomoćniku LJUBIČIĆ - VRDOLJAK &amp; PARTNERI, Odvjetničko društvo d.o.o.; Grad Split, Branimirova obala 17, 21000 Split; ERSTE CARD CLUB društvo s ograničenom odgovornošću za financijsko posredovanje i usluge, Praška 5, 10000 Zagreb zastupanog po punomoćniku Odvjetničko društvo Leko i partneri društvo s ograničenom odgovornošću; CROATIA BANKA, dioničko društvo, Roberta Frangeša Mihanovića 9, 10000 Zagreb; HEP - Opskrba d.o.o. za opskrbu potrošača električnom, toplinskom energijom i plinom, Ulica grada Vukovara 37, 10000 Zagreb; SLOBODNA DALMACIJA izdavačka i tiskarska djelatnost, dioničko društvo, Ulica Hrvatske Mornarice 4, 21000 Split; Splitska banka dioničko društvo, Domovinskog rata 61, 21000 Split; Hilding Anders društvo s ograničenom odgovornošću za proizvodnju i trgovinu, Kralja Zvonimira 38, 40323 Prelog zastupanog po punomoćniku GOLUBIĆ I PARTNERI odvjetničko društvo jtd.; VIPnet, društvo s ograničenom odgovornošću za usluge javnih telekomunikacija, Vrtni put 1, 10000 Zagreb; AMAZONA d.o.o. za proizvodnju, trgovinu i usluge, A.Starčevića 98/e, 32260 Gunja</derivirana_varijabla>
  </DomainObject.Predmet.StrankaFormatedWithAdress>
  <DomainObject.Predmet.StrankaFormatedWithAdressOIB>
    <izvorni_sadrzaj> FINANCIJSKA AGENCIJA, RC SPLIT, OIB 85821130368, Mažuranićevo šetalište 24 b, 21000 Split; ČISTOĆA društvo s ograničenom odgovornošću za obavljanje komunalnih djelatnosti održavanja čistoće i odlaganja komunaln, OIB 38812451417, Put Plokita 81, 21000 Split; Financijska agencija, OIB 85821130368, Ulica grada Vukovara 70, 10000 Zagreb; CAPRICORNO, društvo s ograničenom odgovornošću za trgovinu, OIB 09517317411, Hercegovačka 57/A, 21000 Split; Hrvatska radiotelevizija, OIB 68419124305, Prisavlje 3, 10000 Zagreb; Ministarstvo financija RH, OIB 18683136487, Katančićeva 5, 10000 Zagreb zastupanog po punomoćniku Županijsko državno odvjetništvo u Splitu; Marijan Vrdoljak, OIB 48887141877, Blaža Jurjeva Trogiranina 6, 21000 Split zastupanog po punomoćniku LJUBIČIĆ - VRDOLJAK &amp; PARTNERI, Odvjetničko društvo d.o.o.; Grad Split, OIB 78755598868, Branimirova obala 17, 21000 Split; ERSTE CARD CLUB društvo s ograničenom odgovornošću za financijsko posredovanje i usluge, OIB 85941596441, Praška 5, 10000 Zagreb zastupanog po punomoćniku Odvjetničko društvo Leko i partneri društvo s ograničenom odgovornošću; CROATIA BANKA, dioničko društvo, OIB 32247795989, Roberta Frangeša Mihanovića 9, 10000 Zagreb; HEP - Opskrba d.o.o. za opskrbu potrošača električnom, toplinskom energijom i plinom, OIB 63073332379, Ulica grada Vukovara 37, 10000 Zagreb; SLOBODNA DALMACIJA izdavačka i tiskarska djelatnost, dioničko društvo, OIB 35075764438, Ulica Hrvatske Mornarice 4, 21000 Split; Splitska banka dioničko društvo, OIB 69326397242, Domovinskog rata 61, 21000 Split; Hilding Anders društvo s ograničenom odgovornošću za proizvodnju i trgovinu, OIB 98594743140, Kralja Zvonimira 38, 40323 Prelog zastupanog po punomoćniku GOLUBIĆ I PARTNERI odvjetničko društvo jtd.; VIPnet, društvo s ograničenom odgovornošću za usluge javnih telekomunikacija, OIB 29524210204, Vrtni put 1, 10000 Zagreb; AMAZONA d.o.o. za proizvodnju, trgovinu i usluge, OIB 67606191179, A.Starčevića 98/e, 32260 Gunja</izvorni_sadrzaj>
    <derivirana_varijabla naziv="DomainObject.Predmet.StrankaFormatedWithAdressOIB_1"> FINANCIJSKA AGENCIJA, RC SPLIT, OIB 85821130368, Mažuranićevo šetalište 24 b, 21000 Split; ČISTOĆA društvo s ograničenom odgovornošću za obavljanje komunalnih djelatnosti održavanja čistoće i odlaganja komunaln, OIB 38812451417, Put Plokita 81, 21000 Split; Financijska agencija, OIB 85821130368, Ulica grada Vukovara 70, 10000 Zagreb; CAPRICORNO, društvo s ograničenom odgovornošću za trgovinu, OIB 09517317411, Hercegovačka 57/A, 21000 Split; Hrvatska radiotelevizija, OIB 68419124305, Prisavlje 3, 10000 Zagreb; Ministarstvo financija RH, OIB 18683136487, Katančićeva 5, 10000 Zagreb zastupanog po punomoćniku Županijsko državno odvjetništvo u Splitu; Marijan Vrdoljak, OIB 48887141877, Blaža Jurjeva Trogiranina 6, 21000 Split zastupanog po punomoćniku LJUBIČIĆ - VRDOLJAK &amp; PARTNERI, Odvjetničko društvo d.o.o.; Grad Split, OIB 78755598868, Branimirova obala 17, 21000 Split; ERSTE CARD CLUB društvo s ograničenom odgovornošću za financijsko posredovanje i usluge, OIB 85941596441, Praška 5, 10000 Zagreb zastupanog po punomoćniku Odvjetničko društvo Leko i partneri društvo s ograničenom odgovornošću; CROATIA BANKA, dioničko društvo, OIB 32247795989, Roberta Frangeša Mihanovića 9, 10000 Zagreb; HEP - Opskrba d.o.o. za opskrbu potrošača električnom, toplinskom energijom i plinom, OIB 63073332379, Ulica grada Vukovara 37, 10000 Zagreb; SLOBODNA DALMACIJA izdavačka i tiskarska djelatnost, dioničko društvo, OIB 35075764438, Ulica Hrvatske Mornarice 4, 21000 Split; Splitska banka dioničko društvo, OIB 69326397242, Domovinskog rata 61, 21000 Split; Hilding Anders društvo s ograničenom odgovornošću za proizvodnju i trgovinu, OIB 98594743140, Kralja Zvonimira 38, 40323 Prelog zastupanog po punomoćniku GOLUBIĆ I PARTNERI odvjetničko društvo jtd.; VIPnet, društvo s ograničenom odgovornošću za usluge javnih telekomunikacija, OIB 29524210204, Vrtni put 1, 10000 Zagreb; AMAZONA d.o.o. za proizvodnju, trgovinu i usluge, OIB 67606191179, A.Starčevića 98/e, 32260 Gunja</derivirana_varijabla>
  </DomainObject.Predmet.StrankaFormatedWithAdressOIB>
  <DomainObject.Predmet.StrankaWithAdress>
    <izvorni_sadrzaj>FINANCIJSKA AGENCIJA, RC SPLIT Mažuranićevo šetalište 24 b,21000 Split,ČISTOĆA društvo s ograničenom odgovornošću za obavljanje komunalnih djelatnosti održavanja čistoće i odlaganja komunaln Put Plokita 81,21000 Split,Financijska agencija Ulica grada Vukovara 70,10000 Zagreb,CAPRICORNO, društvo s ograničenom odgovornošću za trgovinu Hercegovačka 57/A,21000 Split,Hrvatska radiotelevizija Prisavlje 3,10000 Zagreb,Ministarstvo financija RH Katančićeva 5,10000 Zagreb,Marijan Vrdoljak Blaža Jurjeva Trogiranina 6,21000 Split,Grad Split Branimirova obala 17,21000 Split,ERSTE CARD CLUB društvo s ograničenom odgovornošću za financijsko posredovanje i usluge Praška 5,10000 Zagreb,CROATIA BANKA, dioničko društvo Roberta Frangeša Mihanovića 9,10000 Zagreb,HEP - Opskrba d.o.o. za opskrbu potrošača električnom, toplinskom energijom i plinom Ulica grada Vukovara 37,10000 Zagreb,SLOBODNA DALMACIJA izdavačka i tiskarska djelatnost, dioničko društvo Ulica Hrvatske Mornarice 4,21000 Split,Splitska banka dioničko društvo Domovinskog rata 61,21000 Split,Hilding Anders društvo s ograničenom odgovornošću za proizvodnju i trgovinu Kralja Zvonimira 38,40323 Prelog,VIPnet, društvo s ograničenom odgovornošću za usluge javnih telekomunikacija Vrtni put 1,10000 Zagreb,AMAZONA d.o.o. za proizvodnju, trgovinu i usluge A.Starčevića 98/e,32260 Gunja</izvorni_sadrzaj>
    <derivirana_varijabla naziv="DomainObject.Predmet.StrankaWithAdress_1">FINANCIJSKA AGENCIJA, RC SPLIT Mažuranićevo šetalište 24 b,21000 Split,ČISTOĆA društvo s ograničenom odgovornošću za obavljanje komunalnih djelatnosti održavanja čistoće i odlaganja komunaln Put Plokita 81,21000 Split,Financijska agencija Ulica grada Vukovara 70,10000 Zagreb,CAPRICORNO, društvo s ograničenom odgovornošću za trgovinu Hercegovačka 57/A,21000 Split,Hrvatska radiotelevizija Prisavlje 3,10000 Zagreb,Ministarstvo financija RH Katančićeva 5,10000 Zagreb,Marijan Vrdoljak Blaža Jurjeva Trogiranina 6,21000 Split,Grad Split Branimirova obala 17,21000 Split,ERSTE CARD CLUB društvo s ograničenom odgovornošću za financijsko posredovanje i usluge Praška 5,10000 Zagreb,CROATIA BANKA, dioničko društvo Roberta Frangeša Mihanovića 9,10000 Zagreb,HEP - Opskrba d.o.o. za opskrbu potrošača električnom, toplinskom energijom i plinom Ulica grada Vukovara 37,10000 Zagreb,SLOBODNA DALMACIJA izdavačka i tiskarska djelatnost, dioničko društvo Ulica Hrvatske Mornarice 4,21000 Split,Splitska banka dioničko društvo Domovinskog rata 61,21000 Split,Hilding Anders društvo s ograničenom odgovornošću za proizvodnju i trgovinu Kralja Zvonimira 38,40323 Prelog,VIPnet, društvo s ograničenom odgovornošću za usluge javnih telekomunikacija Vrtni put 1,10000 Zagreb,AMAZONA d.o.o. za proizvodnju, trgovinu i usluge A.Starčevića 98/e,32260 Gunja</derivirana_varijabla>
  </DomainObject.Predmet.StrankaWithAdress>
  <DomainObject.Predmet.StrankaWithAdressOIB>
    <izvorni_sadrzaj>FINANCIJSKA AGENCIJA, RC SPLIT, OIB 85821130368, Mažuranićevo šetalište 24 b,21000 Split,ČISTOĆA društvo s ograničenom odgovornošću za obavljanje komunalnih djelatnosti održavanja čistoće i odlaganja komunaln, OIB 38812451417, Put Plokita 81,21000 Split,Financijska agencija, OIB 85821130368, Ulica grada Vukovara 70,10000 Zagreb,CAPRICORNO, društvo s ograničenom odgovornošću za trgovinu, OIB 09517317411, Hercegovačka 57/A,21000 Split,Hrvatska radiotelevizija, OIB 68419124305, Prisavlje 3,10000 Zagreb,Ministarstvo financija RH, OIB 18683136487, Katančićeva 5,10000 Zagreb,Marijan Vrdoljak, OIB 48887141877, Blaža Jurjeva Trogiranina 6,21000 Split,Grad Split, OIB 78755598868, Branimirova obala 17,21000 Split,ERSTE CARD CLUB društvo s ograničenom odgovornošću za financijsko posredovanje i usluge, OIB 85941596441, Praška 5,10000 Zagreb,CROATIA BANKA, dioničko društvo, OIB 32247795989, Roberta Frangeša Mihanovića 9,10000 Zagreb,HEP - Opskrba d.o.o. za opskrbu potrošača električnom, toplinskom energijom i plinom, OIB 63073332379, Ulica grada Vukovara 37,10000 Zagreb,SLOBODNA DALMACIJA izdavačka i tiskarska djelatnost, dioničko društvo, OIB 35075764438, Ulica Hrvatske Mornarice 4,21000 Split,Splitska banka dioničko društvo, OIB 69326397242, Domovinskog rata 61,21000 Split,Hilding Anders društvo s ograničenom odgovornošću za proizvodnju i trgovinu, OIB 98594743140, Kralja Zvonimira 38,40323 Prelog,VIPnet, društvo s ograničenom odgovornošću za usluge javnih telekomunikacija, OIB 29524210204, Vrtni put 1,10000 Zagreb,AMAZONA d.o.o. za proizvodnju, trgovinu i usluge, OIB 67606191179, A.Starčevića 98/e,32260 Gunja</izvorni_sadrzaj>
    <derivirana_varijabla naziv="DomainObject.Predmet.StrankaWithAdressOIB_1">FINANCIJSKA AGENCIJA, RC SPLIT, OIB 85821130368, Mažuranićevo šetalište 24 b,21000 Split,ČISTOĆA društvo s ograničenom odgovornošću za obavljanje komunalnih djelatnosti održavanja čistoće i odlaganja komunaln, OIB 38812451417, Put Plokita 81,21000 Split,Financijska agencija, OIB 85821130368, Ulica grada Vukovara 70,10000 Zagreb,CAPRICORNO, društvo s ograničenom odgovornošću za trgovinu, OIB 09517317411, Hercegovačka 57/A,21000 Split,Hrvatska radiotelevizija, OIB 68419124305, Prisavlje 3,10000 Zagreb,Ministarstvo financija RH, OIB 18683136487, Katančićeva 5,10000 Zagreb,Marijan Vrdoljak, OIB 48887141877, Blaža Jurjeva Trogiranina 6,21000 Split,Grad Split, OIB 78755598868, Branimirova obala 17,21000 Split,ERSTE CARD CLUB društvo s ograničenom odgovornošću za financijsko posredovanje i usluge, OIB 85941596441, Praška 5,10000 Zagreb,CROATIA BANKA, dioničko društvo, OIB 32247795989, Roberta Frangeša Mihanovića 9,10000 Zagreb,HEP - Opskrba d.o.o. za opskrbu potrošača električnom, toplinskom energijom i plinom, OIB 63073332379, Ulica grada Vukovara 37,10000 Zagreb,SLOBODNA DALMACIJA izdavačka i tiskarska djelatnost, dioničko društvo, OIB 35075764438, Ulica Hrvatske Mornarice 4,21000 Split,Splitska banka dioničko društvo, OIB 69326397242, Domovinskog rata 61,21000 Split,Hilding Anders društvo s ograničenom odgovornošću za proizvodnju i trgovinu, OIB 98594743140, Kralja Zvonimira 38,40323 Prelog,VIPnet, društvo s ograničenom odgovornošću za usluge javnih telekomunikacija, OIB 29524210204, Vrtni put 1,10000 Zagreb,AMAZONA d.o.o. za proizvodnju, trgovinu i usluge, OIB 67606191179, A.Starčevića 98/e,32260 Gunja</derivirana_varijabla>
  </DomainObject.Predmet.StrankaWithAdressOIB>
  <DomainObject.Predmet.StrankaNazivFormated>
    <izvorni_sadrzaj>FINANCIJSKA AGENCIJA, RC SPLIT,ČISTOĆA društvo s ograničenom odgovornošću za obavljanje komunalnih djelatnosti održavanja čistoće i odlaganja komunaln,Financijska agencija,CAPRICORNO, društvo s ograničenom odgovornošću za trgovinu,Hrvatska radiotelevizija,Ministarstvo financija RH,Marijan Vrdoljak,Grad Split,ERSTE CARD CLUB društvo s ograničenom odgovornošću za financijsko posredovanje i usluge,CROATIA BANKA, dioničko društvo,HEP - Opskrba d.o.o. za opskrbu potrošača električnom, toplinskom energijom i plinom,SLOBODNA DALMACIJA izdavačka i tiskarska djelatnost, dioničko društvo,Splitska banka dioničko društvo,Hilding Anders društvo s ograničenom odgovornošću za proizvodnju i trgovinu,VIPnet, društvo s ograničenom odgovornošću za usluge javnih telekomunikacija,AMAZONA d.o.o. za proizvodnju, trgovinu i usluge</izvorni_sadrzaj>
    <derivirana_varijabla naziv="DomainObject.Predmet.StrankaNazivFormated_1">FINANCIJSKA AGENCIJA, RC SPLIT,ČISTOĆA društvo s ograničenom odgovornošću za obavljanje komunalnih djelatnosti održavanja čistoće i odlaganja komunaln,Financijska agencija,CAPRICORNO, društvo s ograničenom odgovornošću za trgovinu,Hrvatska radiotelevizija,Ministarstvo financija RH,Marijan Vrdoljak,Grad Split,ERSTE CARD CLUB društvo s ograničenom odgovornošću za financijsko posredovanje i usluge,CROATIA BANKA, dioničko društvo,HEP - Opskrba d.o.o. za opskrbu potrošača električnom, toplinskom energijom i plinom,SLOBODNA DALMACIJA izdavačka i tiskarska djelatnost, dioničko društvo,Splitska banka dioničko društvo,Hilding Anders društvo s ograničenom odgovornošću za proizvodnju i trgovinu,VIPnet, društvo s ograničenom odgovornošću za usluge javnih telekomunikacija,AMAZONA d.o.o. za proizvodnju, trgovinu i usluge</derivirana_varijabla>
  </DomainObject.Predmet.StrankaNazivFormated>
  <DomainObject.Predmet.StrankaNazivFormatedOIB>
    <izvorni_sadrzaj>FINANCIJSKA AGENCIJA, RC SPLIT, OIB 85821130368,ČISTOĆA društvo s ograničenom odgovornošću za obavljanje komunalnih djelatnosti održavanja čistoće i odlaganja komunaln, OIB 38812451417,Financijska agencija, OIB 85821130368,CAPRICORNO, društvo s ograničenom odgovornošću za trgovinu, OIB 09517317411,Hrvatska radiotelevizija, OIB 68419124305,Ministarstvo financija RH, OIB 18683136487,Marijan Vrdoljak, OIB 48887141877,Grad Split, OIB 78755598868,ERSTE CARD CLUB društvo s ograničenom odgovornošću za financijsko posredovanje i usluge, OIB 85941596441,CROATIA BANKA, dioničko društvo, OIB 32247795989,HEP - Opskrba d.o.o. za opskrbu potrošača električnom, toplinskom energijom i plinom, OIB 63073332379,SLOBODNA DALMACIJA izdavačka i tiskarska djelatnost, dioničko društvo, OIB 35075764438,Splitska banka dioničko društvo, OIB 69326397242,Hilding Anders društvo s ograničenom odgovornošću za proizvodnju i trgovinu, OIB 98594743140,VIPnet, društvo s ograničenom odgovornošću za usluge javnih telekomunikacija, OIB 29524210204,AMAZONA d.o.o. za proizvodnju, trgovinu i usluge, OIB 67606191179</izvorni_sadrzaj>
    <derivirana_varijabla naziv="DomainObject.Predmet.StrankaNazivFormatedOIB_1">FINANCIJSKA AGENCIJA, RC SPLIT, OIB 85821130368,ČISTOĆA društvo s ograničenom odgovornošću za obavljanje komunalnih djelatnosti održavanja čistoće i odlaganja komunaln, OIB 38812451417,Financijska agencija, OIB 85821130368,CAPRICORNO, društvo s ograničenom odgovornošću za trgovinu, OIB 09517317411,Hrvatska radiotelevizija, OIB 68419124305,Ministarstvo financija RH, OIB 18683136487,Marijan Vrdoljak, OIB 48887141877,Grad Split, OIB 78755598868,ERSTE CARD CLUB društvo s ograničenom odgovornošću za financijsko posredovanje i usluge, OIB 85941596441,CROATIA BANKA, dioničko društvo, OIB 32247795989,HEP - Opskrba d.o.o. za opskrbu potrošača električnom, toplinskom energijom i plinom, OIB 63073332379,SLOBODNA DALMACIJA izdavačka i tiskarska djelatnost, dioničko društvo, OIB 35075764438,Splitska banka dioničko društvo, OIB 69326397242,Hilding Anders društvo s ograničenom odgovornošću za proizvodnju i trgovinu, OIB 98594743140,VIPnet, društvo s ograničenom odgovornošću za usluge javnih telekomunikacija, OIB 29524210204,AMAZONA d.o.o. za proizvodnju, trgovinu i usluge, OIB 67606191179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705149.42</izvorni_sadrzaj>
    <derivirana_varijabla naziv="DomainObject.Predmet.TrenutnaVrijednost_1">705149.42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 zastupanog po punomoćniku Županijsko državno odvjetništvo u Splitu</item>
      <item>Marijan Vrdoljak zastupanog po punomoćniku LJUBIČIĆ - VRDOLJAK &amp; PARTNERI, Odvjetničko društvo d.o.o.</item>
      <item>Grad Split</item>
      <item>ERSTE CARD CLUB društvo s ograničenom odgovornošću za financijsko posredovanje i usluge zastupanog po punomoćniku Odvjetničko društvo Leko i partneri društvo s ograničenom odgovornošću</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 zastupanog po punomoćniku GOLUBIĆ I PARTNERI odvjetničko društvo jtd.</item>
      <item>VIPnet, društvo s ograničenom odgovornošću za usluge javnih telekomunikacija</item>
      <item>AMAZONA d.o.o. za proizvodnju, trgovinu i usluge</item>
    </izvorni_sadrzaj>
    <derivirana_varijabla naziv="DomainObject.Predmet.StrankaListFormated_1">
      <item>FINANCIJSKA AGENCIJA, RC SPLIT</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 zastupanog po punomoćniku Županijsko državno odvjetništvo u Splitu</item>
      <item>Marijan Vrdoljak zastupanog po punomoćniku LJUBIČIĆ - VRDOLJAK &amp; PARTNERI, Odvjetničko društvo d.o.o.</item>
      <item>Grad Split</item>
      <item>ERSTE CARD CLUB društvo s ograničenom odgovornošću za financijsko posredovanje i usluge zastupanog po punomoćniku Odvjetničko društvo Leko i partneri društvo s ograničenom odgovornošću</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 zastupanog po punomoćniku GOLUBIĆ I PARTNERI odvjetničko društvo jtd.</item>
      <item>VIPnet, društvo s ograničenom odgovornošću za usluge javnih telekomunikacija</item>
      <item>AMAZONA d.o.o. za proizvodnju, trgovinu i usluge</item>
    </derivirana_varijabla>
  </DomainObject.Predmet.StrankaListFormated>
  <DomainObject.Predmet.StrankaListFormatedOIB>
    <izvorni_sadrzaj>
      <item>FINANCIJSKA AGENCIJA, RC SPLIT, OIB 85821130368</item>
      <item>ČISTOĆA društvo s ograničenom odgovornošću za obavljanje komunalnih djelatnosti održavanja čistoće i odlaganja komunaln, OIB 38812451417</item>
      <item>Financijska agencija, OIB 85821130368</item>
      <item>CAPRICORNO, društvo s ograničenom odgovornošću za trgovinu, OIB 09517317411</item>
      <item>Hrvatska radiotelevizija, OIB 68419124305</item>
      <item>Ministarstvo financija RH, OIB 18683136487 zastupanog po punomoćniku Županijsko državno odvjetništvo u Splitu</item>
      <item>Marijan Vrdoljak, OIB 48887141877 zastupanog po punomoćniku LJUBIČIĆ - VRDOLJAK &amp; PARTNERI, Odvjetničko društvo d.o.o.</item>
      <item>Grad Split, OIB 78755598868</item>
      <item>ERSTE CARD CLUB društvo s ograničenom odgovornošću za financijsko posredovanje i usluge, OIB 85941596441 zastupanog po punomoćniku Odvjetničko društvo Leko i partneri društvo s ograničenom odgovornošću</item>
      <item>CROATIA BANKA, dioničko društvo, OIB 32247795989</item>
      <item>HEP - Opskrba d.o.o. za opskrbu potrošača električnom, toplinskom energijom i plinom, OIB 63073332379</item>
      <item>SLOBODNA DALMACIJA izdavačka i tiskarska djelatnost, dioničko društvo, OIB 35075764438</item>
      <item>Splitska banka dioničko društvo, OIB 69326397242</item>
      <item>Hilding Anders društvo s ograničenom odgovornošću za proizvodnju i trgovinu, OIB 98594743140 zastupanog po punomoćniku GOLUBIĆ I PARTNERI odvjetničko društvo jtd.</item>
      <item>VIPnet, društvo s ograničenom odgovornošću za usluge javnih telekomunikacija, OIB 29524210204</item>
      <item>AMAZONA d.o.o. za proizvodnju, trgovinu i usluge, OIB 67606191179</item>
    </izvorni_sadrzaj>
    <derivirana_varijabla naziv="DomainObject.Predmet.StrankaListFormatedOIB_1">
      <item>FINANCIJSKA AGENCIJA, RC SPLIT, OIB 85821130368</item>
      <item>ČISTOĆA društvo s ograničenom odgovornošću za obavljanje komunalnih djelatnosti održavanja čistoće i odlaganja komunaln, OIB 38812451417</item>
      <item>Financijska agencija, OIB 85821130368</item>
      <item>CAPRICORNO, društvo s ograničenom odgovornošću za trgovinu, OIB 09517317411</item>
      <item>Hrvatska radiotelevizija, OIB 68419124305</item>
      <item>Ministarstvo financija RH, OIB 18683136487 zastupanog po punomoćniku Županijsko državno odvjetništvo u Splitu</item>
      <item>Marijan Vrdoljak, OIB 48887141877 zastupanog po punomoćniku LJUBIČIĆ - VRDOLJAK &amp; PARTNERI, Odvjetničko društvo d.o.o.</item>
      <item>Grad Split, OIB 78755598868</item>
      <item>ERSTE CARD CLUB društvo s ograničenom odgovornošću za financijsko posredovanje i usluge, OIB 85941596441 zastupanog po punomoćniku Odvjetničko društvo Leko i partneri društvo s ograničenom odgovornošću</item>
      <item>CROATIA BANKA, dioničko društvo, OIB 32247795989</item>
      <item>HEP - Opskrba d.o.o. za opskrbu potrošača električnom, toplinskom energijom i plinom, OIB 63073332379</item>
      <item>SLOBODNA DALMACIJA izdavačka i tiskarska djelatnost, dioničko društvo, OIB 35075764438</item>
      <item>Splitska banka dioničko društvo, OIB 69326397242</item>
      <item>Hilding Anders društvo s ograničenom odgovornošću za proizvodnju i trgovinu, OIB 98594743140 zastupanog po punomoćniku GOLUBIĆ I PARTNERI odvjetničko društvo jtd.</item>
      <item>VIPnet, društvo s ograničenom odgovornošću za usluge javnih telekomunikacija, OIB 29524210204</item>
      <item>AMAZONA d.o.o. za proizvodnju, trgovinu i usluge, OIB 67606191179</item>
    </derivirana_varijabla>
  </DomainObject.Predmet.StrankaListFormatedOIB>
  <DomainObject.Predmet.StrankaListFormatedWithAdress>
    <izvorni_sadrzaj>
      <item>FINANCIJSKA AGENCIJA, RC SPLIT, Mažuranićevo šetalište 24 b, 21000 Split</item>
      <item>ČISTOĆA društvo s ograničenom odgovornošću za obavljanje komunalnih djelatnosti održavanja čistoće i odlaganja komunaln, Put Plokita 81, 21000 Split</item>
      <item>Financijska agencija, Ulica grada Vukovara 70, 10000 Zagreb</item>
      <item>CAPRICORNO, društvo s ograničenom odgovornošću za trgovinu, Hercegovačka 57/A, 21000 Split</item>
      <item>Hrvatska radiotelevizija, Prisavlje 3, 10000 Zagreb</item>
      <item>Ministarstvo financija RH, Katančićeva 5, 10000 Zagreb zastupanog po punomoćniku Županijsko državno odvjetništvo u Splitu</item>
      <item>Marijan Vrdoljak, Blaža Jurjeva Trogiranina 6, 21000 Split zastupanog po punomoćniku LJUBIČIĆ - VRDOLJAK &amp; PARTNERI, Odvjetničko društvo d.o.o.</item>
      <item>Grad Split, Branimirova obala 17, 21000 Split</item>
      <item>ERSTE CARD CLUB društvo s ograničenom odgovornošću za financijsko posredovanje i usluge, Praška 5, 10000 Zagreb zastupanog po punomoćniku Odvjetničko društvo Leko i partneri društvo s ograničenom odgovornošću</item>
      <item>CROATIA BANKA, dioničko društvo, Roberta Frangeša Mihanovića 9, 10000 Zagreb</item>
      <item>HEP - Opskrba d.o.o. za opskrbu potrošača električnom, toplinskom energijom i plinom, Ulica grada Vukovara 37, 10000 Zagreb</item>
      <item>SLOBODNA DALMACIJA izdavačka i tiskarska djelatnost, dioničko društvo, Ulica Hrvatske Mornarice 4, 21000 Split</item>
      <item>Splitska banka dioničko društvo, Domovinskog rata 61, 21000 Split</item>
      <item>Hilding Anders društvo s ograničenom odgovornošću za proizvodnju i trgovinu, Kralja Zvonimira 38, 40323 Prelog zastupanog po punomoćniku GOLUBIĆ I PARTNERI odvjetničko društvo jtd.</item>
      <item>VIPnet, društvo s ograničenom odgovornošću za usluge javnih telekomunikacija, Vrtni put 1, 10000 Zagreb</item>
      <item>AMAZONA d.o.o. za proizvodnju, trgovinu i usluge, A.Starčevića 98/e, 32260 Gunja</item>
    </izvorni_sadrzaj>
    <derivirana_varijabla naziv="DomainObject.Predmet.StrankaListFormatedWithAdress_1">
      <item>FINANCIJSKA AGENCIJA, RC SPLIT, Mažuranićevo šetalište 24 b, 21000 Split</item>
      <item>ČISTOĆA društvo s ograničenom odgovornošću za obavljanje komunalnih djelatnosti održavanja čistoće i odlaganja komunaln, Put Plokita 81, 21000 Split</item>
      <item>Financijska agencija, Ulica grada Vukovara 70, 10000 Zagreb</item>
      <item>CAPRICORNO, društvo s ograničenom odgovornošću za trgovinu, Hercegovačka 57/A, 21000 Split</item>
      <item>Hrvatska radiotelevizija, Prisavlje 3, 10000 Zagreb</item>
      <item>Ministarstvo financija RH, Katančićeva 5, 10000 Zagreb zastupanog po punomoćniku Županijsko državno odvjetništvo u Splitu</item>
      <item>Marijan Vrdoljak, Blaža Jurjeva Trogiranina 6, 21000 Split zastupanog po punomoćniku LJUBIČIĆ - VRDOLJAK &amp; PARTNERI, Odvjetničko društvo d.o.o.</item>
      <item>Grad Split, Branimirova obala 17, 21000 Split</item>
      <item>ERSTE CARD CLUB društvo s ograničenom odgovornošću za financijsko posredovanje i usluge, Praška 5, 10000 Zagreb zastupanog po punomoćniku Odvjetničko društvo Leko i partneri društvo s ograničenom odgovornošću</item>
      <item>CROATIA BANKA, dioničko društvo, Roberta Frangeša Mihanovića 9, 10000 Zagreb</item>
      <item>HEP - Opskrba d.o.o. za opskrbu potrošača električnom, toplinskom energijom i plinom, Ulica grada Vukovara 37, 10000 Zagreb</item>
      <item>SLOBODNA DALMACIJA izdavačka i tiskarska djelatnost, dioničko društvo, Ulica Hrvatske Mornarice 4, 21000 Split</item>
      <item>Splitska banka dioničko društvo, Domovinskog rata 61, 21000 Split</item>
      <item>Hilding Anders društvo s ograničenom odgovornošću za proizvodnju i trgovinu, Kralja Zvonimira 38, 40323 Prelog zastupanog po punomoćniku GOLUBIĆ I PARTNERI odvjetničko društvo jtd.</item>
      <item>VIPnet, društvo s ograničenom odgovornošću za usluge javnih telekomunikacija, Vrtni put 1, 10000 Zagreb</item>
      <item>AMAZONA d.o.o. za proizvodnju, trgovinu i usluge, A.Starčevića 98/e, 32260 Gunja</item>
    </derivirana_varijabla>
  </DomainObject.Predmet.StrankaListFormatedWithAdress>
  <DomainObject.Predmet.StrankaListFormatedWithAdressOIB>
    <izvorni_sadrzaj>
      <item>FINANCIJSKA AGENCIJA, RC SPLIT, OIB 85821130368, Mažuranićevo šetalište 24 b, 21000 Split</item>
      <item>ČISTOĆA društvo s ograničenom odgovornošću za obavljanje komunalnih djelatnosti održavanja čistoće i odlaganja komunaln, OIB 38812451417, Put Plokita 81, 21000 Split</item>
      <item>Financijska agencija, OIB 85821130368, Ulica grada Vukovara 70, 10000 Zagreb</item>
      <item>CAPRICORNO, društvo s ograničenom odgovornošću za trgovinu, OIB 09517317411, Hercegovačka 57/A, 21000 Split</item>
      <item>Hrvatska radiotelevizija, OIB 68419124305, Prisavlje 3, 10000 Zagreb</item>
      <item>Ministarstvo financija RH, OIB 18683136487, Katančićeva 5, 10000 Zagreb zastupanog po punomoćniku Županijsko državno odvjetništvo u Splitu</item>
      <item>Marijan Vrdoljak, OIB 48887141877, Blaža Jurjeva Trogiranina 6, 21000 Split zastupanog po punomoćniku LJUBIČIĆ - VRDOLJAK &amp; PARTNERI, Odvjetničko društvo d.o.o.</item>
      <item>Grad Split, OIB 78755598868, Branimirova obala 17, 21000 Split</item>
      <item>ERSTE CARD CLUB društvo s ograničenom odgovornošću za financijsko posredovanje i usluge, OIB 85941596441, Praška 5, 10000 Zagreb zastupanog po punomoćniku Odvjetničko društvo Leko i partneri društvo s ograničenom odgovornošću</item>
      <item>CROATIA BANKA, dioničko društvo, OIB 32247795989, Roberta Frangeša Mihanovića 9, 10000 Zagreb</item>
      <item>HEP - Opskrba d.o.o. za opskrbu potrošača električnom, toplinskom energijom i plinom, OIB 63073332379, Ulica grada Vukovara 37, 10000 Zagreb</item>
      <item>SLOBODNA DALMACIJA izdavačka i tiskarska djelatnost, dioničko društvo, OIB 35075764438, Ulica Hrvatske Mornarice 4, 21000 Split</item>
      <item>Splitska banka dioničko društvo, OIB 69326397242, Domovinskog rata 61, 21000 Split</item>
      <item>Hilding Anders društvo s ograničenom odgovornošću za proizvodnju i trgovinu, OIB 98594743140, Kralja Zvonimira 38, 40323 Prelog zastupanog po punomoćniku GOLUBIĆ I PARTNERI odvjetničko društvo jtd.</item>
      <item>VIPnet, društvo s ograničenom odgovornošću za usluge javnih telekomunikacija, OIB 29524210204, Vrtni put 1, 10000 Zagreb</item>
      <item>AMAZONA d.o.o. za proizvodnju, trgovinu i usluge, OIB 67606191179, A.Starčevića 98/e, 32260 Gunja</item>
    </izvorni_sadrzaj>
    <derivirana_varijabla naziv="DomainObject.Predmet.StrankaListFormatedWithAdressOIB_1">
      <item>FINANCIJSKA AGENCIJA, RC SPLIT, OIB 85821130368, Mažuranićevo šetalište 24 b, 21000 Split</item>
      <item>ČISTOĆA društvo s ograničenom odgovornošću za obavljanje komunalnih djelatnosti održavanja čistoće i odlaganja komunaln, OIB 38812451417, Put Plokita 81, 21000 Split</item>
      <item>Financijska agencija, OIB 85821130368, Ulica grada Vukovara 70, 10000 Zagreb</item>
      <item>CAPRICORNO, društvo s ograničenom odgovornošću za trgovinu, OIB 09517317411, Hercegovačka 57/A, 21000 Split</item>
      <item>Hrvatska radiotelevizija, OIB 68419124305, Prisavlje 3, 10000 Zagreb</item>
      <item>Ministarstvo financija RH, OIB 18683136487, Katančićeva 5, 10000 Zagreb zastupanog po punomoćniku Županijsko državno odvjetništvo u Splitu</item>
      <item>Marijan Vrdoljak, OIB 48887141877, Blaža Jurjeva Trogiranina 6, 21000 Split zastupanog po punomoćniku LJUBIČIĆ - VRDOLJAK &amp; PARTNERI, Odvjetničko društvo d.o.o.</item>
      <item>Grad Split, OIB 78755598868, Branimirova obala 17, 21000 Split</item>
      <item>ERSTE CARD CLUB društvo s ograničenom odgovornošću za financijsko posredovanje i usluge, OIB 85941596441, Praška 5, 10000 Zagreb zastupanog po punomoćniku Odvjetničko društvo Leko i partneri društvo s ograničenom odgovornošću</item>
      <item>CROATIA BANKA, dioničko društvo, OIB 32247795989, Roberta Frangeša Mihanovića 9, 10000 Zagreb</item>
      <item>HEP - Opskrba d.o.o. za opskrbu potrošača električnom, toplinskom energijom i plinom, OIB 63073332379, Ulica grada Vukovara 37, 10000 Zagreb</item>
      <item>SLOBODNA DALMACIJA izdavačka i tiskarska djelatnost, dioničko društvo, OIB 35075764438, Ulica Hrvatske Mornarice 4, 21000 Split</item>
      <item>Splitska banka dioničko društvo, OIB 69326397242, Domovinskog rata 61, 21000 Split</item>
      <item>Hilding Anders društvo s ograničenom odgovornošću za proizvodnju i trgovinu, OIB 98594743140, Kralja Zvonimira 38, 40323 Prelog zastupanog po punomoćniku GOLUBIĆ I PARTNERI odvjetničko društvo jtd.</item>
      <item>VIPnet, društvo s ograničenom odgovornošću za usluge javnih telekomunikacija, OIB 29524210204, Vrtni put 1, 10000 Zagreb</item>
      <item>AMAZONA d.o.o. za proizvodnju, trgovinu i usluge, OIB 67606191179, A.Starčevića 98/e, 32260 Gunja</item>
    </derivirana_varijabla>
  </DomainObject.Predmet.StrankaListFormatedWithAdressOIB>
  <DomainObject.Predmet.StrankaListNazivFormated>
    <izvorni_sadrzaj>
      <item>FINANCIJSKA AGENCIJA, RC SPLIT</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item>
      <item>Marijan Vrdoljak</item>
      <item>Grad Split</item>
      <item>ERSTE CARD CLUB društvo s ograničenom odgovornošću za financijsko posredovanje i usluge</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item>
      <item>VIPnet, društvo s ograničenom odgovornošću za usluge javnih telekomunikacija</item>
      <item>AMAZONA d.o.o. za proizvodnju, trgovinu i usluge</item>
    </izvorni_sadrzaj>
    <derivirana_varijabla naziv="DomainObject.Predmet.StrankaListNazivFormated_1">
      <item>FINANCIJSKA AGENCIJA, RC SPLIT</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item>
      <item>Marijan Vrdoljak</item>
      <item>Grad Split</item>
      <item>ERSTE CARD CLUB društvo s ograničenom odgovornošću za financijsko posredovanje i usluge</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item>
      <item>VIPnet, društvo s ograničenom odgovornošću za usluge javnih telekomunikacija</item>
      <item>AMAZONA d.o.o. za proizvodnju, trgovinu i usluge</item>
    </derivirana_varijabla>
  </DomainObject.Predmet.StrankaListNazivFormated>
  <DomainObject.Predmet.StrankaListNazivFormatedOIB>
    <izvorni_sadrzaj>
      <item>FINANCIJSKA AGENCIJA, RC SPLIT, OIB 85821130368</item>
      <item>ČISTOĆA društvo s ograničenom odgovornošću za obavljanje komunalnih djelatnosti održavanja čistoće i odlaganja komunaln, OIB 38812451417</item>
      <item>Financijska agencija, OIB 85821130368</item>
      <item>CAPRICORNO, društvo s ograničenom odgovornošću za trgovinu, OIB 09517317411</item>
      <item>Hrvatska radiotelevizija, OIB 68419124305</item>
      <item>Ministarstvo financija RH, OIB 18683136487</item>
      <item>Marijan Vrdoljak, OIB 48887141877</item>
      <item>Grad Split, OIB 78755598868</item>
      <item>ERSTE CARD CLUB društvo s ograničenom odgovornošću za financijsko posredovanje i usluge, OIB 85941596441</item>
      <item>CROATIA BANKA, dioničko društvo, OIB 32247795989</item>
      <item>HEP - Opskrba d.o.o. za opskrbu potrošača električnom, toplinskom energijom i plinom, OIB 63073332379</item>
      <item>SLOBODNA DALMACIJA izdavačka i tiskarska djelatnost, dioničko društvo, OIB 35075764438</item>
      <item>Splitska banka dioničko društvo, OIB 69326397242</item>
      <item>Hilding Anders društvo s ograničenom odgovornošću za proizvodnju i trgovinu, OIB 98594743140</item>
      <item>VIPnet, društvo s ograničenom odgovornošću za usluge javnih telekomunikacija, OIB 29524210204</item>
      <item>AMAZONA d.o.o. za proizvodnju, trgovinu i usluge, OIB 67606191179</item>
    </izvorni_sadrzaj>
    <derivirana_varijabla naziv="DomainObject.Predmet.StrankaListNazivFormatedOIB_1">
      <item>FINANCIJSKA AGENCIJA, RC SPLIT, OIB 85821130368</item>
      <item>ČISTOĆA društvo s ograničenom odgovornošću za obavljanje komunalnih djelatnosti održavanja čistoće i odlaganja komunaln, OIB 38812451417</item>
      <item>Financijska agencija, OIB 85821130368</item>
      <item>CAPRICORNO, društvo s ograničenom odgovornošću za trgovinu, OIB 09517317411</item>
      <item>Hrvatska radiotelevizija, OIB 68419124305</item>
      <item>Ministarstvo financija RH, OIB 18683136487</item>
      <item>Marijan Vrdoljak, OIB 48887141877</item>
      <item>Grad Split, OIB 78755598868</item>
      <item>ERSTE CARD CLUB društvo s ograničenom odgovornošću za financijsko posredovanje i usluge, OIB 85941596441</item>
      <item>CROATIA BANKA, dioničko društvo, OIB 32247795989</item>
      <item>HEP - Opskrba d.o.o. za opskrbu potrošača električnom, toplinskom energijom i plinom, OIB 63073332379</item>
      <item>SLOBODNA DALMACIJA izdavačka i tiskarska djelatnost, dioničko društvo, OIB 35075764438</item>
      <item>Splitska banka dioničko društvo, OIB 69326397242</item>
      <item>Hilding Anders društvo s ograničenom odgovornošću za proizvodnju i trgovinu, OIB 98594743140</item>
      <item>VIPnet, društvo s ograničenom odgovornošću za usluge javnih telekomunikacija, OIB 29524210204</item>
      <item>AMAZONA d.o.o. za proizvodnju, trgovinu i usluge, OIB 67606191179</item>
    </derivirana_varijabla>
  </DomainObject.Predmet.StrankaListNazivFormatedOIB>
  <DomainObject.Predmet.ProtuStrankaListFormated>
    <izvorni_sadrzaj>
      <item>DOMA &amp; NUTJAK, d.o.o. za trgovinu i usluge u stečaju</item>
    </izvorni_sadrzaj>
    <derivirana_varijabla naziv="DomainObject.Predmet.ProtuStrankaListFormated_1">
      <item>DOMA &amp; NUTJAK, d.o.o. za trgovinu i usluge u stečaju</item>
    </derivirana_varijabla>
  </DomainObject.Predmet.ProtuStrankaListFormated>
  <DomainObject.Predmet.ProtuStrankaListFormatedOIB>
    <izvorni_sadrzaj>
      <item>DOMA &amp; NUTJAK, d.o.o. za trgovinu i usluge u stečaju, OIB 07371141231</item>
    </izvorni_sadrzaj>
    <derivirana_varijabla naziv="DomainObject.Predmet.ProtuStrankaListFormatedOIB_1">
      <item>DOMA &amp; NUTJAK, d.o.o. za trgovinu i usluge u stečaju, OIB 07371141231</item>
    </derivirana_varijabla>
  </DomainObject.Predmet.ProtuStrankaListFormatedOIB>
  <DomainObject.Predmet.ProtuStrankaListFormatedWithAdress>
    <izvorni_sadrzaj>
      <item>DOMA &amp; NUTJAK, d.o.o. za trgovinu i usluge u stečaju, Put Vrbovnika/bb, 21311 Stobreč</item>
    </izvorni_sadrzaj>
    <derivirana_varijabla naziv="DomainObject.Predmet.ProtuStrankaListFormatedWithAdress_1">
      <item>DOMA &amp; NUTJAK, d.o.o. za trgovinu i usluge u stečaju, Put Vrbovnika/bb, 21311 Stobreč</item>
    </derivirana_varijabla>
  </DomainObject.Predmet.ProtuStrankaListFormatedWithAdress>
  <DomainObject.Predmet.ProtuStrankaListFormatedWithAdressOIB>
    <izvorni_sadrzaj>
      <item>DOMA &amp; NUTJAK, d.o.o. za trgovinu i usluge u stečaju, OIB 07371141231, Put Vrbovnika/bb, 21311 Stobreč</item>
    </izvorni_sadrzaj>
    <derivirana_varijabla naziv="DomainObject.Predmet.ProtuStrankaListFormatedWithAdressOIB_1">
      <item>DOMA &amp; NUTJAK, d.o.o. za trgovinu i usluge u stečaju, OIB 07371141231, Put Vrbovnika/bb, 21311 Stobreč</item>
    </derivirana_varijabla>
  </DomainObject.Predmet.ProtuStrankaListFormatedWithAdressOIB>
  <DomainObject.Predmet.ProtuStrankaListNazivFormated>
    <izvorni_sadrzaj>
      <item>DOMA &amp; NUTJAK, d.o.o. za trgovinu i usluge u stečaju</item>
    </izvorni_sadrzaj>
    <derivirana_varijabla naziv="DomainObject.Predmet.ProtuStrankaListNazivFormated_1">
      <item>DOMA &amp; NUTJAK, d.o.o. za trgovinu i usluge u stečaju</item>
    </derivirana_varijabla>
  </DomainObject.Predmet.ProtuStrankaListNazivFormated>
  <DomainObject.Predmet.ProtuStrankaListNazivFormatedOIB>
    <izvorni_sadrzaj>
      <item>DOMA &amp; NUTJAK, d.o.o. za trgovinu i usluge u stečaju, OIB 07371141231</item>
    </izvorni_sadrzaj>
    <derivirana_varijabla naziv="DomainObject.Predmet.ProtuStrankaListNazivFormatedOIB_1">
      <item>DOMA &amp; NUTJAK, d.o.o. za trgovinu i usluge u stečaju, OIB 07371141231</item>
    </derivirana_varijabla>
  </DomainObject.Predmet.ProtuStrankaListNazivFormatedOIB>
  <DomainObject.Predmet.OstaliListFormated>
    <izvorni_sadrzaj>
      <item>Ante Marušić</item>
      <item>Županijsko državno odvjetništvo u Splitu punomoćnik sudionika u postupku Ministarstvo financija RH</item>
      <item>LJUBIČIĆ - VRDOLJAK &amp; PARTNERI, Odvjetničko društvo d.o.o. punomoćnik sudionika u postupku Marijan Vrdoljak</item>
      <item>Odvjetničko društvo Leko i partneri društvo s ograničenom odgovornošću punomoćnik sudionika u postupku ERSTE CARD CLUB društvo s ograničenom odgovornošću za financijsko posredovanje i usluge</item>
      <item>GOLUBIĆ I PARTNERI odvjetničko društvo jtd. punomoćnik sudionika u postupku Hilding Anders društvo s ograničenom odgovornošću za proizvodnju i trgovinu</item>
    </izvorni_sadrzaj>
    <derivirana_varijabla naziv="DomainObject.Predmet.OstaliListFormated_1">
      <item>Ante Marušić</item>
      <item>Županijsko državno odvjetništvo u Splitu punomoćnik sudionika u postupku Ministarstvo financija RH</item>
      <item>LJUBIČIĆ - VRDOLJAK &amp; PARTNERI, Odvjetničko društvo d.o.o. punomoćnik sudionika u postupku Marijan Vrdoljak</item>
      <item>Odvjetničko društvo Leko i partneri društvo s ograničenom odgovornošću punomoćnik sudionika u postupku ERSTE CARD CLUB društvo s ograničenom odgovornošću za financijsko posredovanje i usluge</item>
      <item>GOLUBIĆ I PARTNERI odvjetničko društvo jtd. punomoćnik sudionika u postupku Hilding Anders društvo s ograničenom odgovornošću za proizvodnju i trgovinu</item>
    </derivirana_varijabla>
  </DomainObject.Predmet.OstaliListFormated>
  <DomainObject.Predmet.OstaliListFormatedOIB>
    <izvorni_sadrzaj>
      <item>Ante Marušić, OIB 85411827783</item>
      <item>Županijsko državno odvjetništvo u Splitu, OIB 70793241859 punomoćnik sudionika u postupku Ministarstvo financija RH</item>
      <item>LJUBIČIĆ - VRDOLJAK &amp; PARTNERI, Odvjetničko društvo d.o.o., OIB 02942315522 punomoćnik sudionika u postupku Marijan Vrdoljak</item>
      <item>Odvjetničko društvo Leko i partneri društvo s ograničenom odgovornošću, OIB 35913314365 punomoćnik sudionika u postupku ERSTE CARD CLUB društvo s ograničenom odgovornošću za financijsko posredovanje i usluge</item>
      <item>GOLUBIĆ I PARTNERI odvjetničko društvo jtd., OIB 33787960971 punomoćnik sudionika u postupku Hilding Anders društvo s ograničenom odgovornošću za proizvodnju i trgovinu</item>
    </izvorni_sadrzaj>
    <derivirana_varijabla naziv="DomainObject.Predmet.OstaliListFormatedOIB_1">
      <item>Ante Marušić, OIB 85411827783</item>
      <item>Županijsko državno odvjetništvo u Splitu, OIB 70793241859 punomoćnik sudionika u postupku Ministarstvo financija RH</item>
      <item>LJUBIČIĆ - VRDOLJAK &amp; PARTNERI, Odvjetničko društvo d.o.o., OIB 02942315522 punomoćnik sudionika u postupku Marijan Vrdoljak</item>
      <item>Odvjetničko društvo Leko i partneri društvo s ograničenom odgovornošću, OIB 35913314365 punomoćnik sudionika u postupku ERSTE CARD CLUB društvo s ograničenom odgovornošću za financijsko posredovanje i usluge</item>
      <item>GOLUBIĆ I PARTNERI odvjetničko društvo jtd., OIB 33787960971 punomoćnik sudionika u postupku Hilding Anders društvo s ograničenom odgovornošću za proizvodnju i trgovinu</item>
    </derivirana_varijabla>
  </DomainObject.Predmet.OstaliListFormatedOIB>
  <DomainObject.Predmet.OstaliListFormatedWithAdress>
    <izvorni_sadrzaj>
      <item>Ante Marušić, Fra Bone Razmilovića 5, 21000 Split</item>
      <item>Županijsko državno odvjetništvo u Splitu, Gundulićeva 29a, 21000 Split punomoćnik sudionika u postupku Ministarstvo financija RH</item>
      <item>LJUBIČIĆ - VRDOLJAK &amp; PARTNERI, Odvjetničko društvo d.o.o., Sukojišanska 4, 21000 Split punomoćnik sudionika u postupku Marijan Vrdoljak</item>
      <item>Odvjetničko društvo Leko i partneri društvo s ograničenom odgovornošću, Domagojeva 18, 10000 Zagreb punomoćnik sudionika u postupku ERSTE CARD CLUB društvo s ograničenom odgovornošću za financijsko posredovanje i usluge</item>
      <item>GOLUBIĆ I PARTNERI odvjetničko društvo jtd., Amruševa 13, 10000 Zagreb punomoćnik sudionika u postupku Hilding Anders društvo s ograničenom odgovornošću za proizvodnju i trgovinu</item>
    </izvorni_sadrzaj>
    <derivirana_varijabla naziv="DomainObject.Predmet.OstaliListFormatedWithAdress_1">
      <item>Ante Marušić, Fra Bone Razmilovića 5, 21000 Split</item>
      <item>Županijsko državno odvjetništvo u Splitu, Gundulićeva 29a, 21000 Split punomoćnik sudionika u postupku Ministarstvo financija RH</item>
      <item>LJUBIČIĆ - VRDOLJAK &amp; PARTNERI, Odvjetničko društvo d.o.o., Sukojišanska 4, 21000 Split punomoćnik sudionika u postupku Marijan Vrdoljak</item>
      <item>Odvjetničko društvo Leko i partneri društvo s ograničenom odgovornošću, Domagojeva 18, 10000 Zagreb punomoćnik sudionika u postupku ERSTE CARD CLUB društvo s ograničenom odgovornošću za financijsko posredovanje i usluge</item>
      <item>GOLUBIĆ I PARTNERI odvjetničko društvo jtd., Amruševa 13, 10000 Zagreb punomoćnik sudionika u postupku Hilding Anders društvo s ograničenom odgovornošću za proizvodnju i trgovinu</item>
    </derivirana_varijabla>
  </DomainObject.Predmet.OstaliListFormatedWithAdress>
  <DomainObject.Predmet.OstaliListFormatedWithAdressOIB>
    <izvorni_sadrzaj>
      <item>Ante Marušić, OIB 85411827783, Fra Bone Razmilovića 5, 21000 Split</item>
      <item>Županijsko državno odvjetništvo u Splitu, OIB 70793241859, Gundulićeva 29a, 21000 Split punomoćnik sudionika u postupku Ministarstvo financija RH</item>
      <item>LJUBIČIĆ - VRDOLJAK &amp; PARTNERI, Odvjetničko društvo d.o.o., OIB 02942315522, Sukojišanska 4, 21000 Split punomoćnik sudionika u postupku Marijan Vrdoljak</item>
      <item>Odvjetničko društvo Leko i partneri društvo s ograničenom odgovornošću, OIB 35913314365, Domagojeva 18, 10000 Zagreb punomoćnik sudionika u postupku ERSTE CARD CLUB društvo s ograničenom odgovornošću za financijsko posredovanje i usluge</item>
      <item>GOLUBIĆ I PARTNERI odvjetničko društvo jtd., OIB 33787960971, Amruševa 13, 10000 Zagreb punomoćnik sudionika u postupku Hilding Anders društvo s ograničenom odgovornošću za proizvodnju i trgovinu</item>
    </izvorni_sadrzaj>
    <derivirana_varijabla naziv="DomainObject.Predmet.OstaliListFormatedWithAdressOIB_1">
      <item>Ante Marušić, OIB 85411827783, Fra Bone Razmilovića 5, 21000 Split</item>
      <item>Županijsko državno odvjetništvo u Splitu, OIB 70793241859, Gundulićeva 29a, 21000 Split punomoćnik sudionika u postupku Ministarstvo financija RH</item>
      <item>LJUBIČIĆ - VRDOLJAK &amp; PARTNERI, Odvjetničko društvo d.o.o., OIB 02942315522, Sukojišanska 4, 21000 Split punomoćnik sudionika u postupku Marijan Vrdoljak</item>
      <item>Odvjetničko društvo Leko i partneri društvo s ograničenom odgovornošću, OIB 35913314365, Domagojeva 18, 10000 Zagreb punomoćnik sudionika u postupku ERSTE CARD CLUB društvo s ograničenom odgovornošću za financijsko posredovanje i usluge</item>
      <item>GOLUBIĆ I PARTNERI odvjetničko društvo jtd., OIB 33787960971, Amruševa 13, 10000 Zagreb punomoćnik sudionika u postupku Hilding Anders društvo s ograničenom odgovornošću za proizvodnju i trgovinu</item>
    </derivirana_varijabla>
  </DomainObject.Predmet.OstaliListFormatedWithAdressOIB>
  <DomainObject.Predmet.OstaliListNazivFormated>
    <izvorni_sadrzaj>
      <item>Ante Marušić</item>
      <item>Županijsko državno odvjetništvo u Splitu</item>
      <item>LJUBIČIĆ - VRDOLJAK &amp; PARTNERI, Odvjetničko društvo d.o.o.</item>
      <item>Odvjetničko društvo Leko i partneri društvo s ograničenom odgovornošću</item>
      <item>GOLUBIĆ I PARTNERI odvjetničko društvo jtd.</item>
    </izvorni_sadrzaj>
    <derivirana_varijabla naziv="DomainObject.Predmet.OstaliListNazivFormated_1">
      <item>Ante Marušić</item>
      <item>Županijsko državno odvjetništvo u Splitu</item>
      <item>LJUBIČIĆ - VRDOLJAK &amp; PARTNERI, Odvjetničko društvo d.o.o.</item>
      <item>Odvjetničko društvo Leko i partneri društvo s ograničenom odgovornošću</item>
      <item>GOLUBIĆ I PARTNERI odvjetničko društvo jtd.</item>
    </derivirana_varijabla>
  </DomainObject.Predmet.OstaliListNazivFormated>
  <DomainObject.Predmet.OstaliListNazivFormatedOIB>
    <izvorni_sadrzaj>
      <item>Ante Marušić, OIB 85411827783</item>
      <item>Županijsko državno odvjetništvo u Splitu, OIB 70793241859</item>
      <item>LJUBIČIĆ - VRDOLJAK &amp; PARTNERI, Odvjetničko društvo d.o.o., OIB 02942315522</item>
      <item>Odvjetničko društvo Leko i partneri društvo s ograničenom odgovornošću, OIB 35913314365</item>
      <item>GOLUBIĆ I PARTNERI odvjetničko društvo jtd., OIB 33787960971</item>
    </izvorni_sadrzaj>
    <derivirana_varijabla naziv="DomainObject.Predmet.OstaliListNazivFormatedOIB_1">
      <item>Ante Marušić, OIB 85411827783</item>
      <item>Županijsko državno odvjetništvo u Splitu, OIB 70793241859</item>
      <item>LJUBIČIĆ - VRDOLJAK &amp; PARTNERI, Odvjetničko društvo d.o.o., OIB 02942315522</item>
      <item>Odvjetničko društvo Leko i partneri društvo s ograničenom odgovornošću, OIB 35913314365</item>
      <item>GOLUBIĆ I PARTNERI odvjetničko društvo jtd., OIB 33787960971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DOMA &amp; NUTJAK, d.o.o. za trgovinu i usluge u stečaju</izvorni_sadrzaj>
    <derivirana_varijabla naziv="DomainObject.Predmet.ProtustrankaIDrugi_1">DOMA &amp; NUTJAK, d.o.o. za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DOMA &amp; NUTJAK, d.o.o. za trgovinu i usluge u stečaju, OIB 07371141231, Put Vrbovnika/bb, 21311 Stobreč</izvorni_sadrzaj>
    <derivirana_varijabla naziv="DomainObject.Predmet.ProtustrankaIDrugiAdressOIB_1">DOMA &amp; NUTJAK, d.o.o. za trgovinu i usluge u stečaju, OIB 07371141231, Put Vrbovnika/bb,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DOMA &amp; NUTJAK, d.o.o. za trgovinu i usluge u stečaju</item>
      <item>FINANCIJSKA AGENCIJA, RC SPLIT</item>
      <item>Ante Marušić</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item>
      <item>Županijsko državno odvjetništvo u Splitu</item>
      <item>Marijan Vrdoljak</item>
      <item>LJUBIČIĆ - VRDOLJAK &amp; PARTNERI, Odvjetničko društvo d.o.o.</item>
      <item>Grad Split</item>
      <item>ERSTE CARD CLUB društvo s ograničenom odgovornošću za financijsko posredovanje i usluge</item>
      <item>Odvjetničko društvo Leko i partneri društvo s ograničenom odgovornošću</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item>
      <item>GOLUBIĆ I PARTNERI odvjetničko društvo jtd.</item>
      <item>VIPnet, društvo s ograničenom odgovornošću za usluge javnih telekomunikacija</item>
      <item>AMAZONA d.o.o. za proizvodnju, trgovinu i usluge</item>
    </izvorni_sadrzaj>
    <derivirana_varijabla naziv="DomainObject.Predmet.SudioniciListNaziv_1">
      <item>DOMA &amp; NUTJAK, d.o.o. za trgovinu i usluge u stečaju</item>
      <item>FINANCIJSKA AGENCIJA, RC SPLIT</item>
      <item>Ante Marušić</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item>
      <item>Županijsko državno odvjetništvo u Splitu</item>
      <item>Marijan Vrdoljak</item>
      <item>LJUBIČIĆ - VRDOLJAK &amp; PARTNERI, Odvjetničko društvo d.o.o.</item>
      <item>Grad Split</item>
      <item>ERSTE CARD CLUB društvo s ograničenom odgovornošću za financijsko posredovanje i usluge</item>
      <item>Odvjetničko društvo Leko i partneri društvo s ograničenom odgovornošću</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item>
      <item>GOLUBIĆ I PARTNERI odvjetničko društvo jtd.</item>
      <item>VIPnet, društvo s ograničenom odgovornošću za usluge javnih telekomunikacija</item>
      <item>AMAZONA d.o.o. za proizvodnju, trgovinu i usluge</item>
    </derivirana_varijabla>
  </DomainObject.Predmet.SudioniciListNaziv>
  <DomainObject.Predmet.SudioniciListAdressOIB>
    <izvorni_sadrzaj>
      <item>DOMA &amp; NUTJAK, d.o.o. za trgovinu i usluge u stečaju, OIB 07371141231, Put Vrbovnika/bb,21311 Stobreč</item>
      <item>FINANCIJSKA AGENCIJA, RC SPLIT, OIB 85821130368, Mažuranićevo šetalište 24 b,21000 Split</item>
      <item>Ante Marušić, OIB 85411827783, Fra Bone Razmilovića 5,21000 Split</item>
      <item>ČISTOĆA društvo s ograničenom odgovornošću za obavljanje komunalnih djelatnosti održavanja čistoće i odlaganja komunaln, OIB 38812451417, Put Plokita 81,21000 Split</item>
      <item>Financijska agencija, OIB 85821130368, Ulica grada Vukovara 70,10000 Zagreb</item>
      <item>CAPRICORNO, društvo s ograničenom odgovornošću za trgovinu, OIB 09517317411, Hercegovačka 57/A,21000 Split</item>
      <item>Hrvatska radiotelevizija, OIB 68419124305, Prisavlje 3,10000 Zagreb</item>
      <item>Ministarstvo financija RH, OIB 18683136487, Katančićeva 5,10000 Zagreb</item>
      <item>Županijsko državno odvjetništvo u Splitu, OIB 70793241859, Gundulićeva 29a,21000 Split</item>
      <item>Marijan Vrdoljak, OIB 48887141877, Blaža Jurjeva Trogiranina 6,21000 Split</item>
      <item>LJUBIČIĆ - VRDOLJAK &amp; PARTNERI, Odvjetničko društvo d.o.o., OIB 02942315522, Sukojišanska 4,21000 Split</item>
      <item>Grad Split, OIB 78755598868, Branimirova obala 17,21000 Split</item>
      <item>ERSTE CARD CLUB društvo s ograničenom odgovornošću za financijsko posredovanje i usluge, OIB 85941596441, Praška 5,10000 Zagreb</item>
      <item>Odvjetničko društvo Leko i partneri društvo s ograničenom odgovornošću, OIB 35913314365, Domagojeva 18,10000 Zagreb</item>
      <item>CROATIA BANKA, dioničko društvo, OIB 32247795989, Roberta Frangeša Mihanovića 9,10000 Zagreb</item>
      <item>HEP - Opskrba d.o.o. za opskrbu potrošača električnom, toplinskom energijom i plinom, OIB 63073332379, Ulica grada Vukovara 37,10000 Zagreb</item>
      <item>SLOBODNA DALMACIJA izdavačka i tiskarska djelatnost, dioničko društvo, OIB 35075764438, Ulica Hrvatske Mornarice 4,21000 Split</item>
      <item>Splitska banka dioničko društvo, OIB 69326397242, Domovinskog rata 61,21000 Split</item>
      <item>Hilding Anders društvo s ograničenom odgovornošću za proizvodnju i trgovinu, OIB 98594743140, Kralja Zvonimira 38,40323 Prelog</item>
      <item>GOLUBIĆ I PARTNERI odvjetničko društvo jtd., OIB 33787960971, Amruševa 13,10000 Zagreb</item>
      <item>VIPnet, društvo s ograničenom odgovornošću za usluge javnih telekomunikacija, OIB 29524210204, Vrtni put 1,10000 Zagreb</item>
      <item>AMAZONA d.o.o. za proizvodnju, trgovinu i usluge, OIB 67606191179, A.Starčevića 98/e,32260 Gunja</item>
    </izvorni_sadrzaj>
    <derivirana_varijabla naziv="DomainObject.Predmet.SudioniciListAdressOIB_1">
      <item>DOMA &amp; NUTJAK, d.o.o. za trgovinu i usluge u stečaju, OIB 07371141231, Put Vrbovnika/bb,21311 Stobreč</item>
      <item>FINANCIJSKA AGENCIJA, RC SPLIT, OIB 85821130368, Mažuranićevo šetalište 24 b,21000 Split</item>
      <item>Ante Marušić, OIB 85411827783, Fra Bone Razmilovića 5,21000 Split</item>
      <item>ČISTOĆA društvo s ograničenom odgovornošću za obavljanje komunalnih djelatnosti održavanja čistoće i odlaganja komunaln, OIB 38812451417, Put Plokita 81,21000 Split</item>
      <item>Financijska agencija, OIB 85821130368, Ulica grada Vukovara 70,10000 Zagreb</item>
      <item>CAPRICORNO, društvo s ograničenom odgovornošću za trgovinu, OIB 09517317411, Hercegovačka 57/A,21000 Split</item>
      <item>Hrvatska radiotelevizija, OIB 68419124305, Prisavlje 3,10000 Zagreb</item>
      <item>Ministarstvo financija RH, OIB 18683136487, Katančićeva 5,10000 Zagreb</item>
      <item>Županijsko državno odvjetništvo u Splitu, OIB 70793241859, Gundulićeva 29a,21000 Split</item>
      <item>Marijan Vrdoljak, OIB 48887141877, Blaža Jurjeva Trogiranina 6,21000 Split</item>
      <item>LJUBIČIĆ - VRDOLJAK &amp; PARTNERI, Odvjetničko društvo d.o.o., OIB 02942315522, Sukojišanska 4,21000 Split</item>
      <item>Grad Split, OIB 78755598868, Branimirova obala 17,21000 Split</item>
      <item>ERSTE CARD CLUB društvo s ograničenom odgovornošću za financijsko posredovanje i usluge, OIB 85941596441, Praška 5,10000 Zagreb</item>
      <item>Odvjetničko društvo Leko i partneri društvo s ograničenom odgovornošću, OIB 35913314365, Domagojeva 18,10000 Zagreb</item>
      <item>CROATIA BANKA, dioničko društvo, OIB 32247795989, Roberta Frangeša Mihanovića 9,10000 Zagreb</item>
      <item>HEP - Opskrba d.o.o. za opskrbu potrošača električnom, toplinskom energijom i plinom, OIB 63073332379, Ulica grada Vukovara 37,10000 Zagreb</item>
      <item>SLOBODNA DALMACIJA izdavačka i tiskarska djelatnost, dioničko društvo, OIB 35075764438, Ulica Hrvatske Mornarice 4,21000 Split</item>
      <item>Splitska banka dioničko društvo, OIB 69326397242, Domovinskog rata 61,21000 Split</item>
      <item>Hilding Anders društvo s ograničenom odgovornošću za proizvodnju i trgovinu, OIB 98594743140, Kralja Zvonimira 38,40323 Prelog</item>
      <item>GOLUBIĆ I PARTNERI odvjetničko društvo jtd., OIB 33787960971, Amruševa 13,10000 Zagreb</item>
      <item>VIPnet, društvo s ograničenom odgovornošću za usluge javnih telekomunikacija, OIB 29524210204, Vrtni put 1,10000 Zagreb</item>
      <item>AMAZONA d.o.o. za proizvodnju, trgovinu i usluge, OIB 67606191179, A.Starčevića 98/e,32260 Gunja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07371141231</item>
      <item>, OIB 85821130368</item>
      <item>, OIB 85411827783</item>
      <item>, OIB 38812451417</item>
      <item>, OIB 85821130368</item>
      <item>, OIB 09517317411</item>
      <item>, OIB 68419124305</item>
      <item>, OIB 18683136487</item>
      <item>, OIB 70793241859</item>
      <item>, OIB 48887141877</item>
      <item>, OIB 02942315522</item>
      <item>, OIB 78755598868</item>
      <item>, OIB 85941596441</item>
      <item>, OIB 35913314365</item>
      <item>, OIB 32247795989</item>
      <item>, OIB 63073332379</item>
      <item>, OIB 35075764438</item>
      <item>, OIB 69326397242</item>
      <item>, OIB 98594743140</item>
      <item>, OIB 33787960971</item>
      <item>, OIB 29524210204</item>
      <item>, OIB 67606191179</item>
    </izvorni_sadrzaj>
    <derivirana_varijabla naziv="DomainObject.Predmet.SudioniciListNazivOIB_1">
      <item>, OIB 07371141231</item>
      <item>, OIB 85821130368</item>
      <item>, OIB 85411827783</item>
      <item>, OIB 38812451417</item>
      <item>, OIB 85821130368</item>
      <item>, OIB 09517317411</item>
      <item>, OIB 68419124305</item>
      <item>, OIB 18683136487</item>
      <item>, OIB 70793241859</item>
      <item>, OIB 48887141877</item>
      <item>, OIB 02942315522</item>
      <item>, OIB 78755598868</item>
      <item>, OIB 85941596441</item>
      <item>, OIB 35913314365</item>
      <item>, OIB 32247795989</item>
      <item>, OIB 63073332379</item>
      <item>, OIB 35075764438</item>
      <item>, OIB 69326397242</item>
      <item>, OIB 98594743140</item>
      <item>, OIB 33787960971</item>
      <item>, OIB 29524210204</item>
      <item>, OIB 67606191179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ožujka 2018.</izvorni_sadrzaj>
    <derivirana_varijabla naziv="DomainObject.Predmet.DatumZadnjeOdrzaneSudskeRadnje_1">2. ožujka 2018.</derivirana_varijabla>
  </DomainObject.Predmet.DatumZadnjeOdrzaneSudskeRadnje>
  <DomainObject.PredzadnjaOdlukaIzPredmeta.DatumDonosenjaOdluke>
    <izvorni_sadrzaj>26. rujna 2018.</izvorni_sadrzaj>
    <derivirana_varijabla naziv="DomainObject.PredzadnjaOdlukaIzPredmeta.DatumDonosenjaOdluke_1">26. rujna 2018.</derivirana_varijabla>
  </DomainObject.PredzadnjaOdlukaIzPredmeta.DatumDonosenjaOdluke>
  <DomainObject.PredzadnjaOdlukaIzPredmeta.Oznaka>
    <izvorni_sadrzaj>St-669/2016-46</izvorni_sadrzaj>
    <derivirana_varijabla naziv="DomainObject.PredzadnjaOdlukaIzPredmeta.Oznaka_1">St-669/2016-46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268</properties:Words>
  <properties:Characters>1380</properties:Characters>
  <properties:Lines>40</properties:Lines>
  <properties:Paragraphs>23</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2018-01-11T12:26:00Z</dcterms:created>
  <dc:creator>Katarina Mikulić</dc:creator>
  <cp:lastModifiedBy>Katarina Mikulić</cp:lastModifiedBy>
  <cp:lastPrinted>2019-03-21T11:42:00Z</cp:lastPrinted>
  <dcterms:modified xmlns:xsi="http://www.w3.org/2001/XMLSchema-instance" xsi:type="dcterms:W3CDTF">2019-03-21T11:42:00Z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VJEROVNIKA.docx)</vt:lpwstr>
  </prop:property>
  <prop:property name="CC_coloring" pid="4" fmtid="{D5CDD505-2E9C-101B-9397-08002B2CF9AE}">
    <vt:bool>false</vt:bool>
  </prop:property>
  <prop:property name="BrojStranica" pid="5" fmtid="{D5CDD505-2E9C-101B-9397-08002B2CF9AE}">
    <vt:i4>1</vt:i4>
  </prop:property>
</prop:Properties>
</file>