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8acd" w14:paraId="d768ac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D04BE3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DF4F41" w:rsidRPr="00DF4F41">
        <w:t>MUŠKI RUKOMETNI KLUB "ARENA - JADROGRAD", PULA</w:t>
      </w:r>
      <w:r w:rsidR="001812D6">
        <w:t xml:space="preserve">, </w:t>
      </w:r>
      <w:r w:rsidR="006D4900">
        <w:t xml:space="preserve">Pula, </w:t>
      </w:r>
      <w:r w:rsidR="00DF4F41">
        <w:t xml:space="preserve">Trg Kralja Tomislava </w:t>
      </w:r>
      <w:r w:rsidR="00070B15">
        <w:t>7</w:t>
      </w:r>
      <w:r w:rsidR="001812D6">
        <w:t xml:space="preserve">, OIB: </w:t>
      </w:r>
      <w:r w:rsidR="00070B15" w:rsidRPr="00070B15">
        <w:t>70717800074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070B15" w:rsidRPr="00DF4F41">
        <w:t>MUŠKI RUKOMETNI KLUB "ARENA - JADROGRAD", PULA</w:t>
      </w:r>
      <w:r w:rsidR="00070B15">
        <w:t xml:space="preserve">, Pula, Trg Kralja Tomislava 7, OIB: </w:t>
      </w:r>
      <w:r w:rsidR="00070B15" w:rsidRPr="00070B15">
        <w:t>70717800074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7257CF">
        <w:rPr>
          <w:b/>
          <w:lang w:val="pl-PL"/>
        </w:rPr>
        <w:t>23</w:t>
      </w:r>
      <w:r w:rsidR="00B17BB5">
        <w:rPr>
          <w:b/>
          <w:lang w:val="pl-PL"/>
        </w:rPr>
        <w:t xml:space="preserve">. </w:t>
      </w:r>
      <w:r w:rsidR="00B80AE0">
        <w:rPr>
          <w:b/>
          <w:lang w:val="pl-PL"/>
        </w:rPr>
        <w:t>svibanj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7257CF">
        <w:rPr>
          <w:b/>
          <w:lang w:val="pl-PL"/>
        </w:rPr>
        <w:t>08</w:t>
      </w:r>
      <w:r w:rsidR="00814FDD" w:rsidRPr="00FB0B18">
        <w:rPr>
          <w:b/>
          <w:lang w:val="pl-PL"/>
        </w:rPr>
        <w:t>:</w:t>
      </w:r>
      <w:r w:rsidR="007257CF">
        <w:rPr>
          <w:b/>
          <w:lang w:val="pl-PL"/>
        </w:rPr>
        <w:t>30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070B15" w:rsidRPr="00DF4F41">
        <w:t>MUŠKI RUKOMETNI KLUB "ARENA - JADROGRAD", PULA</w:t>
      </w:r>
      <w:r w:rsidR="00070B15">
        <w:t xml:space="preserve">, Pula, Trg Kralja Tomislava 7, OIB: </w:t>
      </w:r>
      <w:r w:rsidR="00070B15" w:rsidRPr="00070B15">
        <w:t>70717800074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9F6AFB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B17BB5">
        <w:rPr>
          <w:lang w:val="sv-SE"/>
        </w:rPr>
        <w:t xml:space="preserve">ci </w:t>
      </w:r>
      <w:r w:rsidR="005E3EB7">
        <w:rPr>
          <w:lang w:val="sv-SE"/>
        </w:rPr>
        <w:t xml:space="preserve">dužnika </w:t>
      </w:r>
      <w:r w:rsidR="00532551">
        <w:rPr>
          <w:lang w:val="sv-SE"/>
        </w:rPr>
        <w:t>Emeriko Jakša</w:t>
      </w:r>
      <w:r w:rsidR="005C55AB">
        <w:rPr>
          <w:lang w:val="sv-SE"/>
        </w:rPr>
        <w:t xml:space="preserve"> i </w:t>
      </w:r>
      <w:r w:rsidR="00532551">
        <w:rPr>
          <w:lang w:val="sv-SE"/>
        </w:rPr>
        <w:t>Denis Bašić</w:t>
      </w:r>
      <w:r w:rsidR="005C55AB">
        <w:rPr>
          <w:lang w:val="sv-SE"/>
        </w:rPr>
        <w:t xml:space="preserve">, </w:t>
      </w:r>
      <w:r w:rsidR="00532551">
        <w:rPr>
          <w:lang w:val="sv-SE"/>
        </w:rPr>
        <w:t xml:space="preserve">oboje na adresi: </w:t>
      </w:r>
      <w:r w:rsidR="005C55AB">
        <w:rPr>
          <w:lang w:val="sv-SE"/>
        </w:rPr>
        <w:t xml:space="preserve">Pula, </w:t>
      </w:r>
      <w:r w:rsidR="00532551">
        <w:rPr>
          <w:lang w:val="sv-SE"/>
        </w:rPr>
        <w:t>Trg Kralja Tomislava 7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>Poziva</w:t>
      </w:r>
      <w:r w:rsidR="00B17BB5">
        <w:t>ju</w:t>
      </w:r>
      <w:r>
        <w:t xml:space="preserve"> se </w:t>
      </w:r>
      <w:r>
        <w:rPr>
          <w:lang w:val="sv-SE"/>
        </w:rPr>
        <w:t>zakonski zastupni</w:t>
      </w:r>
      <w:r w:rsidR="00B17BB5">
        <w:rPr>
          <w:lang w:val="sv-SE"/>
        </w:rPr>
        <w:t>ci</w:t>
      </w:r>
      <w:r>
        <w:rPr>
          <w:lang w:val="sv-SE"/>
        </w:rPr>
        <w:t xml:space="preserve"> dužnika </w:t>
      </w:r>
      <w:r w:rsidR="00532551">
        <w:rPr>
          <w:lang w:val="sv-SE"/>
        </w:rPr>
        <w:t>Emeriko Jakša i Denis Bašić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B17BB5">
        <w:rPr>
          <w:lang w:val="sv-SE"/>
        </w:rPr>
        <w:t>e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534BF">
        <w:rPr>
          <w:lang w:val="sv-SE"/>
        </w:rPr>
        <w:t>m</w:t>
      </w:r>
      <w:r>
        <w:rPr>
          <w:lang w:val="sv-SE"/>
        </w:rPr>
        <w:t xml:space="preserve"> zastupnici</w:t>
      </w:r>
      <w:r w:rsidR="002534BF">
        <w:rPr>
          <w:lang w:val="sv-SE"/>
        </w:rPr>
        <w:t>ma</w:t>
      </w:r>
      <w:r>
        <w:rPr>
          <w:lang w:val="sv-SE"/>
        </w:rPr>
        <w:t xml:space="preserve"> dužnika </w:t>
      </w:r>
      <w:r w:rsidR="00532551">
        <w:rPr>
          <w:lang w:val="sv-SE"/>
        </w:rPr>
        <w:t>Emeriko Jakša i Denis Bašić</w:t>
      </w:r>
      <w:r>
        <w:rPr>
          <w:lang w:val="sv-SE"/>
        </w:rPr>
        <w:t>, da u roku od 8 dana od dana primitka ovog rješenja dostave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070B15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8C20C6">
        <w:rPr>
          <w:lang w:val="sv-SE"/>
        </w:rPr>
        <w:t>I</w:t>
      </w:r>
      <w:r>
        <w:rPr>
          <w:lang w:val="sv-SE"/>
        </w:rPr>
        <w:t>V</w:t>
      </w:r>
      <w:r w:rsidR="003E00AF">
        <w:rPr>
          <w:lang w:val="sv-SE"/>
        </w:rPr>
        <w:t>.</w:t>
      </w:r>
      <w:r w:rsidR="007257CF">
        <w:rPr>
          <w:lang w:val="sv-SE"/>
        </w:rPr>
        <w:t xml:space="preserve"> Osobe navedene u točci III. </w:t>
      </w:r>
      <w:r w:rsidR="003E00AF"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V. Osobe navedene u toč</w:t>
      </w:r>
      <w:r w:rsidR="007257CF">
        <w:rPr>
          <w:lang w:val="sv-SE"/>
        </w:rPr>
        <w:t>ci</w:t>
      </w:r>
      <w:r>
        <w:rPr>
          <w:lang w:val="sv-SE"/>
        </w:rPr>
        <w:t xml:space="preserve"> </w:t>
      </w:r>
      <w:r w:rsidR="007257CF">
        <w:rPr>
          <w:lang w:val="sv-SE"/>
        </w:rPr>
        <w:t xml:space="preserve">III.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7257CF">
        <w:t>13</w:t>
      </w:r>
      <w:r w:rsidR="003E00AF">
        <w:t xml:space="preserve">. </w:t>
      </w:r>
      <w:r w:rsidR="00660A45">
        <w:t>travnja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0A1FFF">
        <w:t xml:space="preserve">, v. r. </w:t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070B15" w:rsidRPr="00DF4F41">
        <w:t>MUŠKI RUKOMETNI KLUB "ARENA - JADROGRAD", PULA</w:t>
      </w:r>
      <w:r w:rsidR="00070B15">
        <w:t xml:space="preserve">, Pula, Trg Kralja Tomislava 7, OIB: </w:t>
      </w:r>
      <w:r w:rsidR="00070B15" w:rsidRPr="00070B15">
        <w:t>70717800074</w:t>
      </w:r>
      <w:r w:rsidR="003E00AF">
        <w:t xml:space="preserve">, </w:t>
      </w:r>
    </w:p>
    <w:p w:rsidRDefault="005C55AB" w:rsidP="003E00AF" w:rsidR="00532551">
      <w:pPr>
        <w:ind w:firstLine="708"/>
        <w:jc w:val="both"/>
      </w:pPr>
      <w:r>
        <w:rPr>
          <w:lang w:val="sv-SE"/>
        </w:rPr>
        <w:t>- zakonski zastupnici</w:t>
      </w:r>
      <w:r w:rsidR="00FB0B18">
        <w:rPr>
          <w:lang w:val="sv-SE"/>
        </w:rPr>
        <w:t xml:space="preserve"> dužnika </w:t>
      </w:r>
      <w:r w:rsidR="00532551">
        <w:rPr>
          <w:lang w:val="sv-SE"/>
        </w:rPr>
        <w:t>Emeriko Jakša i Denis Bašić</w:t>
      </w:r>
      <w:r w:rsidR="00532551">
        <w:t>, oboje na adresi Pula, Trg Kralja Tomislava 7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086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685D1B">
      <w:t>Posl. broj: 4 St-</w:t>
    </w:r>
    <w:r w:rsidR="007257CF">
      <w:t>628/</w:t>
    </w:r>
    <w:r w:rsidR="00685D1B">
      <w:t>2016-3</w:t>
    </w:r>
  </w:p>
  <w:p w:rsidRDefault="0096408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6D4900">
      <w:t>6</w:t>
    </w:r>
    <w:r w:rsidR="00DF4F41">
      <w:t>28</w:t>
    </w:r>
    <w:r w:rsidR="00685D1B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70B15"/>
    <w:rsid w:val="00095782"/>
    <w:rsid w:val="000A1FFF"/>
    <w:rsid w:val="00107DA9"/>
    <w:rsid w:val="001163E1"/>
    <w:rsid w:val="001258E3"/>
    <w:rsid w:val="00134676"/>
    <w:rsid w:val="00144BC6"/>
    <w:rsid w:val="001812D6"/>
    <w:rsid w:val="001A4215"/>
    <w:rsid w:val="002534BF"/>
    <w:rsid w:val="00262377"/>
    <w:rsid w:val="00264035"/>
    <w:rsid w:val="002D55AD"/>
    <w:rsid w:val="003B74B1"/>
    <w:rsid w:val="003D310B"/>
    <w:rsid w:val="003E00AF"/>
    <w:rsid w:val="004D5C53"/>
    <w:rsid w:val="0051365F"/>
    <w:rsid w:val="00532551"/>
    <w:rsid w:val="00547977"/>
    <w:rsid w:val="00554328"/>
    <w:rsid w:val="005875D8"/>
    <w:rsid w:val="0059655A"/>
    <w:rsid w:val="005C55AB"/>
    <w:rsid w:val="005E3EB7"/>
    <w:rsid w:val="005E434E"/>
    <w:rsid w:val="00660A45"/>
    <w:rsid w:val="006820C9"/>
    <w:rsid w:val="00685D1B"/>
    <w:rsid w:val="006D4900"/>
    <w:rsid w:val="007257CF"/>
    <w:rsid w:val="00756D12"/>
    <w:rsid w:val="007775F6"/>
    <w:rsid w:val="00790279"/>
    <w:rsid w:val="0079454F"/>
    <w:rsid w:val="007D13F7"/>
    <w:rsid w:val="007D7A8F"/>
    <w:rsid w:val="00814FDD"/>
    <w:rsid w:val="008734FB"/>
    <w:rsid w:val="008839BC"/>
    <w:rsid w:val="008C20C6"/>
    <w:rsid w:val="00964086"/>
    <w:rsid w:val="00985388"/>
    <w:rsid w:val="009F6AFB"/>
    <w:rsid w:val="00A357E8"/>
    <w:rsid w:val="00A560B4"/>
    <w:rsid w:val="00AE4903"/>
    <w:rsid w:val="00AE49A7"/>
    <w:rsid w:val="00AE52E7"/>
    <w:rsid w:val="00B17BB5"/>
    <w:rsid w:val="00B620C8"/>
    <w:rsid w:val="00B80AE0"/>
    <w:rsid w:val="00B92414"/>
    <w:rsid w:val="00C55435"/>
    <w:rsid w:val="00CA0CBB"/>
    <w:rsid w:val="00D04BE3"/>
    <w:rsid w:val="00D06B78"/>
    <w:rsid w:val="00D14604"/>
    <w:rsid w:val="00D62C01"/>
    <w:rsid w:val="00DF28E8"/>
    <w:rsid w:val="00DF4C6B"/>
    <w:rsid w:val="00DF4F41"/>
    <w:rsid w:val="00DF7F57"/>
    <w:rsid w:val="00E40DC9"/>
    <w:rsid w:val="00EA3E3C"/>
    <w:rsid w:val="00EC0D6A"/>
    <w:rsid w:val="00F26397"/>
    <w:rsid w:val="00F32923"/>
    <w:rsid w:val="00F531AB"/>
    <w:rsid w:val="00F560F8"/>
    <w:rsid w:val="00F82819"/>
    <w:rsid w:val="00FB0B18"/>
    <w:rsid w:val="00FD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08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08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08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08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08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08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08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08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MUŠKI RUKOMETNI KLUB "ARENA - JADROGRAD", PULA</izvorni_sadrzaj>
    <derivirana_varijabla naziv="DomainObject.Predmet.ProtustrankaFormated_1">  MUŠKI RUKOMETNI KLUB "ARENA - JADROGRAD", PULA</derivirana_varijabla>
  </DomainObject.Predmet.ProtustrankaFormated>
  <DomainObject.Predmet.ProtustrankaFormatedOIB>
    <izvorni_sadrzaj>  MUŠKI RUKOMETNI KLUB "ARENA - JADROGRAD", PULA, OIB 70717800074</izvorni_sadrzaj>
    <derivirana_varijabla naziv="DomainObject.Predmet.ProtustrankaFormatedOIB_1">  MUŠKI RUKOMETNI KLUB "ARENA - JADROGRAD", PULA, OIB 70717800074</derivirana_varijabla>
  </DomainObject.Predmet.ProtustrankaFormatedOIB>
  <DomainObject.Predmet.ProtustrankaFormatedWithAdress>
    <izvorni_sadrzaj> MUŠKI RUKOMETNI KLUB "ARENA - JADROGRAD", PULA, Trg Kralja Tomislava 7, 52100 Pula</izvorni_sadrzaj>
    <derivirana_varijabla naziv="DomainObject.Predmet.ProtustrankaFormatedWithAdress_1"> MUŠKI RUKOMETNI KLUB "ARENA - JADROGRAD", PULA, Trg Kralja Tomislava 7, 52100 Pula</derivirana_varijabla>
  </DomainObject.Predmet.ProtustrankaFormatedWithAdress>
  <DomainObject.Predmet.ProtustrankaFormatedWithAdressOIB>
    <izvorni_sadrzaj> MUŠKI RUKOMETNI KLUB "ARENA - JADROGRAD", PULA, OIB 70717800074, Trg Kralja Tomislava 7, 52100 Pula</izvorni_sadrzaj>
    <derivirana_varijabla naziv="DomainObject.Predmet.ProtustrankaFormatedWithAdressOIB_1"> MUŠKI RUKOMETNI KLUB "ARENA - JADROGRAD", PULA, OIB 70717800074, Trg Kralja Tomislava 7, 52100 Pula</derivirana_varijabla>
  </DomainObject.Predmet.ProtustrankaFormatedWithAdressOIB>
  <DomainObject.Predmet.ProtustrankaWithAdress>
    <izvorni_sadrzaj>MUŠKI RUKOMETNI KLUB "ARENA - JADROGRAD", PULA Trg Kralja Tomislava 7, 52100 Pula</izvorni_sadrzaj>
    <derivirana_varijabla naziv="DomainObject.Predmet.ProtustrankaWithAdress_1">MUŠKI RUKOMETNI KLUB "ARENA - JADROGRAD", PULA Trg Kralja Tomislava 7, 52100 Pula</derivirana_varijabla>
  </DomainObject.Predmet.ProtustrankaWithAdress>
  <DomainObject.Predmet.ProtustrankaWithAdressOIB>
    <izvorni_sadrzaj>MUŠKI RUKOMETNI KLUB "ARENA - JADROGRAD", PULA, OIB 70717800074, Trg Kralja Tomislava 7, 52100 Pula</izvorni_sadrzaj>
    <derivirana_varijabla naziv="DomainObject.Predmet.ProtustrankaWithAdressOIB_1">MUŠKI RUKOMETNI KLUB "ARENA - JADROGRAD", PULA, OIB 70717800074, Trg Kralja Tomislava 7, 52100 Pula</derivirana_varijabla>
  </DomainObject.Predmet.ProtustrankaWithAdressOIB>
  <DomainObject.Predmet.ProtustrankaNazivFormated>
    <izvorni_sadrzaj>MUŠKI RUKOMETNI KLUB "ARENA - JADROGRAD", PULA</izvorni_sadrzaj>
    <derivirana_varijabla naziv="DomainObject.Predmet.ProtustrankaNazivFormated_1">MUŠKI RUKOMETNI KLUB "ARENA - JADROGRAD", PULA</derivirana_varijabla>
  </DomainObject.Predmet.ProtustrankaNazivFormated>
  <DomainObject.Predmet.ProtustrankaNazivFormatedOIB>
    <izvorni_sadrzaj>MUŠKI RUKOMETNI KLUB "ARENA - JADROGRAD", PULA, OIB 70717800074</izvorni_sadrzaj>
    <derivirana_varijabla naziv="DomainObject.Predmet.ProtustrankaNazivFormatedOIB_1">MUŠKI RUKOMETNI KLUB "ARENA - JADROGRAD", PULA, OIB 70717800074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MUŠKI RUKOMETNI KLUB "ARENA - JADROGRAD", PULA</item>
    </izvorni_sadrzaj>
    <derivirana_varijabla naziv="DomainObject.Predmet.ProtuStrankaListFormated_1">
      <item>MUŠKI RUKOMETNI KLUB "ARENA - JADROGRAD", PULA</item>
    </derivirana_varijabla>
  </DomainObject.Predmet.ProtuStrankaListFormated>
  <DomainObject.Predmet.ProtuStrankaListFormatedOIB>
    <izvorni_sadrzaj>
      <item>MUŠKI RUKOMETNI KLUB "ARENA - JADROGRAD", PULA, OIB 70717800074</item>
    </izvorni_sadrzaj>
    <derivirana_varijabla naziv="DomainObject.Predmet.ProtuStrankaListFormatedOIB_1">
      <item>MUŠKI RUKOMETNI KLUB "ARENA - JADROGRAD", PULA, OIB 70717800074</item>
    </derivirana_varijabla>
  </DomainObject.Predmet.ProtuStrankaListFormatedOIB>
  <DomainObject.Predmet.ProtuStrankaListFormatedWithAdress>
    <izvorni_sadrzaj>
      <item>MUŠKI RUKOMETNI KLUB "ARENA - JADROGRAD", PULA, Trg Kralja Tomislava 7, 52100 Pula</item>
    </izvorni_sadrzaj>
    <derivirana_varijabla naziv="DomainObject.Predmet.ProtuStrankaListFormatedWithAdress_1">
      <item>MUŠKI RUKOMETNI KLUB "ARENA - JADROGRAD", PULA, Trg Kralja Tomislava 7, 52100 Pula</item>
    </derivirana_varijabla>
  </DomainObject.Predmet.ProtuStrankaListFormatedWithAdress>
  <DomainObject.Predmet.ProtuStrankaListFormatedWithAdressOIB>
    <izvorni_sadrzaj>
      <item>MUŠKI RUKOMETNI KLUB "ARENA - JADROGRAD", PULA, OIB 70717800074, Trg Kralja Tomislava 7, 52100 Pula</item>
    </izvorni_sadrzaj>
    <derivirana_varijabla naziv="DomainObject.Predmet.ProtuStrankaListFormatedWithAdressOIB_1">
      <item>MUŠKI RUKOMETNI KLUB "ARENA - JADROGRAD", PULA, OIB 70717800074, Trg Kralja Tomislava 7, 52100 Pula</item>
    </derivirana_varijabla>
  </DomainObject.Predmet.ProtuStrankaListFormatedWithAdressOIB>
  <DomainObject.Predmet.ProtuStrankaListNazivFormated>
    <izvorni_sadrzaj>
      <item>MUŠKI RUKOMETNI KLUB "ARENA - JADROGRAD", PULA</item>
    </izvorni_sadrzaj>
    <derivirana_varijabla naziv="DomainObject.Predmet.ProtuStrankaListNazivFormated_1">
      <item>MUŠKI RUKOMETNI KLUB "ARENA - JADROGRAD", PULA</item>
    </derivirana_varijabla>
  </DomainObject.Predmet.ProtuStrankaListNazivFormated>
  <DomainObject.Predmet.ProtuStrankaListNazivFormatedOIB>
    <izvorni_sadrzaj>
      <item>MUŠKI RUKOMETNI KLUB "ARENA - JADROGRAD", PULA, OIB 70717800074</item>
    </izvorni_sadrzaj>
    <derivirana_varijabla naziv="DomainObject.Predmet.ProtuStrankaListNazivFormatedOIB_1">
      <item>MUŠKI RUKOMETNI KLUB "ARENA - JADROGRAD", PULA, OIB 70717800074</item>
    </derivirana_varijabla>
  </DomainObject.Predmet.ProtuStrankaListNazivFormatedOIB>
  <DomainObject.Predmet.OstaliListFormated>
    <izvorni_sadrzaj>
      <item>Emeriko Jakša</item>
      <item>Denis Bašić</item>
    </izvorni_sadrzaj>
    <derivirana_varijabla naziv="DomainObject.Predmet.OstaliListFormated_1">
      <item>Emeriko Jakša</item>
      <item>Denis Bašić</item>
    </derivirana_varijabla>
  </DomainObject.Predmet.OstaliListFormated>
  <DomainObject.Predmet.OstaliListFormatedOIB>
    <izvorni_sadrzaj>
      <item>Emeriko Jakša</item>
      <item>Denis Bašić</item>
    </izvorni_sadrzaj>
    <derivirana_varijabla naziv="DomainObject.Predmet.OstaliListFormatedOIB_1">
      <item>Emeriko Jakša</item>
      <item>Denis Bašić</item>
    </derivirana_varijabla>
  </DomainObject.Predmet.OstaliListFormatedOIB>
  <DomainObject.Predmet.OstaliListFormatedWithAdress>
    <izvorni_sadrzaj>
      <item>Emeriko Jakša, Trg kralja Tomislava 7, 52100 Pula</item>
      <item>Denis Bašić, Trg kralja Tomislava 7, 52100 Pula</item>
    </izvorni_sadrzaj>
    <derivirana_varijabla naziv="DomainObject.Predmet.OstaliListFormatedWithAdress_1">
      <item>Emeriko Jakša, Trg kralja Tomislava 7, 52100 Pula</item>
      <item>Denis Bašić, Trg kralja Tomislava 7, 52100 Pula</item>
    </derivirana_varijabla>
  </DomainObject.Predmet.OstaliListFormatedWithAdress>
  <DomainObject.Predmet.OstaliListFormatedWithAdressOIB>
    <izvorni_sadrzaj>
      <item>Emeriko Jakša, Trg kralja Tomislava 7, 52100 Pula</item>
      <item>Denis Bašić, Trg kralja Tomislava 7, 52100 Pula</item>
    </izvorni_sadrzaj>
    <derivirana_varijabla naziv="DomainObject.Predmet.OstaliListFormatedWithAdressOIB_1">
      <item>Emeriko Jakša, Trg kralja Tomislava 7, 52100 Pula</item>
      <item>Denis Bašić, Trg kralja Tomislava 7, 52100 Pula</item>
    </derivirana_varijabla>
  </DomainObject.Predmet.OstaliListFormatedWithAdressOIB>
  <DomainObject.Predmet.OstaliListNazivFormated>
    <izvorni_sadrzaj>
      <item>Emeriko Jakša</item>
      <item>Denis Bašić</item>
    </izvorni_sadrzaj>
    <derivirana_varijabla naziv="DomainObject.Predmet.OstaliListNazivFormated_1">
      <item>Emeriko Jakša</item>
      <item>Denis Bašić</item>
    </derivirana_varijabla>
  </DomainObject.Predmet.OstaliListNazivFormated>
  <DomainObject.Predmet.OstaliListNazivFormatedOIB>
    <izvorni_sadrzaj>
      <item>Emeriko Jakša</item>
      <item>Denis Bašić</item>
    </izvorni_sadrzaj>
    <derivirana_varijabla naziv="DomainObject.Predmet.OstaliListNazivFormatedOIB_1">
      <item>Emeriko Jakša</item>
      <item>Denis Bašić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MUŠKI RUKOMETNI KLUB "ARENA - JADROGRAD", PULA</izvorni_sadrzaj>
    <derivirana_varijabla naziv="DomainObject.Predmet.ProtustrankaIDrugi_1">MUŠKI RUKOMETNI KLUB "ARENA - JADROGRAD",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MUŠKI RUKOMETNI KLUB "ARENA - JADROGRAD", PULA, OIB 70717800074, Trg Kralja Tomislava 7, 52100 Pula</izvorni_sadrzaj>
    <derivirana_varijabla naziv="DomainObject.Predmet.ProtustrankaIDrugiAdressOIB_1">MUŠKI RUKOMETNI KLUB "ARENA - JADROGRAD", PULA, OIB 70717800074, Trg Kralja Tomislava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MUŠKI RUKOMETNI KLUB "ARENA - JADROGRAD", PULA</item>
      <item>Emeriko Jakša</item>
      <item>Denis Bašić</item>
    </izvorni_sadrzaj>
    <derivirana_varijabla naziv="DomainObject.Predmet.SudioniciListNaziv_1">
      <item>FINANCIJSKA AGENCIJA, RC RIJEKA, PODRUŽNICA PULA, PULA</item>
      <item>MUŠKI RUKOMETNI KLUB "ARENA - JADROGRAD", PULA</item>
      <item>Emeriko Jakša</item>
      <item>Denis Bašić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MUŠKI RUKOMETNI KLUB "ARENA - JADROGRAD", PULA, OIB 70717800074, Trg Kralja Tomislava 7,52100 Pula</item>
      <item>Emeriko Jakša, Trg kralja Tomislava 7,52100 Pula</item>
      <item>Denis Bašić, Trg kralja Tomislava 7,52100 Pula</item>
    </izvorni_sadrzaj>
    <derivirana_varijabla naziv="DomainObject.Predmet.SudioniciListAdressOIB_1">
      <item>FINANCIJSKA AGENCIJA, RC RIJEKA, PODRUŽNICA PULA, PULA, OIB 85821130368, Giardini 5,52100 Pula</item>
      <item>MUŠKI RUKOMETNI KLUB "ARENA - JADROGRAD", PULA, OIB 70717800074, Trg Kralja Tomislava 7,52100 Pula</item>
      <item>Emeriko Jakša, Trg kralja Tomislava 7,52100 Pula</item>
      <item>Denis Bašić, Trg kralja Tomislava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70717800074</item>
      <item>, OIB null</item>
      <item>, OIB null</item>
    </izvorni_sadrzaj>
    <derivirana_varijabla naziv="DomainObject.Predmet.SudioniciListNazivOIB_1">
      <item>, OIB 85821130368</item>
      <item>, OIB 70717800074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61397-4CD2-4BB0-A8B3-C636BF41B5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2914</properties:Characters>
  <properties:Lines>80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2016-04-13T08:05:00Z</dcterms:created>
  <dc:creator>Jasmina Matika</dc:creator>
  <cp:lastModifiedBy>Sanja Prodan</cp:lastModifiedBy>
  <cp:lastPrinted>2016-04-13T08:10:00Z</cp:lastPrinted>
  <dcterms:modified xmlns:xsi="http://www.w3.org/2001/XMLSchema-instance" xsi:type="dcterms:W3CDTF">2016-04-13T08:11:00Z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