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320c" w14:paraId="206320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D5D16">
        <w:t>57</w:t>
      </w:r>
      <w:r w:rsidR="008D3EAF">
        <w:t>6</w:t>
      </w:r>
      <w:r>
        <w:t>/</w:t>
      </w:r>
      <w:r w:rsidR="00E8650F">
        <w:t>1</w:t>
      </w:r>
      <w:r w:rsidR="009D3A05">
        <w:t>8</w:t>
      </w:r>
      <w:r>
        <w:t>-</w:t>
      </w:r>
      <w:r w:rsidR="00DD5D16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D5D16" w:rsidR="00DD5D16">
      <w:pPr>
        <w:jc w:val="both"/>
      </w:pPr>
      <w:r>
        <w:tab/>
      </w:r>
      <w:r w:rsidR="00DD5D16" w:rsidRPr="0010455F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DD5D16">
        <w:t>ARHEUS KONTAKT</w:t>
      </w:r>
      <w:r w:rsidR="00DD5D16" w:rsidRPr="0010455F">
        <w:t xml:space="preserve"> d.o.o. za trgovinu i </w:t>
      </w:r>
      <w:r w:rsidR="00DD5D16">
        <w:t>usluge</w:t>
      </w:r>
      <w:r w:rsidR="00DD5D16" w:rsidRPr="0010455F">
        <w:t xml:space="preserve">, Zagreb, </w:t>
      </w:r>
      <w:r w:rsidR="00DD5D16">
        <w:t>Svibanjska 17</w:t>
      </w:r>
      <w:r w:rsidR="00DD5D16" w:rsidRPr="0010455F">
        <w:t>, MBS 080</w:t>
      </w:r>
      <w:r w:rsidR="00DD5D16">
        <w:t>814087</w:t>
      </w:r>
      <w:r w:rsidR="00DD5D16" w:rsidRPr="0010455F">
        <w:t xml:space="preserve">, OIB: </w:t>
      </w:r>
      <w:r w:rsidR="00DD5D16">
        <w:t>16971486847</w:t>
      </w:r>
      <w:r w:rsidR="00DD5D16" w:rsidRPr="0041082E">
        <w:t xml:space="preserve">, dana </w:t>
      </w:r>
      <w:r w:rsidR="00B07EFE">
        <w:t>30</w:t>
      </w:r>
      <w:r w:rsidR="00DD5D16" w:rsidRPr="00CC1B85">
        <w:t xml:space="preserve">. </w:t>
      </w:r>
      <w:r w:rsidR="00DD5D16">
        <w:t>svib</w:t>
      </w:r>
      <w:r w:rsidR="00DD5D16" w:rsidRPr="00CC1B85">
        <w:t>nja 2018</w:t>
      </w:r>
      <w:r w:rsidR="00DD5D16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B07EFE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07EFE" w:rsidRPr="00B07EFE">
        <w:t>ARHEUS KONTAKT d.o.o. za trgovinu i usluge, Zagreb, Svibanjska 17, MBS 080814087, OIB: 16971486847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D3EAF">
        <w:t>Snježana Sudarević, Osijek, Trg bana J. Jelačića 27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8D3EAF">
        <w:t>83030278680</w:t>
      </w:r>
      <w:r w:rsidR="00C354FB">
        <w:t>,</w:t>
      </w:r>
      <w:r>
        <w:t xml:space="preserve"> </w:t>
      </w:r>
      <w:r w:rsidR="00EA7C38">
        <w:t>izabran</w:t>
      </w:r>
      <w:r w:rsidR="00812C58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B07EFE">
        <w:t>6</w:t>
      </w:r>
      <w:r w:rsidR="00406F6D">
        <w:t xml:space="preserve">. </w:t>
      </w:r>
      <w:r w:rsidR="00B07EFE">
        <w:t>rujn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B07EFE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B07EFE" w:rsidRPr="00B07EFE">
        <w:t>ARHEUS KONTAKT d.o.o. za trgovinu i usluge, Zagreb, Svibanjska 17, MBS 080814087, OIB: 16971486847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</w:t>
      </w:r>
      <w:r w:rsidR="00B07EFE">
        <w:t>3</w:t>
      </w:r>
      <w:r w:rsidR="00F12013">
        <w:t xml:space="preserve">. </w:t>
      </w:r>
      <w:r w:rsidR="00B07EFE">
        <w:t>rujn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B07EFE">
        <w:t>10</w:t>
      </w:r>
      <w:r w:rsidR="00650092">
        <w:t>,</w:t>
      </w:r>
      <w:r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B07EFE" w:rsidP="00B07EFE" w:rsidR="00B07EFE">
      <w:pPr>
        <w:ind w:firstLine="720"/>
        <w:jc w:val="both"/>
      </w:pPr>
      <w:r>
        <w:t>Dana 1</w:t>
      </w:r>
      <w:r w:rsidR="00E579D1">
        <w:t>3</w:t>
      </w:r>
      <w:r>
        <w:t>.</w:t>
      </w:r>
      <w:r w:rsidR="00E579D1">
        <w:t>1</w:t>
      </w:r>
      <w:r>
        <w:t>1.201</w:t>
      </w:r>
      <w:r w:rsidR="00E579D1">
        <w:t>7</w:t>
      </w:r>
      <w:r>
        <w:t>. zaprimljen je na Trgovačkom sudu u Zagrebu prijedlog FINE Regionalni centar Zagreb, Klasa: 110-07/1</w:t>
      </w:r>
      <w:r w:rsidR="00E579D1">
        <w:t>7</w:t>
      </w:r>
      <w:r>
        <w:t>-01/04 Ur. broj 04-06-1</w:t>
      </w:r>
      <w:r w:rsidR="00E579D1">
        <w:t>7</w:t>
      </w:r>
      <w:r>
        <w:t>-</w:t>
      </w:r>
      <w:r w:rsidR="00E579D1">
        <w:t>5</w:t>
      </w:r>
      <w:r>
        <w:t>3</w:t>
      </w:r>
      <w:r w:rsidR="00E579D1">
        <w:t>50</w:t>
      </w:r>
      <w:r>
        <w:t xml:space="preserve"> od 1</w:t>
      </w:r>
      <w:r w:rsidR="00E579D1">
        <w:t>0</w:t>
      </w:r>
      <w:r>
        <w:t>.</w:t>
      </w:r>
      <w:r w:rsidR="00E579D1">
        <w:t>1</w:t>
      </w:r>
      <w:r>
        <w:t>1.201</w:t>
      </w:r>
      <w:r w:rsidR="00E579D1">
        <w:t>7</w:t>
      </w:r>
      <w:r>
        <w:t xml:space="preserve">. godine, za otvaranje stečajnog postupka nad dužnikom </w:t>
      </w:r>
      <w:r w:rsidR="00E579D1" w:rsidRPr="00E579D1">
        <w:t>ARHEUS KONTAKT d.o.o. za trgovinu i usluge, Zagreb, Svibanjska 17, MBS 080814087, OIB: 16971486847</w:t>
      </w:r>
      <w:r>
        <w:t>, temeljem odredbe čl. 110. st. 1. Stečajnog zakona (NN 71/15 i 104/17, dalje: SZ).</w:t>
      </w: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  <w:r>
        <w:t xml:space="preserve">U prijedlogu je navela da na dan </w:t>
      </w:r>
      <w:r w:rsidR="00D025A5">
        <w:t>9</w:t>
      </w:r>
      <w:r w:rsidRPr="006B053B">
        <w:t>.</w:t>
      </w:r>
      <w:r w:rsidR="00D025A5">
        <w:t>1</w:t>
      </w:r>
      <w:r w:rsidRPr="006B053B">
        <w:t>1.201</w:t>
      </w:r>
      <w:r w:rsidR="00D025A5">
        <w:t>7</w:t>
      </w:r>
      <w:r>
        <w:t xml:space="preserve">. dužnik u Očevidniku redoslijeda osnova za plaćanje ima evidentirane neizvršene osnove za plaćanje u neprekinutom razdoblju od 120 dana, u ukupnom iznosu od </w:t>
      </w:r>
      <w:r w:rsidR="00FF0D90">
        <w:t>37.391,06</w:t>
      </w:r>
      <w:r>
        <w:t xml:space="preserve"> kn, u koji iznos je uračunata kamata i naknada FINE za provedbe ovrhe na novčanim sredstvima dužnika. Navodi da dužnik ima 1 zaposlenog radnika. </w:t>
      </w: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  <w:r>
        <w:t xml:space="preserve">Dostavlja popis računa i oročenih novčanih sredstava dužnika na dan </w:t>
      </w:r>
      <w:r w:rsidR="00FF0D90" w:rsidRPr="00FF0D90">
        <w:t>9.11.2017</w:t>
      </w:r>
      <w:r>
        <w:t xml:space="preserve">., te navodi da na temelju čl. 112. st. 5. SZ dužnik na ime predujma za namirenje troškova stečajnog postupka nema zaplijenjena novčana sredstva na dan </w:t>
      </w:r>
      <w:r w:rsidR="00FF0D90" w:rsidRPr="00FF0D90">
        <w:t>9.11.2017</w:t>
      </w:r>
      <w:r>
        <w:t xml:space="preserve">. </w:t>
      </w: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ind w:firstLine="720"/>
        <w:jc w:val="both"/>
      </w:pPr>
    </w:p>
    <w:p w:rsidRDefault="00B07EFE" w:rsidP="00B07EFE" w:rsidR="00B07EFE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B07EFE" w:rsidRPr="00B07EFE">
        <w:t xml:space="preserve">30. svibnja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496760">
        <w:t>na njihov poslovni broj s lista 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3A45DB" w:rsidP="0094444D" w:rsidR="007158FC">
      <w:pPr>
        <w:numPr>
          <w:ilvl w:val="0"/>
          <w:numId w:val="7"/>
        </w:numPr>
        <w:jc w:val="both"/>
      </w:pPr>
      <w:r>
        <w:t>zakonski zastupnik dužnika Martin Koraj, Zagreb, Aleja Pomoraca 11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  <w:r w:rsidR="003A45DB">
        <w:t>Snježana Sudarević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109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DD5D16" w:rsidRPr="00DD5D16">
      <w:t>576/18-5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45DB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96760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07EFE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025A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5D16"/>
    <w:rsid w:val="00DE6DFB"/>
    <w:rsid w:val="00DF5840"/>
    <w:rsid w:val="00E05F2C"/>
    <w:rsid w:val="00E14899"/>
    <w:rsid w:val="00E27673"/>
    <w:rsid w:val="00E42141"/>
    <w:rsid w:val="00E51EF4"/>
    <w:rsid w:val="00E579D1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D1094"/>
    <w:rsid w:val="00FF0D90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ARHEUS KONTAKT d.o.o.</izvorni_sadrzaj>
    <derivirana_varijabla naziv="DomainObject.Predmet.ProtustrankaFormated_1">  ARHEUS KONTAKT d.o.o.</derivirana_varijabla>
  </DomainObject.Predmet.ProtustrankaFormated>
  <DomainObject.Predmet.ProtustrankaFormatedOIB>
    <izvorni_sadrzaj>  ARHEUS KONTAKT d.o.o., OIB 16971486847</izvorni_sadrzaj>
    <derivirana_varijabla naziv="DomainObject.Predmet.ProtustrankaFormatedOIB_1">  ARHEUS KONTAKT d.o.o., OIB 16971486847</derivirana_varijabla>
  </DomainObject.Predmet.ProtustrankaFormatedOIB>
  <DomainObject.Predmet.ProtustrankaFormatedWithAdress>
    <izvorni_sadrzaj> ARHEUS KONTAKT d.o.o., Svibanjska 17, 10000 Zagreb</izvorni_sadrzaj>
    <derivirana_varijabla naziv="DomainObject.Predmet.ProtustrankaFormatedWithAdress_1"> ARHEUS KONTAKT d.o.o., Svibanjska 17, 10000 Zagreb</derivirana_varijabla>
  </DomainObject.Predmet.ProtustrankaFormatedWithAdress>
  <DomainObject.Predmet.ProtustrankaFormatedWithAdressOIB>
    <izvorni_sadrzaj> ARHEUS KONTAKT d.o.o., OIB 16971486847, Svibanjska 17, 10000 Zagreb</izvorni_sadrzaj>
    <derivirana_varijabla naziv="DomainObject.Predmet.ProtustrankaFormatedWithAdressOIB_1"> ARHEUS KONTAKT d.o.o., OIB 16971486847, Svibanjska 17, 10000 Zagreb</derivirana_varijabla>
  </DomainObject.Predmet.ProtustrankaFormatedWithAdressOIB>
  <DomainObject.Predmet.ProtustrankaWithAdress>
    <izvorni_sadrzaj>ARHEUS KONTAKT d.o.o. Svibanjska 17, 10000 Zagreb</izvorni_sadrzaj>
    <derivirana_varijabla naziv="DomainObject.Predmet.ProtustrankaWithAdress_1">ARHEUS KONTAKT d.o.o. Svibanjska 17, 10000 Zagreb</derivirana_varijabla>
  </DomainObject.Predmet.ProtustrankaWithAdress>
  <DomainObject.Predmet.ProtustrankaWithAdressOIB>
    <izvorni_sadrzaj>ARHEUS KONTAKT d.o.o., OIB 16971486847, Svibanjska 17, 10000 Zagreb</izvorni_sadrzaj>
    <derivirana_varijabla naziv="DomainObject.Predmet.ProtustrankaWithAdressOIB_1">ARHEUS KONTAKT d.o.o., OIB 16971486847, Svibanjska 17, 10000 Zagreb</derivirana_varijabla>
  </DomainObject.Predmet.ProtustrankaWithAdressOIB>
  <DomainObject.Predmet.ProtustrankaNazivFormated>
    <izvorni_sadrzaj>ARHEUS KONTAKT d.o.o.</izvorni_sadrzaj>
    <derivirana_varijabla naziv="DomainObject.Predmet.ProtustrankaNazivFormated_1">ARHEUS KONTAKT d.o.o.</derivirana_varijabla>
  </DomainObject.Predmet.ProtustrankaNazivFormated>
  <DomainObject.Predmet.ProtustrankaNazivFormatedOIB>
    <izvorni_sadrzaj>ARHEUS KONTAKT d.o.o., OIB 16971486847</izvorni_sadrzaj>
    <derivirana_varijabla naziv="DomainObject.Predmet.ProtustrankaNazivFormatedOIB_1">ARHEUS KONTAKT d.o.o., OIB 16971486847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ARHEUS KONTAKT d.o.o.</item>
    </izvorni_sadrzaj>
    <derivirana_varijabla naziv="DomainObject.Predmet.ProtuStrankaListFormated_1">
      <item>ARHEUS KONTAKT d.o.o.</item>
    </derivirana_varijabla>
  </DomainObject.Predmet.ProtuStrankaListFormated>
  <DomainObject.Predmet.ProtuStrankaListFormatedOIB>
    <izvorni_sadrzaj>
      <item>ARHEUS KONTAKT d.o.o., OIB 16971486847</item>
    </izvorni_sadrzaj>
    <derivirana_varijabla naziv="DomainObject.Predmet.ProtuStrankaListFormatedOIB_1">
      <item>ARHEUS KONTAKT d.o.o., OIB 16971486847</item>
    </derivirana_varijabla>
  </DomainObject.Predmet.ProtuStrankaListFormatedOIB>
  <DomainObject.Predmet.ProtuStrankaListFormatedWithAdress>
    <izvorni_sadrzaj>
      <item>ARHEUS KONTAKT d.o.o., Svibanjska 17, 10000 Zagreb</item>
    </izvorni_sadrzaj>
    <derivirana_varijabla naziv="DomainObject.Predmet.ProtuStrankaListFormatedWithAdress_1">
      <item>ARHEUS KONTAKT d.o.o., Svibanjska 17, 10000 Zagreb</item>
    </derivirana_varijabla>
  </DomainObject.Predmet.ProtuStrankaListFormatedWithAdress>
  <DomainObject.Predmet.ProtuStrankaListFormatedWithAdressOIB>
    <izvorni_sadrzaj>
      <item>ARHEUS KONTAKT d.o.o., OIB 16971486847, Svibanjska 17, 10000 Zagreb</item>
    </izvorni_sadrzaj>
    <derivirana_varijabla naziv="DomainObject.Predmet.ProtuStrankaListFormatedWithAdressOIB_1">
      <item>ARHEUS KONTAKT d.o.o., OIB 16971486847, Svibanjska 17, 10000 Zagreb</item>
    </derivirana_varijabla>
  </DomainObject.Predmet.ProtuStrankaListFormatedWithAdressOIB>
  <DomainObject.Predmet.ProtuStrankaListNazivFormated>
    <izvorni_sadrzaj>
      <item>ARHEUS KONTAKT d.o.o.</item>
    </izvorni_sadrzaj>
    <derivirana_varijabla naziv="DomainObject.Predmet.ProtuStrankaListNazivFormated_1">
      <item>ARHEUS KONTAKT d.o.o.</item>
    </derivirana_varijabla>
  </DomainObject.Predmet.ProtuStrankaListNazivFormated>
  <DomainObject.Predmet.ProtuStrankaListNazivFormatedOIB>
    <izvorni_sadrzaj>
      <item>ARHEUS KONTAKT d.o.o., OIB 16971486847</item>
    </izvorni_sadrzaj>
    <derivirana_varijabla naziv="DomainObject.Predmet.ProtuStrankaListNazivFormatedOIB_1">
      <item>ARHEUS KONTAKT d.o.o., OIB 16971486847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ARHEUS KONTAKT d.o.o.</izvorni_sadrzaj>
    <derivirana_varijabla naziv="DomainObject.Predmet.ProtustrankaIDrugi_1">ARHEUS KONTAKT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ARHEUS KONTAKT d.o.o., OIB 16971486847, Svibanjska 17, 10000 Zagreb</izvorni_sadrzaj>
    <derivirana_varijabla naziv="DomainObject.Predmet.ProtustrankaIDrugiAdressOIB_1">ARHEUS KONTAKT d.o.o., OIB 16971486847, Svibanjska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ARHEUS KONTAKT d.o.o.</item>
      <item>FINA Regionalni centar Zagreb</item>
    </izvorni_sadrzaj>
    <derivirana_varijabla naziv="DomainObject.Predmet.SudioniciListNaziv_1">
      <item>ARHEUS KONTAKT d.o.o.</item>
      <item>FINA Regionalni centar Zagreb</item>
    </derivirana_varijabla>
  </DomainObject.Predmet.SudioniciListNaziv>
  <DomainObject.Predmet.SudioniciListAdressOIB>
    <izvorni_sadrzaj>
      <item>ARHEUS KONTAKT d.o.o., OIB 16971486847, Svibanjska 17,10000 Zagreb</item>
      <item>FINA Regionalni centar Zagreb, OIB 85821130368, Trg svibanjskih žrtava 1995. br. 1,10000 Zagreb</item>
    </izvorni_sadrzaj>
    <derivirana_varijabla naziv="DomainObject.Predmet.SudioniciListAdressOIB_1">
      <item>ARHEUS KONTAKT d.o.o., OIB 16971486847, Svibanjska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16971486847</item>
      <item>, OIB 85821130368</item>
    </izvorni_sadrzaj>
    <derivirana_varijabla naziv="DomainObject.Predmet.SudioniciListNazivOIB_1">
      <item>, OIB 16971486847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CF1D6-763C-4E1F-8ECE-55CC58D07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666</properties:Words>
  <properties:Characters>3769</properties:Characters>
  <properties:Lines>114</properties:Lines>
  <properties:Paragraphs>36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2018-05-30T09:26:00Z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