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1d9f" w14:paraId="cf61d9f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914FC3">
        <w:rPr>
          <w:b w:val="false"/>
        </w:rPr>
        <w:t>22/2016-</w:t>
      </w:r>
      <w:r w:rsidR="00634033">
        <w:rPr>
          <w:b w:val="false"/>
        </w:rPr>
        <w:t>8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914FC3">
        <w:t xml:space="preserve">VERICE LEŠIĆ, OIB: 02322965115,  iz Martina, Bana Josipa Jelačića 38,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24. siječnja 2017</w:t>
      </w:r>
      <w:r w:rsidR="00F37CDF">
        <w:t>.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Verica Lešić </w:t>
      </w:r>
      <w:r w:rsidR="00EA1927">
        <w:t>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>
        <w:t>el HR 05, uz poziv na broj 370-2</w:t>
      </w:r>
      <w:r w:rsidR="000B3FFB">
        <w:t>2</w:t>
      </w:r>
      <w:r w:rsidR="008F1FA1">
        <w:t>-2016</w:t>
      </w:r>
      <w:r w:rsidR="0048363B">
        <w:t xml:space="preserve">, uz opis </w:t>
      </w:r>
      <w:r w:rsidR="002272D5">
        <w:tab/>
      </w:r>
      <w:r w:rsidR="0048363B">
        <w:t>plaćanja: predujam za troškove stečaja potrošača u predmetu  Sp-</w:t>
      </w:r>
      <w:r w:rsidR="00634033">
        <w:t>2</w:t>
      </w:r>
      <w:r w:rsidR="000B3FFB">
        <w:t>2</w:t>
      </w:r>
      <w:r w:rsidR="0048363B">
        <w:t xml:space="preserve">/2016,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4033">
        <w:t>24. siječnja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  <w:t>Za točnost otpravka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418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64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6418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B1A33"/>
    <w:rsid w:val="000B3FFB"/>
    <w:rsid w:val="000E7D35"/>
    <w:rsid w:val="002272D5"/>
    <w:rsid w:val="00291DA3"/>
    <w:rsid w:val="00466542"/>
    <w:rsid w:val="0048363B"/>
    <w:rsid w:val="004A56F1"/>
    <w:rsid w:val="004C1E1B"/>
    <w:rsid w:val="005616AB"/>
    <w:rsid w:val="00622D58"/>
    <w:rsid w:val="00634033"/>
    <w:rsid w:val="0067212D"/>
    <w:rsid w:val="00684823"/>
    <w:rsid w:val="00701EA7"/>
    <w:rsid w:val="007F623A"/>
    <w:rsid w:val="00873331"/>
    <w:rsid w:val="00877E28"/>
    <w:rsid w:val="008F1FA1"/>
    <w:rsid w:val="00914FC3"/>
    <w:rsid w:val="009809E5"/>
    <w:rsid w:val="00B87C0F"/>
    <w:rsid w:val="00BE079F"/>
    <w:rsid w:val="00C254EE"/>
    <w:rsid w:val="00C745D9"/>
    <w:rsid w:val="00C973BF"/>
    <w:rsid w:val="00CA08B4"/>
    <w:rsid w:val="00CD024A"/>
    <w:rsid w:val="00DD21CD"/>
    <w:rsid w:val="00EA1927"/>
    <w:rsid w:val="00F362C9"/>
    <w:rsid w:val="00F37CDF"/>
    <w:rsid w:val="00F5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2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2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1406</properties:Characters>
  <properties:Lines>51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2016-12-29T07:27:00Z</cp:lastPrinted>
  <dcterms:modified xmlns:xsi="http://www.w3.org/2001/XMLSchema-instance" xsi:type="dcterms:W3CDTF">2017-01-24T09:49:00Z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