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bb61" w14:paraId="cd2bb61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1C66B2" w:rsidRPr="001C66B2">
        <w:t>4</w:t>
      </w:r>
      <w:r w:rsidR="000C579B">
        <w:t>9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0C579B">
        <w:rPr>
          <w:lang w:val="hr-HR"/>
        </w:rPr>
        <w:t xml:space="preserve"> </w:t>
      </w:r>
      <w:r w:rsidR="000C579B" w:rsidRPr="000C579B">
        <w:rPr>
          <w:lang w:val="hr-HR"/>
        </w:rPr>
        <w:t>MRAVIČIĆ, putnička agencija, društvo s ograničenom odgovornošću za turizam i usluge</w:t>
      </w:r>
      <w:r w:rsidR="001D2102">
        <w:rPr>
          <w:lang w:val="hr-HR"/>
        </w:rPr>
        <w:t>,</w:t>
      </w:r>
      <w:r w:rsidR="000C579B">
        <w:rPr>
          <w:lang w:val="hr-HR"/>
        </w:rPr>
        <w:t>OIB:</w:t>
      </w:r>
      <w:r w:rsidR="000C579B" w:rsidRPr="000C579B">
        <w:t xml:space="preserve"> </w:t>
      </w:r>
      <w:r w:rsidR="000C579B" w:rsidRPr="000C579B">
        <w:rPr>
          <w:lang w:val="hr-HR"/>
        </w:rPr>
        <w:t>45548474417</w:t>
      </w:r>
      <w:r w:rsidR="000C579B">
        <w:rPr>
          <w:lang w:val="hr-HR"/>
        </w:rPr>
        <w:t>,Makarska, Don Mihovila Pavlinovića 30,</w:t>
      </w:r>
      <w:r w:rsidR="001D210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0C579B" w:rsidRPr="000C579B">
        <w:rPr>
          <w:lang w:val="hr-HR"/>
        </w:rPr>
        <w:t>MRAVIČIĆ, putnička agencija, društvo s ograničenom odgovornošću za turizam i usluge</w:t>
      </w:r>
      <w:r w:rsidR="000C579B">
        <w:rPr>
          <w:lang w:val="hr-HR"/>
        </w:rPr>
        <w:t>,OIB:</w:t>
      </w:r>
      <w:r w:rsidR="000C579B" w:rsidRPr="000C579B">
        <w:t xml:space="preserve"> </w:t>
      </w:r>
      <w:r w:rsidR="000C579B" w:rsidRPr="000C579B">
        <w:rPr>
          <w:lang w:val="hr-HR"/>
        </w:rPr>
        <w:t>45548474417</w:t>
      </w:r>
      <w:r w:rsidR="000C579B">
        <w:rPr>
          <w:lang w:val="hr-HR"/>
        </w:rPr>
        <w:t>,Makarska, Don Mihovila Pavlinovića 30</w:t>
      </w:r>
      <w:r w:rsidR="001D2102">
        <w:rPr>
          <w:lang w:val="hr-HR"/>
        </w:rPr>
        <w:t>.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0C579B">
        <w:rPr>
          <w:rFonts w:eastAsia="Calibri"/>
        </w:rPr>
        <w:t>644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0C579B">
        <w:rPr>
          <w:rFonts w:eastAsia="Calibri"/>
        </w:rPr>
        <w:t>1.523,73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C66B2"/>
    <w:rsid w:val="001D2102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90A82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St-2449/2015</izvorni_sadrzaj>
    <derivirana_varijabla naziv="DomainObject.Predmet.OznakaBroj_1">St-2449/2015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MRAVIČIĆ, putnička agencija, društvo s ograničenom odgovornošću za turizam i usluge</izvorni_sadrzaj>
    <derivirana_varijabla naziv="DomainObject.Predmet.ProtustrankaFormated_1">  MRAVIČIĆ, putnička agencija, društvo s ograničenom odgovornošću za turizam i usluge</derivirana_varijabla>
  </DomainObject.Predmet.ProtustrankaFormated>
  <DomainObject.Predmet.ProtustrankaFormatedOIB>
    <izvorni_sadrzaj>  MRAVIČIĆ, putnička agencija, društvo s ograničenom odgovornošću za turizam i usluge, OIB 45548474417</izvorni_sadrzaj>
    <derivirana_varijabla naziv="DomainObject.Predmet.ProtustrankaFormatedOIB_1">  MRAVIČIĆ, putnička agencija, društvo s ograničenom odgovornošću za turizam i usluge, OIB 45548474417</derivirana_varijabla>
  </DomainObject.Predmet.ProtustrankaFormatedOIB>
  <DomainObject.Predmet.ProtustrankaFormatedWithAdress>
    <izvorni_sadrzaj> MRAVIČIĆ, putnička agencija, društvo s ograničenom odgovornošću za turizam i usluge, Don Mihovila Pavlinovića 30, 21300 Makarska</izvorni_sadrzaj>
    <derivirana_varijabla naziv="DomainObject.Predmet.ProtustrankaFormatedWithAdress_1"> MRAVIČIĆ, putnička agencija, društvo s ograničenom odgovornošću za turizam i usluge, Don Mihovila Pavlinovića 30, 21300 Makarska</derivirana_varijabla>
  </DomainObject.Predmet.ProtustrankaFormatedWithAdress>
  <DomainObject.Predmet.ProtustrankaFormatedWithAdressOIB>
    <izvorni_sadrzaj> MRAVIČIĆ, putnička agencija, društvo s ograničenom odgovornošću za turizam i usluge, OIB 45548474417, Don Mihovila Pavlinovića 30, 21300 Makarska</izvorni_sadrzaj>
    <derivirana_varijabla naziv="DomainObject.Predmet.ProtustrankaFormatedWithAdressOIB_1"> MRAVIČIĆ, putnička agencija, društvo s ograničenom odgovornošću za turizam i usluge, OIB 45548474417, Don Mihovila Pavlinovića 30, 21300 Makarska</derivirana_varijabla>
  </DomainObject.Predmet.ProtustrankaFormatedWithAdressOIB>
  <DomainObject.Predmet.ProtustrankaWithAdress>
    <izvorni_sadrzaj>MRAVIČIĆ, putnička agencija, društvo s ograničenom odgovornošću za turizam i usluge Don Mihovila Pavlinovića 30, 21300 Makarska</izvorni_sadrzaj>
    <derivirana_varijabla naziv="DomainObject.Predmet.ProtustrankaWithAdress_1">MRAVIČIĆ, putnička agencija, društvo s ograničenom odgovornošću za turizam i usluge Don Mihovila Pavlinovića 30, 21300 Makarska</derivirana_varijabla>
  </DomainObject.Predmet.ProtustrankaWithAdress>
  <DomainObject.Predmet.ProtustrankaWithAdressOIB>
    <izvorni_sadrzaj>MRAVIČIĆ, putnička agencija, društvo s ograničenom odgovornošću za turizam i usluge, OIB 45548474417, Don Mihovila Pavlinovića 30, 21300 Makarska</izvorni_sadrzaj>
    <derivirana_varijabla naziv="DomainObject.Predmet.ProtustrankaWithAdressOIB_1">MRAVIČIĆ, putnička agencija, društvo s ograničenom odgovornošću za turizam i usluge, OIB 45548474417, Don Mihovila Pavlinovića 30, 21300 Makarska</derivirana_varijabla>
  </DomainObject.Predmet.ProtustrankaWithAdressOIB>
  <DomainObject.Predmet.ProtustrankaNazivFormated>
    <izvorni_sadrzaj>MRAVIČIĆ, putnička agencija, društvo s ograničenom odgovornošću za turizam i usluge</izvorni_sadrzaj>
    <derivirana_varijabla naziv="DomainObject.Predmet.ProtustrankaNazivFormated_1">MRAVIČIĆ, putnička agencija, društvo s ograničenom odgovornošću za turizam i usluge</derivirana_varijabla>
  </DomainObject.Predmet.ProtustrankaNazivFormated>
  <DomainObject.Predmet.ProtustrankaNazivFormatedOIB>
    <izvorni_sadrzaj>MRAVIČIĆ, putnička agencija, društvo s ograničenom odgovornošću za turizam i usluge, OIB 45548474417</izvorni_sadrzaj>
    <derivirana_varijabla naziv="DomainObject.Predmet.ProtustrankaNazivFormatedOIB_1">MRAVIČIĆ, putnička agencija, društvo s ograničenom odgovornošću za turizam i usluge, OIB 45548474417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1523.73</izvorni_sadrzaj>
    <derivirana_varijabla naziv="DomainObject.Predmet.TrenutnaVrijednost_1">1523.73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MRAVIČIĆ, putnička agencija, društvo s ograničenom odgovornošću za turizam i usluge</item>
    </izvorni_sadrzaj>
    <derivirana_varijabla naziv="DomainObject.Predmet.ProtuStrankaListFormated_1">
      <item>MRAVIČIĆ, putnička agencija, društvo s ograničenom odgovornošću za turizam i usluge</item>
    </derivirana_varijabla>
  </DomainObject.Predmet.ProtuStrankaListFormated>
  <DomainObject.Predmet.ProtuStrankaListFormatedOIB>
    <izvorni_sadrzaj>
      <item>MRAVIČIĆ, putnička agencija, društvo s ograničenom odgovornošću za turizam i usluge, OIB 45548474417</item>
    </izvorni_sadrzaj>
    <derivirana_varijabla naziv="DomainObject.Predmet.ProtuStrankaListFormatedOIB_1">
      <item>MRAVIČIĆ, putnička agencija, društvo s ograničenom odgovornošću za turizam i usluge, OIB 45548474417</item>
    </derivirana_varijabla>
  </DomainObject.Predmet.ProtuStrankaListFormatedOIB>
  <DomainObject.Predmet.ProtuStrankaListFormatedWithAdress>
    <izvorni_sadrzaj>
      <item>MRAVIČIĆ, putnička agencija, društvo s ograničenom odgovornošću za turizam i usluge, Don Mihovila Pavlinovića 30, 21300 Makarska</item>
    </izvorni_sadrzaj>
    <derivirana_varijabla naziv="DomainObject.Predmet.ProtuStrankaListFormatedWithAdress_1">
      <item>MRAVIČIĆ, putnička agencija, društvo s ograničenom odgovornošću za turizam i usluge, Don Mihovila Pavlinovića 30, 21300 Makarska</item>
    </derivirana_varijabla>
  </DomainObject.Predmet.ProtuStrankaListFormatedWithAdress>
  <DomainObject.Predmet.ProtuStrankaListFormatedWithAdressOIB>
    <izvorni_sadrzaj>
      <item>MRAVIČIĆ, putnička agencija, društvo s ograničenom odgovornošću za turizam i usluge, OIB 45548474417, Don Mihovila Pavlinovića 30, 21300 Makarska</item>
    </izvorni_sadrzaj>
    <derivirana_varijabla naziv="DomainObject.Predmet.ProtuStrankaListFormatedWithAdressOIB_1">
      <item>MRAVIČIĆ, putnička agencija, društvo s ograničenom odgovornošću za turizam i usluge, OIB 45548474417, Don Mihovila Pavlinovića 30, 21300 Makarska</item>
    </derivirana_varijabla>
  </DomainObject.Predmet.ProtuStrankaListFormatedWithAdressOIB>
  <DomainObject.Predmet.ProtuStrankaListNazivFormated>
    <izvorni_sadrzaj>
      <item>MRAVIČIĆ, putnička agencija, društvo s ograničenom odgovornošću za turizam i usluge</item>
    </izvorni_sadrzaj>
    <derivirana_varijabla naziv="DomainObject.Predmet.ProtuStrankaListNazivFormated_1">
      <item>MRAVIČIĆ, putnička agencija, društvo s ograničenom odgovornošću za turizam i usluge</item>
    </derivirana_varijabla>
  </DomainObject.Predmet.ProtuStrankaListNazivFormated>
  <DomainObject.Predmet.ProtuStrankaListNazivFormatedOIB>
    <izvorni_sadrzaj>
      <item>MRAVIČIĆ, putnička agencija, društvo s ograničenom odgovornošću za turizam i usluge, OIB 45548474417</item>
    </izvorni_sadrzaj>
    <derivirana_varijabla naziv="DomainObject.Predmet.ProtuStrankaListNazivFormatedOIB_1">
      <item>MRAVIČIĆ, putnička agencija, društvo s ograničenom odgovornošću za turizam i usluge, OIB 45548474417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MRAVIČIĆ, putnička agencija, društvo s ograničenom odgovornošću za turizam i usluge</izvorni_sadrzaj>
    <derivirana_varijabla naziv="DomainObject.Predmet.ProtustrankaIDrugi_1">MRAVIČIĆ, putnička agencija,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MRAVIČIĆ, putnička agencija, društvo s ograničenom odgovornošću za turizam i usluge, OIB 45548474417, Don Mihovila Pavlinovića 30, 21300 Makarska</izvorni_sadrzaj>
    <derivirana_varijabla naziv="DomainObject.Predmet.ProtustrankaIDrugiAdressOIB_1">MRAVIČIĆ, putnička agencija, društvo s ograničenom odgovornošću za turizam i usluge, OIB 45548474417, Don Mihovila 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MRAVIČIĆ, putnička agencija, društvo s ograničenom odgovornošću za turizam i usluge</item>
      <item>FINANCIJSKA AGENCIJA, RC SPLIT</item>
    </izvorni_sadrzaj>
    <derivirana_varijabla naziv="DomainObject.Predmet.SudioniciListNaziv_1">
      <item>MRAVIČIĆ, putnička agencija, društvo s ograničenom odgovornošću za turizam i usluge</item>
      <item>FINANCIJSKA AGENCIJA, RC SPLIT</item>
    </derivirana_varijabla>
  </DomainObject.Predmet.SudioniciListNaziv>
  <DomainObject.Predmet.SudioniciListAdressOIB>
    <izvorni_sadrzaj>
      <item>MRAVIČIĆ, putnička agencija, društvo s ograničenom odgovornošću za turizam i usluge, OIB 45548474417, Don Mihovila Pavlinovića 30,21300 Makarska</item>
      <item>FINANCIJSKA AGENCIJA, RC SPLIT, OIB 85821130368, Mažuranićevo šetalište 24 b,21000 Split</item>
    </izvorni_sadrzaj>
    <derivirana_varijabla naziv="DomainObject.Predmet.SudioniciListAdressOIB_1">
      <item>MRAVIČIĆ, putnička agencija, društvo s ograničenom odgovornošću za turizam i usluge, OIB 45548474417, Don Mihovila Pavlinovića 30,21300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45548474417</item>
      <item>, OIB 85821130368</item>
    </izvorni_sadrzaj>
    <derivirana_varijabla naziv="DomainObject.Predmet.SudioniciListNazivOIB_1">
      <item>, OIB 45548474417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1971</properties:Characters>
  <properties:Lines>48</properties:Lines>
  <properties:Paragraphs>16</properties:Paragraphs>
  <properties:TotalTime>232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2016-06-03T10:22:00Z</cp:lastPrinted>
  <dcterms:modified xmlns:xsi="http://www.w3.org/2001/XMLSchema-instance" xsi:type="dcterms:W3CDTF">2016-06-03T10:23:00Z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