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f409" w14:paraId="facf40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501C7">
        <w:rPr>
          <w:lang w:val="hr-HR"/>
        </w:rPr>
        <w:t>2</w:t>
      </w:r>
      <w:r w:rsidR="006F0925">
        <w:rPr>
          <w:lang w:val="hr-HR"/>
        </w:rPr>
        <w:t>95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F0925">
        <w:rPr>
          <w:lang w:val="hr-HR"/>
        </w:rPr>
        <w:t>MIKLUŠEVCI d.o.o.</w:t>
      </w:r>
      <w:r w:rsidR="001501C7">
        <w:rPr>
          <w:lang w:val="hr-HR"/>
        </w:rPr>
        <w:t xml:space="preserve">, </w:t>
      </w:r>
      <w:r w:rsidR="006F0925">
        <w:rPr>
          <w:lang w:val="hr-HR"/>
        </w:rPr>
        <w:t>Mikleuš</w:t>
      </w:r>
      <w:r w:rsidR="001501C7">
        <w:rPr>
          <w:lang w:val="hr-HR"/>
        </w:rPr>
        <w:t xml:space="preserve">, </w:t>
      </w:r>
      <w:r w:rsidR="006F0925">
        <w:rPr>
          <w:lang w:val="hr-HR"/>
        </w:rPr>
        <w:t>Nikole Šubića Zrinskog 69</w:t>
      </w:r>
      <w:r w:rsidR="001501C7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F0925">
        <w:rPr>
          <w:lang w:val="hr-HR"/>
        </w:rPr>
        <w:t>010008229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F0925">
        <w:rPr>
          <w:lang w:val="hr-HR"/>
        </w:rPr>
        <w:t>21817716736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F0925">
        <w:rPr>
          <w:lang w:val="hr-HR"/>
        </w:rPr>
        <w:t>295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F0925">
        <w:rPr>
          <w:lang w:val="hr-HR"/>
        </w:rPr>
        <w:t>25</w:t>
      </w:r>
      <w:r w:rsidR="004629E7">
        <w:rPr>
          <w:lang w:val="hr-HR"/>
        </w:rPr>
        <w:t>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F0925">
        <w:rPr>
          <w:lang w:val="hr-HR"/>
        </w:rPr>
        <w:t>31.596,41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F0925">
        <w:rPr>
          <w:lang w:val="hr-HR"/>
        </w:rPr>
        <w:t>Zlatko Ljikar</w:t>
      </w:r>
      <w:r w:rsidR="00605F99">
        <w:rPr>
          <w:lang w:val="hr-HR"/>
        </w:rPr>
        <w:t>,</w:t>
      </w:r>
      <w:r w:rsidR="001501C7">
        <w:rPr>
          <w:lang w:val="hr-HR"/>
        </w:rPr>
        <w:t xml:space="preserve"> iz </w:t>
      </w:r>
      <w:r w:rsidR="006F0925">
        <w:rPr>
          <w:lang w:val="hr-HR"/>
        </w:rPr>
        <w:t>Mikluševaca</w:t>
      </w:r>
      <w:r w:rsidR="001501C7">
        <w:rPr>
          <w:lang w:val="hr-HR"/>
        </w:rPr>
        <w:t xml:space="preserve">, </w:t>
      </w:r>
      <w:r w:rsidR="006F0925">
        <w:rPr>
          <w:lang w:val="hr-HR"/>
        </w:rPr>
        <w:t>Rusinska 12</w:t>
      </w:r>
      <w:r w:rsidR="001501C7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6F0925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6F0925">
        <w:rPr>
          <w:lang w:val="hr-HR"/>
        </w:rPr>
        <w:t>7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D98" w:rsidR="00BE1D98">
      <w:r>
        <w:separator/>
      </w:r>
    </w:p>
  </w:endnote>
  <w:endnote w:id="0" w:type="continuationSeparator">
    <w:p w:rsidRDefault="00BE1D98" w:rsidR="00BE1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D98" w:rsidR="00BE1D98">
      <w:r>
        <w:separator/>
      </w:r>
    </w:p>
  </w:footnote>
  <w:footnote w:id="0" w:type="continuationSeparator">
    <w:p w:rsidRDefault="00BE1D98" w:rsidR="00BE1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501C7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6D2098"/>
    <w:rsid w:val="006F0925"/>
    <w:rsid w:val="007E27E0"/>
    <w:rsid w:val="008259B1"/>
    <w:rsid w:val="00831DA7"/>
    <w:rsid w:val="008A217A"/>
    <w:rsid w:val="008E3DB0"/>
    <w:rsid w:val="0097587E"/>
    <w:rsid w:val="00985844"/>
    <w:rsid w:val="009F1B25"/>
    <w:rsid w:val="00A14C84"/>
    <w:rsid w:val="00A475FF"/>
    <w:rsid w:val="00AB4255"/>
    <w:rsid w:val="00AC2500"/>
    <w:rsid w:val="00B24E12"/>
    <w:rsid w:val="00B53C1D"/>
    <w:rsid w:val="00B7583B"/>
    <w:rsid w:val="00B97F89"/>
    <w:rsid w:val="00BE1D98"/>
    <w:rsid w:val="00BE2EE0"/>
    <w:rsid w:val="00C10334"/>
    <w:rsid w:val="00C435AB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E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F0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092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2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F0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092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2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MIKLUŠEVCI društvo s ograničenom odgovornošću za trgovinu, promet i ugostiteljstvo, Mikleuš zastupanog po punomoćniku Zlatko Ljikar</izvorni_sadrzaj>
    <derivirana_varijabla naziv="DomainObject.Predmet.ProtustrankaFormated_1">  MIKLUŠEVCI društvo s ograničenom odgovornošću za trgovinu, promet i ugostiteljstvo, Mikleuš zastupanog po punomoćniku Zlatko Ljikar</derivirana_varijabla>
  </DomainObject.Predmet.ProtustrankaFormated>
  <DomainObject.Predmet.ProtustrankaFormatedOIB>
    <izvorni_sadrzaj>  MIKLUŠEVCI društvo s ograničenom odgovornošću za trgovinu, promet i ugostiteljstvo, Mikleuš, OIB 21817716736 zastupanog po punomoćniku Zlatko Ljikar</izvorni_sadrzaj>
    <derivirana_varijabla naziv="DomainObject.Predmet.ProtustrankaFormatedOIB_1">  MIKLUŠEVCI društvo s ograničenom odgovornošću za trgovinu, promet i ugostiteljstvo, Mikleuš, OIB 21817716736 zastupanog po punomoćniku Zlatko Ljikar</derivirana_varijabla>
  </DomainObject.Predmet.ProtustrankaFormatedOIB>
  <DomainObject.Predmet.ProtustrankaFormatedWithAdress>
    <izvorni_sadrzaj> MIKLUŠEVCI društvo s ograničenom odgovornošću za trgovinu, promet i ugostiteljstvo, Mikleuš, Nikole Šubića Zrinskog 69, 33514 Mikleuš zastupanog po punomoćniku Zlatko Ljikar</izvorni_sadrzaj>
    <derivirana_varijabla naziv="DomainObject.Predmet.ProtustrankaFormatedWithAdress_1"> MIKLUŠEVCI društvo s ograničenom odgovornošću za trgovinu, promet i ugostiteljstvo, Mikleuš, Nikole Šubića Zrinskog 69, 33514 Mikleuš zastupanog po punomoćniku Zlatko Ljikar</derivirana_varijabla>
  </DomainObject.Predmet.ProtustrankaFormatedWithAdress>
  <DomainObject.Predmet.ProtustrankaFormatedWithAdressOIB>
    <izvorni_sadrzaj> MIKLUŠEVCI društvo s ograničenom odgovornošću za trgovinu, promet i ugostiteljstvo, Mikleuš, OIB 21817716736, Nikole Šubića Zrinskog 69, 33514 Mikleuš zastupanog po punomoćniku Zlatko Ljikar</izvorni_sadrzaj>
    <derivirana_varijabla naziv="DomainObject.Predmet.ProtustrankaFormatedWithAdressOIB_1"> MIKLUŠEVCI društvo s ograničenom odgovornošću za trgovinu, promet i ugostiteljstvo, Mikleuš, OIB 21817716736, Nikole Šubića Zrinskog 69, 33514 Mikleuš zastupanog po punomoćniku Zlatko Ljikar</derivirana_varijabla>
  </DomainObject.Predmet.ProtustrankaFormatedWithAdressOIB>
  <DomainObject.Predmet.ProtustrankaWithAdress>
    <izvorni_sadrzaj>MIKLUŠEVCI društvo s ograničenom odgovornošću za trgovinu, promet i ugostiteljstvo, Mikleuš Nikole Šubića Zrinskog 69, 33514 Mikleuš</izvorni_sadrzaj>
    <derivirana_varijabla naziv="DomainObject.Predmet.ProtustrankaWithAdress_1">MIKLUŠEVCI društvo s ograničenom odgovornošću za trgovinu, promet i ugostiteljstvo, Mikleuš Nikole Šubića Zrinskog 69, 33514 Mikleuš</derivirana_varijabla>
  </DomainObject.Predmet.ProtustrankaWithAdress>
  <DomainObject.Predmet.ProtustrankaWithAdressOIB>
    <izvorni_sadrzaj>MIKLUŠEVCI društvo s ograničenom odgovornošću za trgovinu, promet i ugostiteljstvo, Mikleuš, OIB 21817716736, Nikole Šubića Zrinskog 69, 33514 Mikleuš</izvorni_sadrzaj>
    <derivirana_varijabla naziv="DomainObject.Predmet.ProtustrankaWithAdressOIB_1">MIKLUŠEVCI društvo s ograničenom odgovornošću za trgovinu, promet i ugostiteljstvo, Mikleuš, OIB 21817716736, Nikole Šubića Zrinskog 69, 33514 Mikleuš</derivirana_varijabla>
  </DomainObject.Predmet.ProtustrankaWithAdressOIB>
  <DomainObject.Predmet.ProtustrankaNazivFormated>
    <izvorni_sadrzaj>MIKLUŠEVCI društvo s ograničenom odgovornošću za trgovinu, promet i ugostiteljstvo, Mikleuš</izvorni_sadrzaj>
    <derivirana_varijabla naziv="DomainObject.Predmet.ProtustrankaNazivFormated_1">MIKLUŠEVCI društvo s ograničenom odgovornošću za trgovinu, promet i ugostiteljstvo, Mikleuš</derivirana_varijabla>
  </DomainObject.Predmet.ProtustrankaNazivFormated>
  <DomainObject.Predmet.ProtustrankaNazivFormatedOIB>
    <izvorni_sadrzaj>MIKLUŠEVCI društvo s ograničenom odgovornošću za trgovinu, promet i ugostiteljstvo, Mikleuš, OIB 21817716736</izvorni_sadrzaj>
    <derivirana_varijabla naziv="DomainObject.Predmet.ProtustrankaNazivFormatedOIB_1">MIKLUŠEVCI društvo s ograničenom odgovornošću za trgovinu, promet i ugostiteljstvo, Mikleuš, OIB 21817716736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MIKLUŠEVCI društvo s ograničenom odgovornošću za trgovinu, promet i ugostiteljstvo, Mikleuš zastupanog po punomoćniku Zlatko Ljikar</item>
    </izvorni_sadrzaj>
    <derivirana_varijabla naziv="DomainObject.Predmet.ProtuStrankaListFormated_1">
      <item>MIKLUŠEVCI društvo s ograničenom odgovornošću za trgovinu, promet i ugostiteljstvo, Mikleuš zastupanog po punomoćniku Zlatko Ljikar</item>
    </derivirana_varijabla>
  </DomainObject.Predmet.ProtuStrankaListFormated>
  <DomainObject.Predmet.ProtuStrankaListFormatedOIB>
    <izvorni_sadrzaj>
      <item>MIKLUŠEVCI društvo s ograničenom odgovornošću za trgovinu, promet i ugostiteljstvo, Mikleuš, OIB 21817716736 zastupanog po punomoćniku Zlatko Ljikar</item>
    </izvorni_sadrzaj>
    <derivirana_varijabla naziv="DomainObject.Predmet.ProtuStrankaListFormatedOIB_1">
      <item>MIKLUŠEVCI društvo s ograničenom odgovornošću za trgovinu, promet i ugostiteljstvo, Mikleuš, OIB 21817716736 zastupanog po punomoćniku Zlatko Ljikar</item>
    </derivirana_varijabla>
  </DomainObject.Predmet.ProtuStrankaListFormatedOIB>
  <DomainObject.Predmet.ProtuStrankaListFormatedWithAdress>
    <izvorni_sadrzaj>
      <item>MIKLUŠEVCI društvo s ograničenom odgovornošću za trgovinu, promet i ugostiteljstvo, Mikleuš, Nikole Šubića Zrinskog 69, 33514 Mikleuš zastupanog po punomoćniku Zlatko Ljikar</item>
    </izvorni_sadrzaj>
    <derivirana_varijabla naziv="DomainObject.Predmet.ProtuStrankaListFormatedWithAdress_1">
      <item>MIKLUŠEVCI društvo s ograničenom odgovornošću za trgovinu, promet i ugostiteljstvo, Mikleuš, Nikole Šubića Zrinskog 69, 33514 Mikleuš zastupanog po punomoćniku Zlatko Ljikar</item>
    </derivirana_varijabla>
  </DomainObject.Predmet.ProtuStrankaListFormatedWithAdress>
  <DomainObject.Predmet.ProtuStrankaListFormatedWithAdressOIB>
    <izvorni_sadrzaj>
      <item>MIKLUŠEVCI društvo s ograničenom odgovornošću za trgovinu, promet i ugostiteljstvo, Mikleuš, OIB 21817716736, Nikole Šubića Zrinskog 69, 33514 Mikleuš zastupanog po punomoćniku Zlatko Ljikar</item>
    </izvorni_sadrzaj>
    <derivirana_varijabla naziv="DomainObject.Predmet.ProtuStrankaListFormatedWithAdressOIB_1">
      <item>MIKLUŠEVCI društvo s ograničenom odgovornošću za trgovinu, promet i ugostiteljstvo, Mikleuš, OIB 21817716736, Nikole Šubića Zrinskog 69, 33514 Mikleuš zastupanog po punomoćniku Zlatko Ljikar</item>
    </derivirana_varijabla>
  </DomainObject.Predmet.ProtuStrankaListFormatedWithAdressOIB>
  <DomainObject.Predmet.ProtuStrankaListNazivFormated>
    <izvorni_sadrzaj>
      <item>MIKLUŠEVCI društvo s ograničenom odgovornošću za trgovinu, promet i ugostiteljstvo, Mikleuš</item>
    </izvorni_sadrzaj>
    <derivirana_varijabla naziv="DomainObject.Predmet.ProtuStrankaListNazivFormated_1">
      <item>MIKLUŠEVCI društvo s ograničenom odgovornošću za trgovinu, promet i ugostiteljstvo, Mikleuš</item>
    </derivirana_varijabla>
  </DomainObject.Predmet.ProtuStrankaListNazivFormated>
  <DomainObject.Predmet.ProtuStrankaListNazivFormatedOIB>
    <izvorni_sadrzaj>
      <item>MIKLUŠEVCI društvo s ograničenom odgovornošću za trgovinu, promet i ugostiteljstvo, Mikleuš, OIB 21817716736</item>
    </izvorni_sadrzaj>
    <derivirana_varijabla naziv="DomainObject.Predmet.ProtuStrankaListNazivFormatedOIB_1">
      <item>MIKLUŠEVCI društvo s ograničenom odgovornošću za trgovinu, promet i ugostiteljstvo, Mikleuš, OIB 21817716736</item>
    </derivirana_varijabla>
  </DomainObject.Predmet.ProtuStrankaListNazivFormatedOIB>
  <DomainObject.Predmet.OstaliListFormated>
    <izvorni_sadrzaj>
      <item>Zlatko Ljikar punomoćnik sudionika u postupku MIKLUŠEVCI društvo s ograničenom odgovornošću za trgovinu, promet i ugostiteljstvo, Mikleuš</item>
    </izvorni_sadrzaj>
    <derivirana_varijabla naziv="DomainObject.Predmet.OstaliListFormated_1">
      <item>Zlatko Ljikar punomoćnik sudionika u postupku MIKLUŠEVCI društvo s ograničenom odgovornošću za trgovinu, promet i ugostiteljstvo, Mikleuš</item>
    </derivirana_varijabla>
  </DomainObject.Predmet.OstaliListFormated>
  <DomainObject.Predmet.OstaliListFormatedOIB>
    <izvorni_sadrzaj>
      <item>Zlatko Ljikar punomoćnik sudionika u postupku MIKLUŠEVCI društvo s ograničenom odgovornošću za trgovinu, promet i ugostiteljstvo, Mikleuš</item>
    </izvorni_sadrzaj>
    <derivirana_varijabla naziv="DomainObject.Predmet.OstaliListFormatedOIB_1">
      <item>Zlatko Ljikar punomoćnik sudionika u postupku MIKLUŠEVCI društvo s ograničenom odgovornošću za trgovinu, promet i ugostiteljstvo, Mikleuš</item>
    </derivirana_varijabla>
  </DomainObject.Predmet.OstaliListFormatedOIB>
  <DomainObject.Predmet.OstaliListFormatedWithAdress>
    <izvorni_sadrzaj>
      <item>Zlatko Ljikar, Rusinska 12, 33514 Mikleuš punomoćnik sudionika u postupku MIKLUŠEVCI društvo s ograničenom odgovornošću za trgovinu, promet i ugostiteljstvo, Mikleuš</item>
    </izvorni_sadrzaj>
    <derivirana_varijabla naziv="DomainObject.Predmet.OstaliListFormatedWithAdress_1">
      <item>Zlatko Ljikar, Rusinska 12, 33514 Mikleuš punomoćnik sudionika u postupku MIKLUŠEVCI društvo s ograničenom odgovornošću za trgovinu, promet i ugostiteljstvo, Mikleuš</item>
    </derivirana_varijabla>
  </DomainObject.Predmet.OstaliListFormatedWithAdress>
  <DomainObject.Predmet.OstaliListFormatedWithAdressOIB>
    <izvorni_sadrzaj>
      <item>Zlatko Ljikar, Rusinska 12, 33514 Mikleuš punomoćnik sudionika u postupku MIKLUŠEVCI društvo s ograničenom odgovornošću za trgovinu, promet i ugostiteljstvo, Mikleuš</item>
    </izvorni_sadrzaj>
    <derivirana_varijabla naziv="DomainObject.Predmet.OstaliListFormatedWithAdressOIB_1">
      <item>Zlatko Ljikar, Rusinska 12, 33514 Mikleuš punomoćnik sudionika u postupku MIKLUŠEVCI društvo s ograničenom odgovornošću za trgovinu, promet i ugostiteljstvo, Mikleuš</item>
    </derivirana_varijabla>
  </DomainObject.Predmet.OstaliListFormatedWithAdressOIB>
  <DomainObject.Predmet.OstaliListNazivFormated>
    <izvorni_sadrzaj>
      <item>Zlatko Ljikar</item>
    </izvorni_sadrzaj>
    <derivirana_varijabla naziv="DomainObject.Predmet.OstaliListNazivFormated_1">
      <item>Zlatko Ljikar</item>
    </derivirana_varijabla>
  </DomainObject.Predmet.OstaliListNazivFormated>
  <DomainObject.Predmet.OstaliListNazivFormatedOIB>
    <izvorni_sadrzaj>
      <item>Zlatko Ljikar</item>
    </izvorni_sadrzaj>
    <derivirana_varijabla naziv="DomainObject.Predmet.OstaliListNazivFormatedOIB_1">
      <item>Zlatko Ljikar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MIKLUŠEVCI društvo s ograničenom odgovornošću za trgovinu, promet i ugostiteljstvo, Mikleuš</izvorni_sadrzaj>
    <derivirana_varijabla naziv="DomainObject.Predmet.ProtustrankaIDrugi_1">MIKLUŠEVCI društvo s ograničenom odgovornošću za trgovinu, promet i ugostiteljstvo, Mikleuš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MIKLUŠEVCI društvo s ograničenom odgovornošću za trgovinu, promet i ugostiteljstvo, Mikleuš, OIB 21817716736, Nikole Šubića Zrinskog 69, 33514 Mikleuš</izvorni_sadrzaj>
    <derivirana_varijabla naziv="DomainObject.Predmet.ProtustrankaIDrugiAdressOIB_1">MIKLUŠEVCI društvo s ograničenom odgovornošću za trgovinu, promet i ugostiteljstvo, Mikleuš, OIB 21817716736, Nikole Šubića Zrinskog 69, 33514 Mikleuš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MIKLUŠEVCI društvo s ograničenom odgovornošću za trgovinu, promet i ugostiteljstvo, Mikleuš</item>
      <item>Zlatko Ljikar</item>
    </izvorni_sadrzaj>
    <derivirana_varijabla naziv="DomainObject.Predmet.SudioniciListNaziv_1">
      <item>FINA, RC ZAGREB, Podružnica Bjelovar</item>
      <item>MIKLUŠEVCI društvo s ograničenom odgovornošću za trgovinu, promet i ugostiteljstvo, Mikleuš</item>
      <item>Zlatko Ljikar</item>
    </derivirana_varijabla>
  </DomainObject.Predmet.SudioniciListNaziv>
  <DomainObject.Predmet.SudioniciListAdressOIB>
    <izvorni_sadrzaj>
      <item>FINA, RC ZAGREB, Podružnica Bjelovar, OIB 85821130368, F. Supila 4,43000 Bjelovar</item>
      <item>MIKLUŠEVCI društvo s ograničenom odgovornošću za trgovinu, promet i ugostiteljstvo, Mikleuš, OIB 21817716736, Nikole Šubića Zrinskog 69,33514 Mikleuš</item>
      <item>Zlatko Ljikar, Rusinska 12,33514 Mikleuš</item>
    </izvorni_sadrzaj>
    <derivirana_varijabla naziv="DomainObject.Predmet.SudioniciListAdressOIB_1">
      <item>FINA, RC ZAGREB, Podružnica Bjelovar, OIB 85821130368, F. Supila 4,43000 Bjelovar</item>
      <item>MIKLUŠEVCI društvo s ograničenom odgovornošću za trgovinu, promet i ugostiteljstvo, Mikleuš, OIB 21817716736, Nikole Šubića Zrinskog 69,33514 Mikleuš</item>
      <item>Zlatko Ljikar, Rusinska 12,33514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21817716736</item>
      <item>, OIB null</item>
    </izvorni_sadrzaj>
    <derivirana_varijabla naziv="DomainObject.Predmet.SudioniciListNazivOIB_1">
      <item>, OIB 85821130368</item>
      <item>, OIB 21817716736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1692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2015-11-17T11:22:00Z</dcterms:created>
  <dc:creator>ssabljic</dc:creator>
  <cp:lastModifiedBy>Miroslav Lovreković</cp:lastModifiedBy>
  <cp:lastPrinted>2015-11-17T11:22:00Z</cp:lastPrinted>
  <dcterms:modified xmlns:xsi="http://www.w3.org/2001/XMLSchema-instance" xsi:type="dcterms:W3CDTF">2015-11-17T11:25:00Z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