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51dd" w14:paraId="9d651dd" w:rsidRDefault="001C01D2" w:rsidP="001C01D2" w:rsidR="001C01D2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1D2" w:rsidP="001C01D2" w:rsidR="001C01D2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1C01D2" w:rsidP="001C01D2" w:rsidR="001C01D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1C01D2" w:rsidP="001C01D2" w:rsidR="001C01D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1C01D2" w:rsidP="001C01D2" w:rsidR="001C01D2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St-635/2017-15</w:t>
      </w:r>
    </w:p>
    <w:p w:rsidRDefault="001C01D2" w:rsidP="001C01D2" w:rsidR="001C01D2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1C01D2" w:rsidP="001C01D2" w:rsidR="001C01D2">
      <w:pPr>
        <w:jc w:val="center"/>
      </w:pPr>
      <w:r>
        <w:t>REPUBLIKA HRVATSKA</w:t>
      </w:r>
    </w:p>
    <w:p w:rsidRDefault="001C01D2" w:rsidP="001C01D2" w:rsidR="001C01D2">
      <w:pPr>
        <w:jc w:val="both"/>
      </w:pPr>
    </w:p>
    <w:p w:rsidRDefault="001C01D2" w:rsidP="001C01D2" w:rsidR="001C01D2">
      <w:pPr>
        <w:jc w:val="center"/>
      </w:pPr>
      <w:r>
        <w:t>R J E Š E NJ E</w:t>
      </w:r>
    </w:p>
    <w:p w:rsidRDefault="001C01D2" w:rsidP="001C01D2" w:rsidR="001C01D2">
      <w:pPr>
        <w:jc w:val="both"/>
      </w:pPr>
    </w:p>
    <w:p w:rsidRDefault="001C01D2" w:rsidP="001C01D2" w:rsidR="001C01D2">
      <w:pPr>
        <w:jc w:val="both"/>
      </w:pPr>
      <w:r>
        <w:tab/>
        <w:t>Trgovački sud u Varaždinu, po sucu toga suda po sucu toga suda Mariji Levanić-Škerbić, u prethodnom stečajnom postupku nad dužnikom ARH-BIRO j.d.o.o. Đurđevac, Stjepana Radića 74, OIB: 14917385592, radi otvaranja stečajnog postupka, 11. listopada 2018.,</w:t>
      </w:r>
    </w:p>
    <w:p w:rsidRDefault="001C01D2" w:rsidP="001C01D2" w:rsidR="001C01D2">
      <w:pPr>
        <w:jc w:val="both"/>
      </w:pPr>
    </w:p>
    <w:p w:rsidRDefault="001C01D2" w:rsidP="001C01D2" w:rsidR="001C01D2">
      <w:pPr>
        <w:jc w:val="center"/>
      </w:pPr>
      <w:r>
        <w:t>r i j e š i o   j e</w:t>
      </w:r>
    </w:p>
    <w:p w:rsidRDefault="001C01D2" w:rsidP="001C01D2" w:rsidR="001C01D2">
      <w:pPr>
        <w:jc w:val="both"/>
      </w:pPr>
      <w:r>
        <w:tab/>
      </w:r>
      <w:r>
        <w:tab/>
      </w:r>
      <w:r>
        <w:tab/>
      </w:r>
    </w:p>
    <w:p w:rsidRDefault="001C01D2" w:rsidP="001C01D2" w:rsidR="001C01D2">
      <w:pPr>
        <w:ind w:hanging="705" w:left="1413"/>
        <w:jc w:val="both"/>
      </w:pPr>
      <w:r>
        <w:t>I</w:t>
      </w:r>
      <w:r>
        <w:tab/>
        <w:t>Pozivaju se osobe koje imaju pravni interes za provedbom stečajnog postupka nad dužnikom ARH-BIRO j.d.o.o. Đurđevac, Stjepana Radića 74, OIB: 14917385592, unatoč utvrđenoj činjenici nedostatnosti stečajne mase, da u roku od 15 dana od dana objave oglasa na mrežnoj stranici e-Oglasna ploča suda na žiro-račun ovog suda otvoren kod Hrvatske poštanske banke broj: HR6223900011300002746, poziv na broj odobrenja: 22063517, iznos od 11.300,00 kn na ime predujmljivanja troškova prethodnog i otvorenog stečajnog postupka.</w:t>
      </w:r>
    </w:p>
    <w:p w:rsidRDefault="001C01D2" w:rsidP="001C01D2" w:rsidR="001C01D2">
      <w:pPr>
        <w:ind w:hanging="705" w:left="1413"/>
        <w:jc w:val="both"/>
      </w:pPr>
    </w:p>
    <w:p w:rsidRDefault="001C01D2" w:rsidP="001C01D2" w:rsidR="001C01D2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1C01D2" w:rsidP="001C01D2" w:rsidR="001C01D2">
      <w:pPr>
        <w:ind w:hanging="705" w:left="1413"/>
        <w:jc w:val="both"/>
      </w:pPr>
    </w:p>
    <w:p w:rsidRDefault="001C01D2" w:rsidP="001C01D2" w:rsidR="001C01D2">
      <w:pPr>
        <w:jc w:val="center"/>
      </w:pPr>
      <w:r>
        <w:t>Obrazloženje</w:t>
      </w:r>
    </w:p>
    <w:p w:rsidRDefault="001C01D2" w:rsidP="001C01D2" w:rsidR="001C01D2">
      <w:pPr>
        <w:jc w:val="center"/>
        <w:rPr>
          <w:b/>
        </w:rPr>
      </w:pPr>
    </w:p>
    <w:p w:rsidRDefault="001C01D2" w:rsidP="001C01D2" w:rsidR="001C01D2">
      <w:pPr>
        <w:ind w:firstLine="708"/>
        <w:jc w:val="both"/>
      </w:pPr>
      <w:r>
        <w:t xml:space="preserve">Na temelju potvrde Općinskog suda u Koprivnici, Zemljišnoknjižni odjel Koprivnica od 13. rujna 2018 (list 18 spisa) i uvjerenja Ministarstva unutarnjih poslova od 21. rujna 2018. (list 19-20 spisa) utvrđeno je da dužnik nema imovine za namirenje troškova postupka. </w:t>
      </w:r>
    </w:p>
    <w:p w:rsidRDefault="001C01D2" w:rsidP="001C01D2" w:rsidR="001C01D2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1C01D2" w:rsidP="001C01D2" w:rsidR="001C01D2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1C01D2" w:rsidP="001C01D2" w:rsidR="001C01D2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1C01D2" w:rsidP="001C01D2" w:rsidR="001C01D2">
      <w:pPr>
        <w:jc w:val="both"/>
      </w:pPr>
      <w:r>
        <w:tab/>
        <w:t>Temeljem svega navedenoga, riješeno je kao u izreci.</w:t>
      </w:r>
    </w:p>
    <w:p w:rsidRDefault="001C01D2" w:rsidP="001C01D2" w:rsidR="001C01D2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1C01D2" w:rsidP="001C01D2" w:rsidR="001C01D2">
      <w:pPr>
        <w:jc w:val="both"/>
        <w:rPr>
          <w:b/>
        </w:rPr>
      </w:pPr>
    </w:p>
    <w:p w:rsidRDefault="001C01D2" w:rsidP="001C01D2" w:rsidR="001C01D2">
      <w:pPr>
        <w:ind w:firstLine="708" w:left="2124"/>
        <w:jc w:val="both"/>
      </w:pPr>
      <w:r>
        <w:t xml:space="preserve">         U Varaždinu 11. listopada 2018. </w:t>
      </w:r>
    </w:p>
    <w:p w:rsidRDefault="001C01D2" w:rsidP="001C01D2" w:rsidR="001C01D2">
      <w:pPr>
        <w:jc w:val="both"/>
      </w:pPr>
    </w:p>
    <w:p w:rsidRDefault="001C01D2" w:rsidP="001C01D2" w:rsidR="001C01D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C01D2" w:rsidP="001C01D2" w:rsidR="001C01D2">
      <w:pPr>
        <w:ind w:firstLine="708" w:left="4956"/>
        <w:jc w:val="both"/>
      </w:pPr>
      <w:r>
        <w:t xml:space="preserve">                      Sudac:</w:t>
      </w:r>
    </w:p>
    <w:p w:rsidRDefault="001C01D2" w:rsidP="001C01D2" w:rsidR="001C01D2">
      <w:pPr>
        <w:ind w:firstLine="708" w:left="4956"/>
        <w:jc w:val="both"/>
      </w:pPr>
    </w:p>
    <w:p w:rsidRDefault="001C01D2" w:rsidP="001C01D2" w:rsidR="001C01D2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1C01D2" w:rsidP="001C01D2" w:rsidR="001C01D2">
      <w:pPr>
        <w:jc w:val="both"/>
        <w:rPr>
          <w:b/>
          <w:u w:val="single"/>
        </w:rPr>
      </w:pPr>
    </w:p>
    <w:p w:rsidRDefault="001C01D2" w:rsidP="001C01D2" w:rsidR="001C01D2">
      <w:pPr>
        <w:jc w:val="both"/>
      </w:pPr>
    </w:p>
    <w:p w:rsidRDefault="001C01D2" w:rsidP="001C01D2" w:rsidR="001C01D2">
      <w:pPr>
        <w:jc w:val="both"/>
      </w:pPr>
      <w:r>
        <w:t>Pouka o pravnom lijeku:</w:t>
      </w:r>
    </w:p>
    <w:p w:rsidRDefault="001C01D2" w:rsidP="001C01D2" w:rsidR="001C01D2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1C01D2" w:rsidP="001C01D2" w:rsidR="001C01D2">
      <w:pPr>
        <w:jc w:val="both"/>
      </w:pPr>
    </w:p>
    <w:p w:rsidRDefault="001C01D2" w:rsidP="001C01D2" w:rsidR="001C01D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C01D2" w:rsidP="001C01D2" w:rsidR="001C01D2">
      <w:pPr>
        <w:jc w:val="both"/>
      </w:pPr>
      <w:r>
        <w:t>DNA :   e- oglasna ploča suda.</w:t>
      </w:r>
    </w:p>
    <w:p w:rsidRDefault="001C01D2" w:rsidP="001C01D2" w:rsidR="001C01D2">
      <w:pPr>
        <w:jc w:val="both"/>
      </w:pPr>
      <w:r>
        <w:t xml:space="preserve">            </w:t>
      </w:r>
    </w:p>
    <w:p w:rsidRDefault="001C01D2" w:rsidP="001C01D2" w:rsidR="001C01D2">
      <w:pPr>
        <w:jc w:val="both"/>
        <w:rPr>
          <w:b/>
          <w:u w:val="single"/>
        </w:rPr>
      </w:pPr>
    </w:p>
    <w:p w:rsidRDefault="001C01D2" w:rsidP="001C01D2" w:rsidR="001C01D2">
      <w:pPr>
        <w:jc w:val="both"/>
        <w:rPr>
          <w:b/>
          <w:u w:val="single"/>
        </w:rPr>
      </w:pPr>
    </w:p>
    <w:p w:rsidRDefault="001C01D2" w:rsidP="001C01D2" w:rsidR="001C01D2">
      <w:pPr>
        <w:jc w:val="both"/>
      </w:pPr>
      <w:r>
        <w:tab/>
      </w:r>
    </w:p>
    <w:p w:rsidRDefault="001C01D2" w:rsidP="001C01D2" w:rsidR="001C01D2">
      <w:pPr>
        <w:jc w:val="both"/>
      </w:pPr>
    </w:p>
    <w:p w:rsidRDefault="00AE649C" w:rsidP="001C01D2" w:rsidR="00AE649C" w:rsidRPr="001C01D2"/>
    <w:sectPr w:rsidSect="0032366B" w:rsidR="00AE649C" w:rsidRPr="001C01D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1D2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01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01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44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St-635/2017-15</izvorni_sadrzaj>
    <derivirana_varijabla naziv="DomainObject.Oznaka_1">St-635/2017-15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ARH-BIRO jednostavno društvo s ograničenom odgovornošću za projektiranje, nadzor i inženjering zastupanog po punomoćniku Vladimir Miholek</izvorni_sadrzaj>
    <derivirana_varijabla naziv="DomainObject.Predmet.ProtustrankaFormated_1">  ARH-BIRO jednostavno društvo s ograničenom odgovornošću za projektiranje, nadzor i inženjering zastupanog po punomoćniku Vladimir Miholek</derivirana_varijabla>
  </DomainObject.Predmet.ProtustrankaFormated>
  <DomainObject.Predmet.ProtustrankaFormatedOIB>
    <izvorni_sadrzaj>  ARH-BIRO jednostavno društvo s ograničenom odgovornošću za projektiranje, nadzor i inženjering, OIB 14917385592 zastupanog po punomoćniku Vladimir Miholek</izvorni_sadrzaj>
    <derivirana_varijabla naziv="DomainObject.Predmet.ProtustrankaFormatedOIB_1">  ARH-BIRO jednostavno društvo s ograničenom odgovornošću za projektiranje, nadzor i inženjering, OIB 14917385592 zastupanog po punomoćniku Vladimir Miholek</derivirana_varijabla>
  </DomainObject.Predmet.ProtustrankaFormatedOIB>
  <DomainObject.Predmet.ProtustrankaFormatedWithAdress>
    <izvorni_sadrzaj> ARH-BIRO jednostavno društvo s ograničenom odgovornošću za projektiranje, nadzor i inženjering, Stjepana Radića 74, 48350 Đurđevac zastupanog po punomoćniku Vladimir Miholek</izvorni_sadrzaj>
    <derivirana_varijabla naziv="DomainObject.Predmet.ProtustrankaFormatedWithAdress_1"> ARH-BIRO jednostavno društvo s ograničenom odgovornošću za projektiranje, nadzor i inženjering, Stjepana Radića 74, 48350 Đurđevac zastupanog po punomoćniku Vladimir Miholek</derivirana_varijabla>
  </DomainObject.Predmet.ProtustrankaFormatedWithAdress>
  <DomainObject.Predmet.ProtustrankaFormatedWithAdressOIB>
    <izvorni_sadrzaj> ARH-BIRO jednostavno društvo s ograničenom odgovornošću za projektiranje, nadzor i inženjering, OIB 14917385592, Stjepana Radića 74, 48350 Đurđevac zastupanog po punomoćniku Vladimir Miholek</izvorni_sadrzaj>
    <derivirana_varijabla naziv="DomainObject.Predmet.ProtustrankaFormatedWithAdressOIB_1"> ARH-BIRO jednostavno društvo s ograničenom odgovornošću za projektiranje, nadzor i inženjering, OIB 14917385592, Stjepana Radića 74, 48350 Đurđevac zastupanog po punomoćniku Vladimir Miholek</derivirana_varijabla>
  </DomainObject.Predmet.ProtustrankaFormatedWithAdressOIB>
  <DomainObject.Predmet.ProtustrankaWithAdress>
    <izvorni_sadrzaj>ARH-BIRO jednostavno društvo s ograničenom odgovornošću za projektiranje, nadzor i inženjering Stjepana Radića 74, 48350 Đurđevac</izvorni_sadrzaj>
    <derivirana_varijabla naziv="DomainObject.Predmet.ProtustrankaWithAdress_1">ARH-BIRO jednostavno društvo s ograničenom odgovornošću za projektiranje, nadzor i inženjering Stjepana Radića 74, 48350 Đurđevac</derivirana_varijabla>
  </DomainObject.Predmet.ProtustrankaWithAdress>
  <DomainObject.Predmet.ProtustrankaWithAdressOIB>
    <izvorni_sadrzaj>ARH-BIRO jednostavno društvo s ograničenom odgovornošću za projektiranje, nadzor i inženjering, OIB 14917385592, Stjepana Radića 74, 48350 Đurđevac</izvorni_sadrzaj>
    <derivirana_varijabla naziv="DomainObject.Predmet.ProtustrankaWithAdressOIB_1">ARH-BIRO jednostavno društvo s ograničenom odgovornošću za projektiranje, nadzor i inženjering, OIB 14917385592, Stjepana Radića 74, 48350 Đurđevac</derivirana_varijabla>
  </DomainObject.Predmet.ProtustrankaWithAdressOIB>
  <DomainObject.Predmet.ProtustrankaNazivFormated>
    <izvorni_sadrzaj>ARH-BIRO jednostavno društvo s ograničenom odgovornošću za projektiranje, nadzor i inženjering</izvorni_sadrzaj>
    <derivirana_varijabla naziv="DomainObject.Predmet.ProtustrankaNazivFormated_1">ARH-BIRO jednostavno društvo s ograničenom odgovornošću za projektiranje, nadzor i inženjering</derivirana_varijabla>
  </DomainObject.Predmet.ProtustrankaNazivFormated>
  <DomainObject.Predmet.ProtustrankaNazivFormatedOIB>
    <izvorni_sadrzaj>ARH-BIRO jednostavno društvo s ograničenom odgovornošću za projektiranje, nadzor i inženjering, OIB 14917385592</izvorni_sadrzaj>
    <derivirana_varijabla naziv="DomainObject.Predmet.ProtustrankaNazivFormatedOIB_1">ARH-BIRO jednostavno društvo s ograničenom odgovornošću za projektiranje, nadzor i inženjering, OIB 14917385592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18197.75</izvorni_sadrzaj>
    <derivirana_varijabla naziv="DomainObject.Predmet.TrenutnaVrijednost_1">18197.75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ARH-BIRO jednostavno društvo s ograničenom odgovornošću za projektiranje, nadzor i inženjering zastupanog po punomoćniku Vladimir Miholek</item>
    </izvorni_sadrzaj>
    <derivirana_varijabla naziv="DomainObject.Predmet.ProtuStrankaListFormated_1">
      <item>ARH-BIRO jednostavno društvo s ograničenom odgovornošću za projektiranje, nadzor i inženjering zastupanog po punomoćniku Vladimir Miholek</item>
    </derivirana_varijabla>
  </DomainObject.Predmet.ProtuStrankaListFormated>
  <DomainObject.Predmet.ProtuStrankaListFormatedOIB>
    <izvorni_sadrzaj>
      <item>ARH-BIRO jednostavno društvo s ograničenom odgovornošću za projektiranje, nadzor i inženjering, OIB 14917385592 zastupanog po punomoćniku Vladimir Miholek</item>
    </izvorni_sadrzaj>
    <derivirana_varijabla naziv="DomainObject.Predmet.ProtuStrankaListFormatedOIB_1">
      <item>ARH-BIRO jednostavno društvo s ograničenom odgovornošću za projektiranje, nadzor i inženjering, OIB 14917385592 zastupanog po punomoćniku Vladimir Miholek</item>
    </derivirana_varijabla>
  </DomainObject.Predmet.ProtuStrankaListFormatedOIB>
  <DomainObject.Predmet.ProtuStrankaListFormatedWithAdress>
    <izvorni_sadrzaj>
      <item>ARH-BIRO jednostavno društvo s ograničenom odgovornošću za projektiranje, nadzor i inženjering, Stjepana Radića 74, 48350 Đurđevac zastupanog po punomoćniku Vladimir Miholek</item>
    </izvorni_sadrzaj>
    <derivirana_varijabla naziv="DomainObject.Predmet.ProtuStrankaListFormatedWithAdress_1">
      <item>ARH-BIRO jednostavno društvo s ograničenom odgovornošću za projektiranje, nadzor i inženjering, Stjepana Radića 74, 48350 Đurđevac zastupanog po punomoćniku Vladimir Miholek</item>
    </derivirana_varijabla>
  </DomainObject.Predmet.ProtuStrankaListFormatedWithAdress>
  <DomainObject.Predmet.ProtuStrankaListFormatedWithAdressOIB>
    <izvorni_sadrzaj>
      <item>ARH-BIRO jednostavno društvo s ograničenom odgovornošću za projektiranje, nadzor i inženjering, OIB 14917385592, Stjepana Radića 74, 48350 Đurđevac zastupanog po punomoćniku Vladimir Miholek</item>
    </izvorni_sadrzaj>
    <derivirana_varijabla naziv="DomainObject.Predmet.ProtuStrankaListFormatedWithAdressOIB_1">
      <item>ARH-BIRO jednostavno društvo s ograničenom odgovornošću za projektiranje, nadzor i inženjering, OIB 14917385592, Stjepana Radića 74, 48350 Đurđevac zastupanog po punomoćniku Vladimir Miholek</item>
    </derivirana_varijabla>
  </DomainObject.Predmet.ProtuStrankaListFormatedWithAdressOIB>
  <DomainObject.Predmet.ProtuStrankaListNazivFormated>
    <izvorni_sadrzaj>
      <item>ARH-BIRO jednostavno društvo s ograničenom odgovornošću za projektiranje, nadzor i inženjering</item>
    </izvorni_sadrzaj>
    <derivirana_varijabla naziv="DomainObject.Predmet.ProtuStrankaListNazivFormated_1">
      <item>ARH-BIRO jednostavno društvo s ograničenom odgovornošću za projektiranje, nadzor i inženjering</item>
    </derivirana_varijabla>
  </DomainObject.Predmet.ProtuStrankaListNazivFormated>
  <DomainObject.Predmet.ProtuStrankaListNazivFormatedOIB>
    <izvorni_sadrzaj>
      <item>ARH-BIRO jednostavno društvo s ograničenom odgovornošću za projektiranje, nadzor i inženjering, OIB 14917385592</item>
    </izvorni_sadrzaj>
    <derivirana_varijabla naziv="DomainObject.Predmet.ProtuStrankaListNazivFormatedOIB_1">
      <item>ARH-BIRO jednostavno društvo s ograničenom odgovornošću za projektiranje, nadzor i inženjering, OIB 14917385592</item>
    </derivirana_varijabla>
  </DomainObject.Predmet.ProtuStrankaListNazivFormatedOIB>
  <DomainObject.Predmet.OstaliListFormated>
    <izvorni_sadrzaj>
      <item>Sudski registar</item>
      <item>Vladimir Miholek punomoćnik sudionika u postupku ARH-BIRO jednostavno društvo s ograničenom odgovornošću za projektiranje, nadzor i inženjering</item>
      <item>ŽDO VARAŽDIN, Građansko-upravni odjel</item>
    </izvorni_sadrzaj>
    <derivirana_varijabla naziv="DomainObject.Predmet.OstaliListFormated_1">
      <item>Sudski registar</item>
      <item>Vladimir Miholek punomoćnik sudionika u postupku ARH-BIRO jednostavno društvo s ograničenom odgovornošću za projektiranje, nadzor i inženjering</item>
      <item>ŽDO VARAŽDIN, Građansko-upravni odjel</item>
    </derivirana_varijabla>
  </DomainObject.Predmet.OstaliListFormated>
  <DomainObject.Predmet.OstaliListFormatedOIB>
    <izvorni_sadrzaj>
      <item>Sudski registar</item>
      <item>Vladimir Miholek, OIB 80335668947 punomoćnik sudionika u postupku ARH-BIRO jednostavno društvo s ograničenom odgovornošću za projektiranje, nadzor i inženjering</item>
      <item>ŽDO VARAŽDIN, Građansko-upravni odjel</item>
    </izvorni_sadrzaj>
    <derivirana_varijabla naziv="DomainObject.Predmet.OstaliListFormatedOIB_1">
      <item>Sudski registar</item>
      <item>Vladimir Miholek, OIB 80335668947 punomoćnik sudionika u postupku ARH-BIRO jednostavno društvo s ograničenom odgovornošću za projektiranje, nadzor i inženjering</item>
      <item>ŽDO VARAŽDIN, Građansko-upravni odjel</item>
    </derivirana_varijabla>
  </DomainObject.Predmet.OstaliListFormatedOIB>
  <DomainObject.Predmet.OstaliListFormatedWithAdress>
    <izvorni_sadrzaj>
      <item>Sudski registar</item>
      <item>Vladimir Miholek, Stjepana Radića 74, 48350 Đurđevac punomoćnik sudionika u postupku ARH-BIRO jednostavno društvo s ograničenom odgovornošću za projektiranje, nadzor i inženjering</item>
      <item>ŽDO VARAŽDIN, Građansko-upravni odjel</item>
    </izvorni_sadrzaj>
    <derivirana_varijabla naziv="DomainObject.Predmet.OstaliListFormatedWithAdress_1">
      <item>Sudski registar</item>
      <item>Vladimir Miholek, Stjepana Radića 74, 48350 Đurđevac punomoćnik sudionika u postupku ARH-BIRO jednostavno društvo s ograničenom odgovornošću za projektiranje, nadzor i inženjering</item>
      <item>ŽDO VARAŽDIN, Građansko-upravni odjel</item>
    </derivirana_varijabla>
  </DomainObject.Predmet.OstaliListFormatedWithAdress>
  <DomainObject.Predmet.OstaliListFormatedWithAdressOIB>
    <izvorni_sadrzaj>
      <item>Sudski registar</item>
      <item>Vladimir Miholek, OIB 80335668947, Stjepana Radića 74, 48350 Đurđevac punomoćnik sudionika u postupku ARH-BIRO jednostavno društvo s ograničenom odgovornošću za projektiranje, nadzor i inženjering</item>
      <item>ŽDO VARAŽDIN, Građansko-upravni odjel</item>
    </izvorni_sadrzaj>
    <derivirana_varijabla naziv="DomainObject.Predmet.OstaliListFormatedWithAdressOIB_1">
      <item>Sudski registar</item>
      <item>Vladimir Miholek, OIB 80335668947, Stjepana Radića 74, 48350 Đurđevac punomoćnik sudionika u postupku ARH-BIRO jednostavno društvo s ograničenom odgovornošću za projektiranje, nadzor i inženjering</item>
      <item>ŽDO VARAŽDIN, Građansko-upravni odjel</item>
    </derivirana_varijabla>
  </DomainObject.Predmet.OstaliListFormatedWithAdressOIB>
  <DomainObject.Predmet.OstaliListNazivFormated>
    <izvorni_sadrzaj>
      <item>Sudski registar</item>
      <item>Vladimir Miholek</item>
      <item>ŽDO VARAŽDIN, Građansko-upravni odjel</item>
    </izvorni_sadrzaj>
    <derivirana_varijabla naziv="DomainObject.Predmet.OstaliListNazivFormated_1">
      <item>Sudski registar</item>
      <item>Vladimir Miholek</item>
      <item>ŽDO VARAŽDIN, Građansko-upravni odjel</item>
    </derivirana_varijabla>
  </DomainObject.Predmet.OstaliListNazivFormated>
  <DomainObject.Predmet.OstaliListNazivFormatedOIB>
    <izvorni_sadrzaj>
      <item>Sudski registar</item>
      <item>Vladimir Miholek, OIB 80335668947</item>
      <item>ŽDO VARAŽDIN, Građansko-upravni odjel</item>
    </izvorni_sadrzaj>
    <derivirana_varijabla naziv="DomainObject.Predmet.OstaliListNazivFormatedOIB_1">
      <item>Sudski registar</item>
      <item>Vladimir Miholek, OIB 80335668947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St-635/2017-15</izvorni_sadrzaj>
    <derivirana_varijabla naziv="DomainObject.PoslovniBrojDokumenta_1">St-635/2017-15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ARH-BIRO jednostavno društvo s ograničenom odgovornošću za projektiranje, nadzor i inženjering</izvorni_sadrzaj>
    <derivirana_varijabla naziv="DomainObject.Predmet.ProtustrankaIDrugi_1">ARH-BIRO jednostavno društvo s ograničenom odgovornošću za projektiranje, nadzor i inženjering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ARH-BIRO jednostavno društvo s ograničenom odgovornošću za projektiranje, nadzor i inženjering, OIB 14917385592, Stjepana Radića 74, 48350 Đurđevac</izvorni_sadrzaj>
    <derivirana_varijabla naziv="DomainObject.Predmet.ProtustrankaIDrugiAdressOIB_1">ARH-BIRO jednostavno društvo s ograničenom odgovornošću za projektiranje, nadzor i inženjering, OIB 14917385592, Stjepana Radića 74,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ARH-BIRO jednostavno društvo s ograničenom odgovornošću za projektiranje, nadzor i inženjering</item>
      <item>Sudski registar</item>
      <item>Vladimir Miholek</item>
      <item>ŽDO VARAŽDIN, Građansko-upravni odjel</item>
    </izvorni_sadrzaj>
    <derivirana_varijabla naziv="DomainObject.Predmet.SudioniciListNaziv_1">
      <item>Financijska agencija</item>
      <item>ARH-BIRO jednostavno društvo s ograničenom odgovornošću za projektiranje, nadzor i inženjering</item>
      <item>Sudski registar</item>
      <item>Vladimir Miholek</item>
      <item>ŽDO VARAŽDIN,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ARH-BIRO jednostavno društvo s ograničenom odgovornošću za projektiranje, nadzor i inženjering, OIB 14917385592, Stjepana Radića 74,48350 Đurđevac</item>
      <item>Sudski registar</item>
      <item>Vladimir Miholek, OIB 80335668947, Stjepana Radića 74,48350 Đurđevac</item>
      <item>ŽDO VARAŽDIN, Građansko-upravni odjel</item>
    </izvorni_sadrzaj>
    <derivirana_varijabla naziv="DomainObject.Predmet.SudioniciListAdressOIB_1">
      <item>Financijska agencija, OIB 85821130368, Ulica grada Vukovara 70,10000 Zagreb</item>
      <item>ARH-BIRO jednostavno društvo s ograničenom odgovornošću za projektiranje, nadzor i inženjering, OIB 14917385592, Stjepana Radića 74,48350 Đurđevac</item>
      <item>Sudski registar</item>
      <item>Vladimir Miholek, OIB 80335668947, Stjepana Radića 74,48350 Đurđevac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2DAC4-4065-4CFB-BF94-FBFABA376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2825</properties:Characters>
  <properties:Lines>77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2018-10-11T11:44:00Z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St-635/2017-15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