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5aad" w14:paraId="4fb5aa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5E5C15" w:rsidP="001B4ACB" w:rsidR="005E5C15">
      <w:pPr>
        <w:ind w:left="5040"/>
        <w:jc w:val="right"/>
      </w:pPr>
      <w:r>
        <w:t xml:space="preserve">NIKOLA MARINOVIĆ </w:t>
      </w:r>
    </w:p>
    <w:p w:rsidRDefault="005E5C15" w:rsidP="001B4ACB" w:rsidR="007B778C">
      <w:pPr>
        <w:ind w:left="5040"/>
        <w:jc w:val="right"/>
      </w:pPr>
      <w:r>
        <w:t>Ul. 7. Domobranske pukovnije HV 39</w:t>
      </w:r>
    </w:p>
    <w:p w:rsidRDefault="005E5C15" w:rsidP="001B4ACB" w:rsidR="005E5C15">
      <w:pPr>
        <w:ind w:left="5040"/>
        <w:jc w:val="right"/>
      </w:pPr>
      <w:r>
        <w:t>Poličnik</w:t>
      </w:r>
    </w:p>
    <w:p w:rsidRDefault="00964D8E" w:rsidP="001B4ACB" w:rsidR="00964D8E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B778C">
        <w:t>79</w:t>
      </w:r>
      <w:r w:rsidR="00201F80">
        <w:t>5</w:t>
      </w:r>
      <w:r>
        <w:t>/16-</w:t>
      </w:r>
      <w:r w:rsidR="002B71C4">
        <w:t>4</w:t>
      </w:r>
      <w:r>
        <w:t xml:space="preserve"> od </w:t>
      </w:r>
      <w:r w:rsidR="00FC4E0B">
        <w:t>30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201F80">
        <w:t>ELEGANTNA RADNA ODJEĆA d.o.o., Zadar, R.K.Jeretova 1, OIB: 47793974146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201F80">
        <w:t>25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201F80">
        <w:t>27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C4E0B">
        <w:t>30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189568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201F80">
      <w:rPr>
        <w:b/>
        <w:bCs/>
        <w:sz w:val="28"/>
      </w:rPr>
      <w:t>795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473A0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3A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3A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3A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3A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3A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3A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ELEGANTNA RADNA ODJEĆA d.o.o. za proizvodnju</izvorni_sadrzaj>
    <derivirana_varijabla naziv="DomainObject.Predmet.ProtustrankaFormated_1">  ELEGANTNA RADNA ODJEĆA d.o.o. za proizvodnju</derivirana_varijabla>
  </DomainObject.Predmet.ProtustrankaFormated>
  <DomainObject.Predmet.ProtustrankaFormatedOIB>
    <izvorni_sadrzaj>  ELEGANTNA RADNA ODJEĆA d.o.o. za proizvodnju, OIB 47793974146</izvorni_sadrzaj>
    <derivirana_varijabla naziv="DomainObject.Predmet.ProtustrankaFormatedOIB_1">  ELEGANTNA RADNA ODJEĆA d.o.o. za proizvodnju, OIB 47793974146</derivirana_varijabla>
  </DomainObject.Predmet.ProtustrankaFormatedOIB>
  <DomainObject.Predmet.ProtustrankaFormatedWithAdress>
    <izvorni_sadrzaj> ELEGANTNA RADNA ODJEĆA d.o.o. za proizvodnju, R.K. Jeretova 1, 23000 Zadar</izvorni_sadrzaj>
    <derivirana_varijabla naziv="DomainObject.Predmet.ProtustrankaFormatedWithAdress_1"> ELEGANTNA RADNA ODJEĆA d.o.o. za proizvodnju, R.K. Jeretova 1, 23000 Zadar</derivirana_varijabla>
  </DomainObject.Predmet.ProtustrankaFormatedWithAdress>
  <DomainObject.Predmet.ProtustrankaFormatedWithAdressOIB>
    <izvorni_sadrzaj> ELEGANTNA RADNA ODJEĆA d.o.o. za proizvodnju, OIB 47793974146, R.K. Jeretova 1, 23000 Zadar</izvorni_sadrzaj>
    <derivirana_varijabla naziv="DomainObject.Predmet.ProtustrankaFormatedWithAdressOIB_1"> ELEGANTNA RADNA ODJEĆA d.o.o. za proizvodnju, OIB 47793974146, R.K. Jeretova 1, 23000 Zadar</derivirana_varijabla>
  </DomainObject.Predmet.ProtustrankaFormatedWithAdressOIB>
  <DomainObject.Predmet.ProtustrankaWithAdress>
    <izvorni_sadrzaj>ELEGANTNA RADNA ODJEĆA d.o.o. za proizvodnju R.K. Jeretova 1, 23000 Zadar</izvorni_sadrzaj>
    <derivirana_varijabla naziv="DomainObject.Predmet.ProtustrankaWithAdress_1">ELEGANTNA RADNA ODJEĆA d.o.o. za proizvodnju R.K. Jeretova 1, 23000 Zadar</derivirana_varijabla>
  </DomainObject.Predmet.ProtustrankaWithAdress>
  <DomainObject.Predmet.ProtustrankaWithAdressOIB>
    <izvorni_sadrzaj>ELEGANTNA RADNA ODJEĆA d.o.o. za proizvodnju, OIB 47793974146, R.K. Jeretova 1, 23000 Zadar</izvorni_sadrzaj>
    <derivirana_varijabla naziv="DomainObject.Predmet.ProtustrankaWithAdressOIB_1">ELEGANTNA RADNA ODJEĆA d.o.o. za proizvodnju, OIB 47793974146, R.K. Jeretova 1, 23000 Zadar</derivirana_varijabla>
  </DomainObject.Predmet.ProtustrankaWithAdressOIB>
  <DomainObject.Predmet.ProtustrankaNazivFormated>
    <izvorni_sadrzaj>ELEGANTNA RADNA ODJEĆA d.o.o. za proizvodnju</izvorni_sadrzaj>
    <derivirana_varijabla naziv="DomainObject.Predmet.ProtustrankaNazivFormated_1">ELEGANTNA RADNA ODJEĆA d.o.o. za proizvodnju</derivirana_varijabla>
  </DomainObject.Predmet.ProtustrankaNazivFormated>
  <DomainObject.Predmet.ProtustrankaNazivFormatedOIB>
    <izvorni_sadrzaj>ELEGANTNA RADNA ODJEĆA d.o.o. za proizvodnju, OIB 47793974146</izvorni_sadrzaj>
    <derivirana_varijabla naziv="DomainObject.Predmet.ProtustrankaNazivFormatedOIB_1">ELEGANTNA RADNA ODJEĆA d.o.o. za proizvodnju, OIB 47793974146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ELEGANTNA RADNA ODJEĆA d.o.o. za proizvodnju</item>
    </izvorni_sadrzaj>
    <derivirana_varijabla naziv="DomainObject.Predmet.ProtuStrankaListFormated_1">
      <item>ELEGANTNA RADNA ODJEĆA d.o.o. za proizvodnju</item>
    </derivirana_varijabla>
  </DomainObject.Predmet.ProtuStrankaListFormated>
  <DomainObject.Predmet.ProtuStrankaListFormatedOIB>
    <izvorni_sadrzaj>
      <item>ELEGANTNA RADNA ODJEĆA d.o.o. za proizvodnju, OIB 47793974146</item>
    </izvorni_sadrzaj>
    <derivirana_varijabla naziv="DomainObject.Predmet.ProtuStrankaListFormatedOIB_1">
      <item>ELEGANTNA RADNA ODJEĆA d.o.o. za proizvodnju, OIB 47793974146</item>
    </derivirana_varijabla>
  </DomainObject.Predmet.ProtuStrankaListFormatedOIB>
  <DomainObject.Predmet.ProtuStrankaListFormatedWithAdress>
    <izvorni_sadrzaj>
      <item>ELEGANTNA RADNA ODJEĆA d.o.o. za proizvodnju, R.K. Jeretova 1, 23000 Zadar</item>
    </izvorni_sadrzaj>
    <derivirana_varijabla naziv="DomainObject.Predmet.ProtuStrankaListFormatedWithAdress_1">
      <item>ELEGANTNA RADNA ODJEĆA d.o.o. za proizvodnju, R.K. Jeretova 1, 23000 Zadar</item>
    </derivirana_varijabla>
  </DomainObject.Predmet.ProtuStrankaListFormatedWithAdress>
  <DomainObject.Predmet.ProtuStrankaListFormatedWithAdressOIB>
    <izvorni_sadrzaj>
      <item>ELEGANTNA RADNA ODJEĆA d.o.o. za proizvodnju, OIB 47793974146, R.K. Jeretova 1, 23000 Zadar</item>
    </izvorni_sadrzaj>
    <derivirana_varijabla naziv="DomainObject.Predmet.ProtuStrankaListFormatedWithAdressOIB_1">
      <item>ELEGANTNA RADNA ODJEĆA d.o.o. za proizvodnju, OIB 47793974146, R.K. Jeretova 1, 23000 Zadar</item>
    </derivirana_varijabla>
  </DomainObject.Predmet.ProtuStrankaListFormatedWithAdressOIB>
  <DomainObject.Predmet.ProtuStrankaListNazivFormated>
    <izvorni_sadrzaj>
      <item>ELEGANTNA RADNA ODJEĆA d.o.o. za proizvodnju</item>
    </izvorni_sadrzaj>
    <derivirana_varijabla naziv="DomainObject.Predmet.ProtuStrankaListNazivFormated_1">
      <item>ELEGANTNA RADNA ODJEĆA d.o.o. za proizvodnju</item>
    </derivirana_varijabla>
  </DomainObject.Predmet.ProtuStrankaListNazivFormated>
  <DomainObject.Predmet.ProtuStrankaListNazivFormatedOIB>
    <izvorni_sadrzaj>
      <item>ELEGANTNA RADNA ODJEĆA d.o.o. za proizvodnju, OIB 47793974146</item>
    </izvorni_sadrzaj>
    <derivirana_varijabla naziv="DomainObject.Predmet.ProtuStrankaListNazivFormatedOIB_1">
      <item>ELEGANTNA RADNA ODJEĆA d.o.o. za proizvodnju, OIB 47793974146</item>
    </derivirana_varijabla>
  </DomainObject.Predmet.ProtuStrankaListNazivFormatedOIB>
  <DomainObject.Predmet.OstaliListFormated>
    <izvorni_sadrzaj>
      <item>Nikola Marinović</item>
    </izvorni_sadrzaj>
    <derivirana_varijabla naziv="DomainObject.Predmet.OstaliListFormated_1">
      <item>Nikola Marinović</item>
    </derivirana_varijabla>
  </DomainObject.Predmet.OstaliListFormated>
  <DomainObject.Predmet.OstaliListFormatedOIB>
    <izvorni_sadrzaj>
      <item>Nikola Marinović, OIB 49993577030</item>
    </izvorni_sadrzaj>
    <derivirana_varijabla naziv="DomainObject.Predmet.OstaliListFormatedOIB_1">
      <item>Nikola Marinović, OIB 49993577030</item>
    </derivirana_varijabla>
  </DomainObject.Predmet.OstaliListFormatedOIB>
  <DomainObject.Predmet.OstaliListFormatedWithAdress>
    <izvorni_sadrzaj>
      <item>Nikola Marinović, UL.7.DOMOBRANSKE PUKOVNIJE HV 39 (ranije: POLIČNIK, POLIČNIK, 43), 23241 Poličnik</item>
    </izvorni_sadrzaj>
    <derivirana_varijabla naziv="DomainObject.Predmet.OstaliListFormatedWithAdress_1">
      <item>Nikola Marinović, UL.7.DOMOBRANSKE PUKOVNIJE HV 39 (ranije: POLIČNIK, POLIČNIK, 43), 23241 Poličnik</item>
    </derivirana_varijabla>
  </DomainObject.Predmet.OstaliListFormatedWithAdress>
  <DomainObject.Predmet.OstaliListFormatedWithAdressOIB>
    <izvorni_sadrzaj>
      <item>Nikola Marinović, OIB 49993577030, UL.7.DOMOBRANSKE PUKOVNIJE HV 39 (ranije: POLIČNIK, POLIČNIK, 43), 23241 Poličnik</item>
    </izvorni_sadrzaj>
    <derivirana_varijabla naziv="DomainObject.Predmet.OstaliListFormatedWithAdressOIB_1">
      <item>Nikola Marinović, OIB 49993577030, UL.7.DOMOBRANSKE PUKOVNIJE HV 39 (ranije: POLIČNIK, POLIČNIK, 43), 23241 Poličnik</item>
    </derivirana_varijabla>
  </DomainObject.Predmet.OstaliListFormatedWithAdressOIB>
  <DomainObject.Predmet.OstaliListNazivFormated>
    <izvorni_sadrzaj>
      <item>Nikola Marinović</item>
    </izvorni_sadrzaj>
    <derivirana_varijabla naziv="DomainObject.Predmet.OstaliListNazivFormated_1">
      <item>Nikola Marinović</item>
    </derivirana_varijabla>
  </DomainObject.Predmet.OstaliListNazivFormated>
  <DomainObject.Predmet.OstaliListNazivFormatedOIB>
    <izvorni_sadrzaj>
      <item>Nikola Marinović, OIB 49993577030</item>
    </izvorni_sadrzaj>
    <derivirana_varijabla naziv="DomainObject.Predmet.OstaliListNazivFormatedOIB_1">
      <item>Nikola Marinović, OIB 49993577030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ELEGANTNA RADNA ODJEĆA d.o.o. za proizvodnju</izvorni_sadrzaj>
    <derivirana_varijabla naziv="DomainObject.Predmet.ProtustrankaIDrugi_1">ELEGANTNA RADNA ODJEĆA d.o.o.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ELEGANTNA RADNA ODJEĆA d.o.o. za proizvodnju, OIB 47793974146, R.K. Jeretova 1, 23000 Zadar</izvorni_sadrzaj>
    <derivirana_varijabla naziv="DomainObject.Predmet.ProtustrankaIDrugiAdressOIB_1">ELEGANTNA RADNA ODJEĆA d.o.o. za proizvodnju, OIB 47793974146, R.K. Jeretova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ELEGANTNA RADNA ODJEĆA d.o.o. za proizvodnju</item>
      <item>Nikola Marinović</item>
    </izvorni_sadrzaj>
    <derivirana_varijabla naziv="DomainObject.Predmet.SudioniciListNaziv_1">
      <item>FINA</item>
      <item>ELEGANTNA RADNA ODJEĆA d.o.o. za proizvodnju</item>
      <item>Nikola Marinović</item>
    </derivirana_varijabla>
  </DomainObject.Predmet.SudioniciListNaziv>
  <DomainObject.Predmet.SudioniciListAdressOIB>
    <izvorni_sadrzaj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izvorni_sadrzaj>
    <derivirana_varijabla naziv="DomainObject.Predmet.SudioniciListAdressOIB_1"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47793974146</item>
      <item>, OIB 49993577030</item>
    </izvorni_sadrzaj>
    <derivirana_varijabla naziv="DomainObject.Predmet.SudioniciListNazivOIB_1">
      <item>, OIB 85821130368</item>
      <item>, OIB 47793974146</item>
      <item>, OIB 49993577030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A7C6B-CD15-42F1-A8EA-883BFCBD5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890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2016-05-27T07:06:00Z</dcterms:created>
  <dc:creator>Ardena Bajlo</dc:creator>
  <cp:lastModifiedBy>wsadmin</cp:lastModifiedBy>
  <cp:lastPrinted>2016-05-27T06:57:00Z</cp:lastPrinted>
  <dcterms:modified xmlns:xsi="http://www.w3.org/2001/XMLSchema-instance" xsi:type="dcterms:W3CDTF">2016-05-31T06:46:00Z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