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bda1" w14:paraId="25cbda1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731A7" w:rsidP="004952D7" w:rsidR="00D731A7" w:rsidRPr="00B82754">
      <w:pPr>
        <w:ind w:hanging="720" w:left="360"/>
        <w:rPr>
          <w:sz w:val="22"/>
          <w:szCs w:val="22"/>
        </w:rPr>
      </w:pP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B33FBF" w:rsidP="00B33FBF" w:rsidR="00B33FBF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EB7A32">
        <w:t xml:space="preserve">SUPERIOR RAZMINIRANJE d.o.o. za </w:t>
      </w:r>
      <w:r w:rsidR="00E82C8F">
        <w:t xml:space="preserve">usluge, </w:t>
      </w:r>
      <w:r w:rsidR="000D6652">
        <w:t>Zagreb,</w:t>
      </w:r>
      <w:r w:rsidR="00EB7A32">
        <w:t xml:space="preserve"> Malešnica 27, O</w:t>
      </w:r>
      <w:r w:rsidR="000D6652">
        <w:t xml:space="preserve">IB </w:t>
      </w:r>
      <w:r w:rsidR="00EB7A32">
        <w:t>19541261677</w:t>
      </w:r>
      <w:r w:rsidR="000D6652">
        <w:t>, MBS 0808</w:t>
      </w:r>
      <w:r w:rsidR="00EB7A32">
        <w:t>55636</w:t>
      </w:r>
      <w:r>
        <w:t xml:space="preserve">, dana </w:t>
      </w:r>
      <w:r w:rsidR="000D6652">
        <w:t>10.</w:t>
      </w:r>
      <w:r w:rsidR="00E82C8F">
        <w:t xml:space="preserve">  svibnja </w:t>
      </w:r>
      <w:r>
        <w:t xml:space="preserve">2018., </w:t>
      </w:r>
    </w:p>
    <w:p w:rsidRDefault="00B33FBF" w:rsidP="00B33FBF" w:rsidR="00B33FBF">
      <w:pPr>
        <w:tabs>
          <w:tab w:pos="3705" w:val="left"/>
        </w:tabs>
        <w:jc w:val="both"/>
      </w:pPr>
      <w:r>
        <w:tab/>
      </w:r>
    </w:p>
    <w:p w:rsidRDefault="00B33FBF" w:rsidP="00B33FBF" w:rsidR="00B33FBF">
      <w:pPr>
        <w:tabs>
          <w:tab w:pos="3705" w:val="left"/>
        </w:tabs>
        <w:jc w:val="both"/>
      </w:pPr>
    </w:p>
    <w:p w:rsidRDefault="00B33FBF" w:rsidP="00B33FBF" w:rsidR="00B33FBF">
      <w:pPr>
        <w:jc w:val="center"/>
      </w:pPr>
      <w:r>
        <w:t>r i j e š i o   j e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EB7A32">
        <w:t>SUPERIOR RAZMINIRANJE d.o.o. za usluge, Zagreb, Malešnica 27, OIB 19541261677, MBS 080855636</w:t>
      </w:r>
      <w:r>
        <w:rPr>
          <w:b/>
        </w:rPr>
        <w:t xml:space="preserve">. 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16257" w:rsidRPr="00B16257">
        <w:rPr>
          <w:b/>
        </w:rPr>
        <w:t>21</w:t>
      </w:r>
      <w:r>
        <w:rPr>
          <w:b/>
        </w:rPr>
        <w:t xml:space="preserve">. lipnja 2018. u </w:t>
      </w:r>
      <w:r w:rsidR="000D6652">
        <w:rPr>
          <w:b/>
        </w:rPr>
        <w:t>1</w:t>
      </w:r>
      <w:r w:rsidR="00EB7A32">
        <w:rPr>
          <w:b/>
        </w:rPr>
        <w:t>1,0</w:t>
      </w:r>
      <w:r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Odlomakpopisa"/>
        <w:numPr>
          <w:ilvl w:val="0"/>
          <w:numId w:val="1"/>
        </w:numPr>
        <w:jc w:val="both"/>
        <w:rPr>
          <w:b/>
        </w:rPr>
      </w:pPr>
      <w:r>
        <w:t>U ovom postupku imenuje se privremena stečajna upraviteljica Sa</w:t>
      </w:r>
      <w:r w:rsidR="000D6652">
        <w:t xml:space="preserve">nela </w:t>
      </w:r>
      <w:proofErr w:type="spellStart"/>
      <w:r w:rsidR="000D6652">
        <w:t>Kučar</w:t>
      </w:r>
      <w:proofErr w:type="spellEnd"/>
      <w:r w:rsidR="000D6652">
        <w:t xml:space="preserve"> </w:t>
      </w:r>
      <w:r>
        <w:t xml:space="preserve">iz Osijeka, </w:t>
      </w:r>
      <w:proofErr w:type="spellStart"/>
      <w:r w:rsidR="000D6652">
        <w:t>J.J</w:t>
      </w:r>
      <w:proofErr w:type="spellEnd"/>
      <w:r w:rsidR="000D6652">
        <w:t xml:space="preserve">. Strossmayera 37, OIB </w:t>
      </w:r>
      <w:r w:rsidR="00D731A7">
        <w:t>97473612486</w:t>
      </w:r>
      <w:r>
        <w:t xml:space="preserve">.            </w:t>
      </w:r>
    </w:p>
    <w:p w:rsidRDefault="00B33FBF" w:rsidP="00B33FBF" w:rsidR="00B33FBF">
      <w:pPr>
        <w:pStyle w:val="Tijeloteksta"/>
        <w:ind w:left="786"/>
        <w:rPr>
          <w:b/>
        </w:rPr>
      </w:pPr>
      <w:r>
        <w:t xml:space="preserve">        </w:t>
      </w: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B33FBF" w:rsidP="00B33FBF" w:rsidR="00B33FBF">
      <w:pPr>
        <w:pStyle w:val="Odlomakpopis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0D6652" w:rsidP="00B33FBF" w:rsidR="000D6652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EB7A32">
      <w:pPr>
        <w:pStyle w:val="Tijeloteksta"/>
      </w:pPr>
      <w:r>
        <w:tab/>
        <w:t>Predlagatelj FINA RC Zagreb</w:t>
      </w:r>
      <w:r w:rsidR="00D731A7">
        <w:t xml:space="preserve"> </w:t>
      </w:r>
      <w:r>
        <w:t xml:space="preserve">podnio je Trgovačkom sudu u Zagrebu dana </w:t>
      </w:r>
      <w:r w:rsidR="00EB7A32">
        <w:t>20. ožujka</w:t>
      </w:r>
      <w:r w:rsidR="00B16257">
        <w:t xml:space="preserve"> 2017</w:t>
      </w:r>
      <w:r>
        <w:t>. prijedlog za otvaranje stečajnog postupka nad dužnikom</w:t>
      </w:r>
      <w:r w:rsidR="00B16257">
        <w:t xml:space="preserve"> </w:t>
      </w:r>
      <w:r w:rsidR="00EB7A32">
        <w:t>SUPERIOR RAZMINIRANJE d.o.o. za usluge, Zagreb, Malešnica 27, OIB 19541261677, MBS 080855636</w:t>
      </w:r>
      <w:r w:rsidR="00EB7A32">
        <w:t>.</w:t>
      </w:r>
    </w:p>
    <w:p w:rsidRDefault="00B33FBF" w:rsidP="00B33FBF" w:rsidR="00B33FBF">
      <w:pPr>
        <w:pStyle w:val="Tijeloteksta"/>
      </w:pPr>
      <w:r>
        <w:t xml:space="preserve"> </w:t>
      </w:r>
      <w:r>
        <w:tab/>
      </w:r>
    </w:p>
    <w:p w:rsidRDefault="00B33FBF" w:rsidP="00B33FBF" w:rsidR="00B33FBF">
      <w:pPr>
        <w:pStyle w:val="Tijeloteksta"/>
        <w:ind w:firstLine="708"/>
      </w:pPr>
      <w:r>
        <w:t xml:space="preserve">U prijedlogu FINA navodi da dužnik na dan </w:t>
      </w:r>
      <w:r w:rsidR="00EB7A32">
        <w:t>15. ožujka</w:t>
      </w:r>
      <w:r>
        <w:t xml:space="preserve"> 2017. u Očevidniku redoslijeda osnova za plaćanje ima evidentirane neizvršene osnove za plaćanje u neprekinutom razdoblju od 120 dana u ukupnom iznosu od </w:t>
      </w:r>
      <w:r w:rsidR="007351B6">
        <w:t xml:space="preserve">101.833,08 </w:t>
      </w:r>
      <w:bookmarkStart w:name="_GoBack" w:id="0"/>
      <w:bookmarkEnd w:id="0"/>
      <w:r>
        <w:t xml:space="preserve">kn u koji iznos je uračunata kamata i naknada FINE za provedbu ovrhe na novčanim sredstvima, te da dužnik ima </w:t>
      </w:r>
      <w:r w:rsidR="00D731A7">
        <w:t>1</w:t>
      </w:r>
      <w:r>
        <w:t xml:space="preserve"> zaposlen</w:t>
      </w:r>
      <w:r w:rsidR="00D731A7">
        <w:t xml:space="preserve">og.  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B33FBF" w:rsidP="00B33FBF" w:rsidR="00B33FBF">
      <w:pPr>
        <w:jc w:val="both"/>
      </w:pPr>
      <w:r>
        <w:t xml:space="preserve"> </w:t>
      </w:r>
    </w:p>
    <w:p w:rsidRDefault="00B33FBF" w:rsidP="00B33FBF" w:rsidR="00B33FBF">
      <w:pPr>
        <w:ind w:firstLine="708"/>
        <w:jc w:val="both"/>
      </w:pPr>
      <w:r>
        <w:t>Temeljem članka 115. stav 2. citiranog Zakona imenovana je privremena stečajna upraviteljica Sa</w:t>
      </w:r>
      <w:r w:rsidR="00D731A7">
        <w:t xml:space="preserve">nela </w:t>
      </w:r>
      <w:proofErr w:type="spellStart"/>
      <w:r w:rsidR="00D731A7">
        <w:t>Kučar</w:t>
      </w:r>
      <w:proofErr w:type="spellEnd"/>
      <w:r w:rsidR="00D731A7">
        <w:t xml:space="preserve"> </w:t>
      </w:r>
      <w:r>
        <w:t xml:space="preserve">iz Osijeka, </w:t>
      </w:r>
      <w:proofErr w:type="spellStart"/>
      <w:r w:rsidR="00D731A7">
        <w:t>J.J</w:t>
      </w:r>
      <w:proofErr w:type="spellEnd"/>
      <w:r w:rsidR="00D731A7">
        <w:t>. Strossmayera 37</w:t>
      </w:r>
      <w:r>
        <w:t xml:space="preserve"> (automatski odabir), radi utvrđivanja stanja imovine dužnika, nakon čega sudac može donijeti odluku u ovom postupku.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/>
          <w:bCs/>
        </w:rPr>
      </w:pPr>
    </w:p>
    <w:p w:rsidRDefault="00B33FBF" w:rsidP="00B33FBF" w:rsidR="00B33FBF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</w:t>
      </w:r>
      <w:r w:rsidR="00D731A7">
        <w:t xml:space="preserve"> 10</w:t>
      </w:r>
      <w:r w:rsidR="00B16257">
        <w:t xml:space="preserve">. svibnja </w:t>
      </w:r>
      <w:r>
        <w:t xml:space="preserve"> 2018.                 </w:t>
      </w:r>
    </w:p>
    <w:p w:rsidRDefault="00B33FBF" w:rsidP="00DD1207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              </w:t>
      </w:r>
      <w:r w:rsidR="00EF153B">
        <w:tab/>
      </w:r>
      <w:r w:rsidR="00EF153B">
        <w:tab/>
      </w:r>
      <w:r w:rsidR="00EF153B">
        <w:tab/>
      </w:r>
      <w:r w:rsidR="00EF153B">
        <w:tab/>
      </w:r>
      <w:r w:rsidR="00EF153B">
        <w:tab/>
      </w:r>
      <w:r w:rsidR="00EF153B">
        <w:tab/>
      </w: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B95" w:rsidR="00344B95">
      <w:r>
        <w:separator/>
      </w:r>
    </w:p>
  </w:endnote>
  <w:endnote w:id="0" w:type="continuationSeparator">
    <w:p w:rsidRDefault="00344B95" w:rsidR="0034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B95" w:rsidR="00344B95">
      <w:r>
        <w:separator/>
      </w:r>
    </w:p>
  </w:footnote>
  <w:footnote w:id="0" w:type="continuationSeparator">
    <w:p w:rsidRDefault="00344B95" w:rsidR="00344B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1B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0D6652">
      <w:t>7</w:t>
    </w:r>
    <w:r w:rsidR="00EB7A32">
      <w:t>9</w:t>
    </w:r>
    <w:r w:rsidR="00935EEC">
      <w:t>/17-</w:t>
    </w:r>
    <w:r w:rsidR="000D6652">
      <w:t>2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D6652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590"/>
    <w:rsid w:val="001B5E31"/>
    <w:rsid w:val="001E75FC"/>
    <w:rsid w:val="001F1C79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4B95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5F2600"/>
    <w:rsid w:val="00607E75"/>
    <w:rsid w:val="00615950"/>
    <w:rsid w:val="00615FE6"/>
    <w:rsid w:val="00620599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51B6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65EC"/>
    <w:rsid w:val="00D576FB"/>
    <w:rsid w:val="00D64559"/>
    <w:rsid w:val="00D73015"/>
    <w:rsid w:val="00D731A7"/>
    <w:rsid w:val="00D85A5F"/>
    <w:rsid w:val="00D86163"/>
    <w:rsid w:val="00DC7BF5"/>
    <w:rsid w:val="00DD1207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B7A32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6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D66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D66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65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65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6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D66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D66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65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65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St-1279/2017</izvorni_sadrzaj>
    <derivirana_varijabla naziv="DomainObject.Predmet.OznakaBroj_1">St-1279/2017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SUPERIOR RAZMINIRANJE d.o.o.</izvorni_sadrzaj>
    <derivirana_varijabla naziv="DomainObject.Predmet.ProtustrankaFormated_1">  SUPERIOR RAZMINIRANJE d.o.o.</derivirana_varijabla>
  </DomainObject.Predmet.ProtustrankaFormated>
  <DomainObject.Predmet.ProtustrankaFormatedOIB>
    <izvorni_sadrzaj>  SUPERIOR RAZMINIRANJE d.o.o., OIB 19541261677</izvorni_sadrzaj>
    <derivirana_varijabla naziv="DomainObject.Predmet.ProtustrankaFormatedOIB_1">  SUPERIOR RAZMINIRANJE d.o.o., OIB 19541261677</derivirana_varijabla>
  </DomainObject.Predmet.ProtustrankaFormatedOIB>
  <DomainObject.Predmet.ProtustrankaFormatedWithAdress>
    <izvorni_sadrzaj> SUPERIOR RAZMINIRANJE d.o.o., Malešnica 27, 10000 Zagreb</izvorni_sadrzaj>
    <derivirana_varijabla naziv="DomainObject.Predmet.ProtustrankaFormatedWithAdress_1"> SUPERIOR RAZMINIRANJE d.o.o., Malešnica 27, 10000 Zagreb</derivirana_varijabla>
  </DomainObject.Predmet.ProtustrankaFormatedWithAdress>
  <DomainObject.Predmet.ProtustrankaFormatedWithAdressOIB>
    <izvorni_sadrzaj> SUPERIOR RAZMINIRANJE d.o.o., OIB 19541261677, Malešnica 27, 10000 Zagreb</izvorni_sadrzaj>
    <derivirana_varijabla naziv="DomainObject.Predmet.ProtustrankaFormatedWithAdressOIB_1"> SUPERIOR RAZMINIRANJE d.o.o., OIB 19541261677, Malešnica 27, 10000 Zagreb</derivirana_varijabla>
  </DomainObject.Predmet.ProtustrankaFormatedWithAdressOIB>
  <DomainObject.Predmet.ProtustrankaWithAdress>
    <izvorni_sadrzaj>SUPERIOR RAZMINIRANJE d.o.o. Malešnica 27, 10000 Zagreb</izvorni_sadrzaj>
    <derivirana_varijabla naziv="DomainObject.Predmet.ProtustrankaWithAdress_1">SUPERIOR RAZMINIRANJE d.o.o. Malešnica 27, 10000 Zagreb</derivirana_varijabla>
  </DomainObject.Predmet.ProtustrankaWithAdress>
  <DomainObject.Predmet.ProtustrankaWithAdressOIB>
    <izvorni_sadrzaj>SUPERIOR RAZMINIRANJE d.o.o., OIB 19541261677, Malešnica 27, 10000 Zagreb</izvorni_sadrzaj>
    <derivirana_varijabla naziv="DomainObject.Predmet.ProtustrankaWithAdressOIB_1">SUPERIOR RAZMINIRANJE d.o.o., OIB 19541261677, Malešnica 27, 10000 Zagreb</derivirana_varijabla>
  </DomainObject.Predmet.ProtustrankaWithAdressOIB>
  <DomainObject.Predmet.ProtustrankaNazivFormated>
    <izvorni_sadrzaj>SUPERIOR RAZMINIRANJE d.o.o.</izvorni_sadrzaj>
    <derivirana_varijabla naziv="DomainObject.Predmet.ProtustrankaNazivFormated_1">SUPERIOR RAZMINIRANJE d.o.o.</derivirana_varijabla>
  </DomainObject.Predmet.ProtustrankaNazivFormated>
  <DomainObject.Predmet.ProtustrankaNazivFormatedOIB>
    <izvorni_sadrzaj>SUPERIOR RAZMINIRANJE d.o.o., OIB 19541261677</izvorni_sadrzaj>
    <derivirana_varijabla naziv="DomainObject.Predmet.ProtustrankaNazivFormatedOIB_1">SUPERIOR RAZMINIRANJE d.o.o., OIB 19541261677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RAZMINIRANJE d.o.o.</item>
    </izvorni_sadrzaj>
    <derivirana_varijabla naziv="DomainObject.Predmet.ProtuStrankaListFormated_1">
      <item>SUPERIOR RAZMINIRANJE d.o.o.</item>
    </derivirana_varijabla>
  </DomainObject.Predmet.ProtuStrankaListFormated>
  <DomainObject.Predmet.ProtuStrankaListFormatedOIB>
    <izvorni_sadrzaj>
      <item>SUPERIOR RAZMINIRANJE d.o.o., OIB 19541261677</item>
    </izvorni_sadrzaj>
    <derivirana_varijabla naziv="DomainObject.Predmet.ProtuStrankaListFormatedOIB_1">
      <item>SUPERIOR RAZMINIRANJE d.o.o., OIB 19541261677</item>
    </derivirana_varijabla>
  </DomainObject.Predmet.ProtuStrankaListFormatedOIB>
  <DomainObject.Predmet.ProtuStrankaListFormatedWithAdress>
    <izvorni_sadrzaj>
      <item>SUPERIOR RAZMINIRANJE d.o.o., Malešnica 27, 10000 Zagreb</item>
    </izvorni_sadrzaj>
    <derivirana_varijabla naziv="DomainObject.Predmet.ProtuStrankaListFormatedWithAdress_1">
      <item>SUPERIOR RAZMINIRANJE d.o.o., Malešnica 27, 10000 Zagreb</item>
    </derivirana_varijabla>
  </DomainObject.Predmet.ProtuStrankaListFormatedWithAdress>
  <DomainObject.Predmet.ProtuStrankaListFormatedWithAdressOIB>
    <izvorni_sadrzaj>
      <item>SUPERIOR RAZMINIRANJE d.o.o., OIB 19541261677, Malešnica 27, 10000 Zagreb</item>
    </izvorni_sadrzaj>
    <derivirana_varijabla naziv="DomainObject.Predmet.ProtuStrankaListFormatedWithAdressOIB_1">
      <item>SUPERIOR RAZMINIRANJE d.o.o., OIB 19541261677, Malešnica 27, 10000 Zagreb</item>
    </derivirana_varijabla>
  </DomainObject.Predmet.ProtuStrankaListFormatedWithAdressOIB>
  <DomainObject.Predmet.ProtuStrankaListNazivFormated>
    <izvorni_sadrzaj>
      <item>SUPERIOR RAZMINIRANJE d.o.o.</item>
    </izvorni_sadrzaj>
    <derivirana_varijabla naziv="DomainObject.Predmet.ProtuStrankaListNazivFormated_1">
      <item>SUPERIOR RAZMINIRANJE d.o.o.</item>
    </derivirana_varijabla>
  </DomainObject.Predmet.ProtuStrankaListNazivFormated>
  <DomainObject.Predmet.ProtuStrankaListNazivFormatedOIB>
    <izvorni_sadrzaj>
      <item>SUPERIOR RAZMINIRANJE d.o.o., OIB 19541261677</item>
    </izvorni_sadrzaj>
    <derivirana_varijabla naziv="DomainObject.Predmet.ProtuStrankaListNazivFormatedOIB_1">
      <item>SUPERIOR RAZMINIRANJE d.o.o., OIB 19541261677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RAZMINIRANJE d.o.o.</izvorni_sadrzaj>
    <derivirana_varijabla naziv="DomainObject.Predmet.ProtustrankaIDrugi_1">SUPERIOR RAZMINIRANJE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RAZMINIRANJE d.o.o., OIB 19541261677, Malešnica 27, 10000 Zagreb</izvorni_sadrzaj>
    <derivirana_varijabla naziv="DomainObject.Predmet.ProtustrankaIDrugiAdressOIB_1">SUPERIOR RAZMINIRANJE d.o.o., OIB 19541261677,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RAZMINIRANJE d.o.o.</item>
      <item>FINA Regionalni centar Zagreb</item>
    </izvorni_sadrzaj>
    <derivirana_varijabla naziv="DomainObject.Predmet.SudioniciListNaziv_1">
      <item>SUPERIOR RAZMINIRANJE d.o.o.</item>
      <item>FINA Regionalni centar Zagreb</item>
    </derivirana_varijabla>
  </DomainObject.Predmet.SudioniciListNaziv>
  <DomainObject.Predmet.SudioniciListAdressOIB>
    <izvorni_sadrzaj>
      <item>SUPERIOR RAZMINIRANJE d.o.o., OIB 19541261677, Malešnica 27,10000 Zagreb</item>
      <item>FINA Regionalni centar Zagreb, OIB 85821130368, Trg svibanjskih žrtava 1995. br. 1,10000 Zagreb</item>
    </izvorni_sadrzaj>
    <derivirana_varijabla naziv="DomainObject.Predmet.SudioniciListAdressOIB_1">
      <item>SUPERIOR RAZMINIRANJE d.o.o., OIB 19541261677, Malešnica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19541261677</item>
      <item>, OIB 85821130368</item>
    </izvorni_sadrzaj>
    <derivirana_varijabla naziv="DomainObject.Predmet.SudioniciListNazivOIB_1">
      <item>, OIB 19541261677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C7ED3-8634-4BDB-9385-22D494856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2435</properties:Characters>
  <properties:Lines>85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2018-05-09T11:51:00Z</dcterms:created>
  <dc:creator>hermanj</dc:creator>
  <cp:lastModifiedBy>Darija Miličević</cp:lastModifiedBy>
  <cp:lastPrinted>2018-05-10T06:54:00Z</cp:lastPrinted>
  <dcterms:modified xmlns:xsi="http://www.w3.org/2001/XMLSchema-instance" xsi:type="dcterms:W3CDTF">2018-05-10T06:54:00Z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(St-1270-17__određ._prethodnog_postupka.docx)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