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dec8" w14:paraId="779dec8" w:rsidRDefault="00873283" w:rsidP="00873283" w:rsidR="00873283" w:rsidRPr="00873283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87328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87328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87328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87328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87328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873283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3958C8" w:rsidP="00873283" w:rsidR="003958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73283" w:rsidP="00873283" w:rsidR="00873283" w:rsidRPr="008732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73283" w:rsidP="00873283" w:rsidR="00873283" w:rsidRPr="0087328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drugih 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INTEGRAL ZADAR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Bilšić 7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56899922220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>, 26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873283" w:rsidP="00873283" w:rsidR="00873283" w:rsidRPr="0087328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73283" w:rsidP="00873283" w:rsidR="00873283" w:rsidRPr="008732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73283" w:rsidP="00873283" w:rsidR="00873283" w:rsidRPr="008732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INTEGRAL ZADAR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Bilšić 7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56899922220 </w:t>
      </w:r>
      <w:r w:rsidR="00AA716E">
        <w:rPr>
          <w:rFonts w:cs="Times New Roman" w:eastAsia="Times New Roman" w:hAnsi="Times New Roman" w:ascii="Times New Roman"/>
          <w:sz w:val="24"/>
          <w:szCs w:val="24"/>
          <w:lang w:eastAsia="hr-HR"/>
        </w:rPr>
        <w:t>s danom 26. travnja 2018. u 10,3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 kada će ovo rješenje biti objavljeno na 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873283" w:rsidP="00873283" w:rsidR="00873283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Stečajnim upravitelj</w:t>
      </w:r>
      <w:r w:rsidR="003958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dužnika imenuje se Ante Gabelica iz Splita, Ruđera Boškovića 7/125, OIB: 68765596631. </w:t>
      </w:r>
    </w:p>
    <w:p w:rsidRDefault="00873283" w:rsidP="00873283" w:rsid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87328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INTEGRAL ZADAR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Bilšić 7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56899922220.</w:t>
      </w:r>
    </w:p>
    <w:p w:rsidRDefault="00873283" w:rsidP="00873283" w:rsidR="00873283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873283" w:rsidP="00873283" w:rsidR="00873283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873283" w:rsidP="00873283" w:rsidR="00873283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873283" w:rsidP="00873283" w:rsidR="00873283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3958C8" w:rsidP="00873283" w:rsidR="003958C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73283" w:rsidP="00873283" w:rsidR="00E93D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13. siječnja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čl. 429. st. 1. 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broj 71/15, dalje u tekstu: SZ) navodeći da na dan 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>11. siječnja 2017.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19.170,45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</w:t>
      </w:r>
      <w:r w:rsidR="00E93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siječnja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E93D7F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su vjerovnici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ija i VIPnet d.o.o, Zagreb u propisanom roku podnijeli 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dužnikom, to je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posl. br. 5.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/2017-10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15. studenog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istog,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osl. br. gornji od </w:t>
      </w:r>
      <w:r w:rsid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16. siječnja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pokrenut prethodni postupak radi utvrđivanja pretpostavki za otvaranje stečajnoga postupka nad dužnikom u smislu odredbi čl. 433. i čl. 115. SZ-a. </w:t>
      </w:r>
    </w:p>
    <w:p w:rsidRDefault="00873283" w:rsidP="00E93D7F" w:rsidR="00E93D7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3283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 w:rsidR="00C31AE5">
        <w:rPr>
          <w:rFonts w:cs="Times New Roman" w:eastAsia="Calibri" w:hAnsi="Times New Roman" w:ascii="Times New Roman"/>
          <w:sz w:val="24"/>
          <w:szCs w:val="24"/>
        </w:rPr>
        <w:t>14. veljače</w:t>
      </w:r>
      <w:r w:rsidRPr="00873283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C31AE5">
        <w:rPr>
          <w:rFonts w:cs="Times New Roman" w:eastAsia="Calibri" w:hAnsi="Times New Roman" w:ascii="Times New Roman"/>
          <w:sz w:val="24"/>
          <w:szCs w:val="24"/>
        </w:rPr>
        <w:t>8</w:t>
      </w:r>
      <w:r w:rsidRPr="00873283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C31AE5">
        <w:rPr>
          <w:rFonts w:cs="Times New Roman" w:eastAsia="Calibri" w:hAnsi="Times New Roman" w:ascii="Times New Roman"/>
          <w:sz w:val="24"/>
          <w:szCs w:val="24"/>
        </w:rPr>
        <w:t>d</w:t>
      </w:r>
      <w:r w:rsidRPr="00873283">
        <w:rPr>
          <w:rFonts w:cs="Times New Roman" w:eastAsia="Calibri" w:hAnsi="Times New Roman" w:ascii="Times New Roman"/>
          <w:sz w:val="24"/>
          <w:szCs w:val="24"/>
        </w:rPr>
        <w:t>irektor</w:t>
      </w:r>
      <w:r w:rsidR="00C31AE5">
        <w:rPr>
          <w:rFonts w:cs="Times New Roman" w:eastAsia="Calibri" w:hAnsi="Times New Roman" w:ascii="Times New Roman"/>
          <w:sz w:val="24"/>
          <w:szCs w:val="24"/>
        </w:rPr>
        <w:t>ica dužnika je u bitnom navela da je suglasna s prijedlogom vjerovnika za otvaranje stečajnog postupka nad dužnikom iz razloga jer postoji stečajni razlog nesposobnosti dužnika za plaćanje dospjelih obveza prema vjerovnicima u iznosu od preko 20.000,00 kuna, da je osnovna djelatnost dužnika bila pružanje informatičkih usluga programiranjem, da dužnik istu ne obavlja još od 2016. godine  te da u svom vlasništvu nema imovinu unovčenjem koje bi se mogli podmiriti troškovi  stečajnog postupka i vjerovnici dužnika.</w:t>
      </w:r>
    </w:p>
    <w:p w:rsidRDefault="00873283" w:rsidP="00E93D7F" w:rsidR="00873283" w:rsidRPr="0087328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73283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ovog suda posl. br. gornji od </w:t>
      </w:r>
      <w:r w:rsidR="00C31AE5">
        <w:rPr>
          <w:rFonts w:cs="Times New Roman" w:eastAsia="Calibri" w:hAnsi="Times New Roman" w:ascii="Times New Roman"/>
          <w:sz w:val="24"/>
          <w:szCs w:val="24"/>
        </w:rPr>
        <w:t>23. ožujka</w:t>
      </w:r>
      <w:r w:rsidRPr="00873283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na e-oglasnoj ploči ovog suda 23. ožujka  2018. slijedom čega je rok za uplatu navedenog predujma istekao 2. travnja 2018. 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 upravitelja dužnika u predmetnom postupku obavljen metodom slučajnog odabira s liste A stečajnih upravitelja za područje nadležnosti ovog suda i to primjenom odredbe čl. 23. st. 3. u vezi s čl. 84. st. 1. i 432. SZ-a. 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3D7F" w:rsidP="00873283" w:rsidR="00873283" w:rsidRPr="008732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26</w:t>
      </w:r>
      <w:r w:rsidR="00873283"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873283" w:rsidP="00873283" w:rsidR="00873283" w:rsidRPr="008732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73283" w:rsidP="00873283" w:rsidR="00873283" w:rsidRPr="00873283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Sutkinja</w:t>
      </w:r>
    </w:p>
    <w:p w:rsidRDefault="00873283" w:rsidP="00873283" w:rsidR="00873283" w:rsidRPr="00873283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73283" w:rsidP="00873283" w:rsidR="00873283" w:rsidRPr="0087328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3283" w:rsidP="00873283" w:rsidR="00873283" w:rsidRPr="008732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ŽDO-u u Zadru, Građansko-upravnom odjelu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873283" w:rsidP="00873283" w:rsidR="00873283" w:rsidRPr="0087328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328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283" w:rsidP="00873283" w:rsidR="00873283">
      <w:pPr>
        <w:spacing w:lineRule="auto" w:line="240" w:after="0"/>
      </w:pPr>
      <w:r>
        <w:separator/>
      </w:r>
    </w:p>
  </w:endnote>
  <w:endnote w:id="0" w:type="continuationSeparator">
    <w:p w:rsidRDefault="00873283" w:rsidP="00873283" w:rsidR="008732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283" w:rsidP="00873283" w:rsidR="00873283">
      <w:pPr>
        <w:spacing w:lineRule="auto" w:line="240" w:after="0"/>
      </w:pPr>
      <w:r>
        <w:separator/>
      </w:r>
    </w:p>
  </w:footnote>
  <w:footnote w:id="0" w:type="continuationSeparator">
    <w:p w:rsidRDefault="00873283" w:rsidP="00873283" w:rsidR="008732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C31AE5" w:rsidP="003958C8" w:rsidR="00D21CF9" w:rsidRPr="003958C8">
        <w:pPr>
          <w:rPr>
            <w:rFonts w:cs="Times New Roman" w:hAnsi="Times New Roman" w:ascii="Times New Roman"/>
            <w:sz w:val="24"/>
          </w:rPr>
        </w:pPr>
        <w:r w:rsidRPr="003958C8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</w:t>
        </w:r>
        <w:r w:rsidR="003958C8" w:rsidRPr="003958C8">
          <w:rPr>
            <w:rFonts w:cs="Times New Roman" w:hAnsi="Times New Roman" w:ascii="Times New Roman"/>
            <w:sz w:val="24"/>
            <w:szCs w:val="24"/>
          </w:rPr>
          <w:t xml:space="preserve">  </w:t>
        </w:r>
        <w:r w:rsidRPr="003958C8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58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71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21CF9">
          <w:t xml:space="preserve"> </w:t>
        </w:r>
        <w:r>
          <w:t xml:space="preserve">                     </w:t>
        </w:r>
        <w:r w:rsidR="003958C8">
          <w:t xml:space="preserve">   </w:t>
        </w:r>
        <w:r w:rsidRPr="00873283">
          <w:rPr>
            <w:rFonts w:cs="Times New Roman" w:hAnsi="Times New Roman" w:ascii="Times New Roman"/>
            <w:sz w:val="24"/>
          </w:rPr>
          <w:t>Poslovni broj: 3.</w:t>
        </w:r>
        <w:r w:rsidR="003958C8">
          <w:rPr>
            <w:rFonts w:cs="Times New Roman" w:hAnsi="Times New Roman" w:ascii="Times New Roman"/>
            <w:sz w:val="24"/>
          </w:rPr>
          <w:t xml:space="preserve"> </w:t>
        </w:r>
        <w:r w:rsidRPr="00873283">
          <w:rPr>
            <w:rFonts w:cs="Times New Roman" w:hAnsi="Times New Roman" w:ascii="Times New Roman"/>
            <w:sz w:val="24"/>
          </w:rPr>
          <w:t>St-</w:t>
        </w:r>
        <w:r w:rsidR="00873283" w:rsidRPr="00873283">
          <w:rPr>
            <w:rFonts w:cs="Times New Roman" w:hAnsi="Times New Roman" w:ascii="Times New Roman"/>
            <w:sz w:val="24"/>
          </w:rPr>
          <w:t>509</w:t>
        </w:r>
        <w:r w:rsidRPr="00873283">
          <w:rPr>
            <w:rFonts w:cs="Times New Roman" w:hAnsi="Times New Roman" w:ascii="Times New Roman"/>
            <w:sz w:val="24"/>
          </w:rPr>
          <w:t>/201</w:t>
        </w:r>
        <w:r w:rsidR="00873283" w:rsidRPr="00873283">
          <w:rPr>
            <w:rFonts w:cs="Times New Roman" w:hAnsi="Times New Roman" w:ascii="Times New Roman"/>
            <w:sz w:val="24"/>
          </w:rPr>
          <w:t>7</w:t>
        </w:r>
        <w:r w:rsidR="003958C8">
          <w:rPr>
            <w:rFonts w:cs="Times New Roman" w:hAnsi="Times New Roman" w:ascii="Times New Roman"/>
            <w:sz w:val="24"/>
          </w:rPr>
          <w:t>-9</w:t>
        </w:r>
      </w:p>
    </w:sdtContent>
  </w:sdt>
  <w:p w:rsidRDefault="00AA716E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AE5" w:rsidP="003958C8" w:rsidR="00D628C7" w:rsidRPr="003958C8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Poslovni broj: 3.St-</w:t>
    </w:r>
    <w:r w:rsidR="003958C8">
      <w:rPr>
        <w:rFonts w:cs="Times New Roman" w:hAnsi="Times New Roman" w:ascii="Times New Roman"/>
        <w:sz w:val="24"/>
      </w:rPr>
      <w:t>509/2017-9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283"/>
    <w:rsid w:val="003958C8"/>
    <w:rsid w:val="00873283"/>
    <w:rsid w:val="00AA716E"/>
    <w:rsid w:val="00C31AE5"/>
    <w:rsid w:val="00DB052E"/>
    <w:rsid w:val="00E9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328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732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32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32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3283"/>
  </w:style>
  <w:style w:styleId="Tekstrezerviranogmjesta" w:type="character">
    <w:name w:val="Placeholder Text"/>
    <w:basedOn w:val="Zadanifontodlomka"/>
    <w:uiPriority w:val="99"/>
    <w:semiHidden/>
    <w:rsid w:val="00AA7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1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716E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716E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716E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328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732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32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32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3283"/>
  </w:style>
  <w:style w:styleId="Tekstrezerviranogmjesta" w:type="character">
    <w:name w:val="Placeholder Text"/>
    <w:basedOn w:val="Zadanifontodlomka"/>
    <w:uiPriority w:val="99"/>
    <w:semiHidden/>
    <w:rsid w:val="00AA7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1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716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716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716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St-509/2017-9</izvorni_sadrzaj>
    <derivirana_varijabla naziv="DomainObject.Oznaka_1">St-509/2017-9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 ZADAR j.d.o.o. za ugostiteljstvo</izvorni_sadrzaj>
    <derivirana_varijabla naziv="DomainObject.Predmet.ProtustrankaFormated_1">  INTEGRAL ZADAR j.d.o.o. za ugostiteljstvo</derivirana_varijabla>
  </DomainObject.Predmet.ProtustrankaFormated>
  <DomainObject.Predmet.ProtustrankaFormatedOIB>
    <izvorni_sadrzaj>  INTEGRAL ZADAR j.d.o.o. za ugostiteljstvo, OIB 56899922220</izvorni_sadrzaj>
    <derivirana_varijabla naziv="DomainObject.Predmet.ProtustrankaFormatedOIB_1">  INTEGRAL ZADAR j.d.o.o. za ugostiteljstvo, OIB 56899922220</derivirana_varijabla>
  </DomainObject.Predmet.ProtustrankaFormatedOIB>
  <DomainObject.Predmet.ProtustrankaFormatedWithAdress>
    <izvorni_sadrzaj> INTEGRAL ZADAR j.d.o.o. za ugostiteljstvo, Braće Bilšić 7, 23000 Zadar</izvorni_sadrzaj>
    <derivirana_varijabla naziv="DomainObject.Predmet.ProtustrankaFormatedWithAdress_1"> INTEGRAL ZADAR j.d.o.o. za ugostiteljstvo, Braće Bilšić 7, 23000 Zadar</derivirana_varijabla>
  </DomainObject.Predmet.ProtustrankaFormatedWithAdress>
  <DomainObject.Predmet.ProtustrankaFormatedWithAdressOIB>
    <izvorni_sadrzaj> INTEGRAL ZADAR j.d.o.o. za ugostiteljstvo, OIB 56899922220, Braće Bilšić 7, 23000 Zadar</izvorni_sadrzaj>
    <derivirana_varijabla naziv="DomainObject.Predmet.ProtustrankaFormatedWithAdressOIB_1"> INTEGRAL ZADAR j.d.o.o. za ugostiteljstvo, OIB 56899922220, Braće Bilšić 7, 23000 Zadar</derivirana_varijabla>
  </DomainObject.Predmet.ProtustrankaFormatedWithAdressOIB>
  <DomainObject.Predmet.ProtustrankaWithAdress>
    <izvorni_sadrzaj>INTEGRAL ZADAR j.d.o.o. za ugostiteljstvo Braće Bilšić 7, 23000 Zadar</izvorni_sadrzaj>
    <derivirana_varijabla naziv="DomainObject.Predmet.ProtustrankaWithAdress_1">INTEGRAL ZADAR j.d.o.o. za ugostiteljstvo Braće Bilšić 7, 23000 Zadar</derivirana_varijabla>
  </DomainObject.Predmet.ProtustrankaWithAdress>
  <DomainObject.Predmet.ProtustrankaWithAdressOIB>
    <izvorni_sadrzaj>INTEGRAL ZADAR j.d.o.o. za ugostiteljstvo, OIB 56899922220, Braće Bilšić 7, 23000 Zadar</izvorni_sadrzaj>
    <derivirana_varijabla naziv="DomainObject.Predmet.ProtustrankaWithAdressOIB_1">INTEGRAL ZADAR j.d.o.o. za ugostiteljstvo, OIB 56899922220, Braće Bilšić 7, 23000 Zadar</derivirana_varijabla>
  </DomainObject.Predmet.ProtustrankaWithAdressOIB>
  <DomainObject.Predmet.ProtustrankaNazivFormated>
    <izvorni_sadrzaj>INTEGRAL ZADAR j.d.o.o. za ugostiteljstvo</izvorni_sadrzaj>
    <derivirana_varijabla naziv="DomainObject.Predmet.ProtustrankaNazivFormated_1">INTEGRAL ZADAR j.d.o.o. za ugostiteljstvo</derivirana_varijabla>
  </DomainObject.Predmet.ProtustrankaNazivFormated>
  <DomainObject.Predmet.ProtustrankaNazivFormatedOIB>
    <izvorni_sadrzaj>INTEGRAL ZADAR j.d.o.o. za ugostiteljstvo, OIB 56899922220</izvorni_sadrzaj>
    <derivirana_varijabla naziv="DomainObject.Predmet.ProtustrankaNazivFormatedOIB_1">INTEGRAL ZADAR j.d.o.o. za ugostiteljstvo, OIB 56899922220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Anamarija Friganović Goić</izvorni_sadrzaj>
    <derivirana_varijabla naziv="DomainObject.Predmet.StrankaFormated_1">  Financijska agencija, Podružnica Zadar; Anamarija Friganović Goić</derivirana_varijabla>
  </DomainObject.Predmet.StrankaFormated>
  <DomainObject.Predmet.StrankaFormatedOIB>
    <izvorni_sadrzaj>  Financijska agencija, Podružnica Zadar, OIB 85821130368; Anamarija Friganović Goić, OIB 50940281533</izvorni_sadrzaj>
    <derivirana_varijabla naziv="DomainObject.Predmet.StrankaFormatedOIB_1">  Financijska agencija, Podružnica Zadar, OIB 85821130368; Anamarija Friganović Goić, OIB 50940281533</derivirana_varijabla>
  </DomainObject.Predmet.StrankaFormatedOIB>
  <DomainObject.Predmet.StrankaFormatedWithAdress>
    <izvorni_sadrzaj> Financijska agencija, Podružnica Zadar; Anamarija Friganović Goić, Braće Bilšić 7, 23000 Zadar</izvorni_sadrzaj>
    <derivirana_varijabla naziv="DomainObject.Predmet.StrankaFormatedWithAdress_1"> Financijska agencija, Podružnica Zadar; Anamarija Friganović Goić, Braće Bilšić 7, 23000 Zadar</derivirana_varijabla>
  </DomainObject.Predmet.StrankaFormatedWithAdress>
  <DomainObject.Predmet.StrankaFormatedWithAdressOIB>
    <izvorni_sadrzaj> Financijska agencija, Podružnica Zadar, OIB 85821130368; Anamarija Friganović Goić, OIB 50940281533, Braće Bilšić 7, 23000 Zadar</izvorni_sadrzaj>
    <derivirana_varijabla naziv="DomainObject.Predmet.StrankaFormatedWithAdressOIB_1"> Financijska agencija, Podružnica Zadar, OIB 85821130368; Anamarija Friganović Goić, OIB 50940281533, Braće Bilšić 7, 23000 Zadar</derivirana_varijabla>
  </DomainObject.Predmet.StrankaFormatedWithAdressOIB>
  <DomainObject.Predmet.StrankaWithAdress>
    <izvorni_sadrzaj>Financijska agencija, Podružnica Zadar ,Anamarija Friganović Goić Braće Bilšić 7,23000 Zadar</izvorni_sadrzaj>
    <derivirana_varijabla naziv="DomainObject.Predmet.StrankaWithAdress_1">Financijska agencija, Podružnica Zadar ,Anamarija Friganović Goić Braće Bilšić 7,23000 Zadar</derivirana_varijabla>
  </DomainObject.Predmet.StrankaWithAdress>
  <DomainObject.Predmet.StrankaWithAdressOIB>
    <izvorni_sadrzaj>Financijska agencija, Podružnica Zadar, OIB 85821130368,Anamarija Friganović Goić, OIB 50940281533, Braće Bilšić 7,23000 Zadar</izvorni_sadrzaj>
    <derivirana_varijabla naziv="DomainObject.Predmet.StrankaWithAdressOIB_1">Financijska agencija, Podružnica Zadar, OIB 85821130368,Anamarija Friganović Goić, OIB 50940281533, Braće Bilšić 7,23000 Zadar</derivirana_varijabla>
  </DomainObject.Predmet.StrankaWithAdressOIB>
  <DomainObject.Predmet.StrankaNazivFormated>
    <izvorni_sadrzaj>Financijska agencija, Podružnica Zadar,Anamarija Friganović Goić</izvorni_sadrzaj>
    <derivirana_varijabla naziv="DomainObject.Predmet.StrankaNazivFormated_1">Financijska agencija, Podružnica Zadar,Anamarija Friganović Goić</derivirana_varijabla>
  </DomainObject.Predmet.StrankaNazivFormated>
  <DomainObject.Predmet.StrankaNazivFormatedOIB>
    <izvorni_sadrzaj>Financijska agencija, Podružnica Zadar, OIB 85821130368,Anamarija Friganović Goić, OIB 50940281533</izvorni_sadrzaj>
    <derivirana_varijabla naziv="DomainObject.Predmet.StrankaNazivFormatedOIB_1">Financijska agencija, Podružnica Zadar, OIB 85821130368,Anamarija Friganović Goić, OIB 50940281533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Anamarija Friganović Goić</item>
    </izvorni_sadrzaj>
    <derivirana_varijabla naziv="DomainObject.Predmet.StrankaListFormated_1">
      <item>Financijska agencija, Podružnica Zadar</item>
      <item>Anamarija Friganović Goić</item>
    </derivirana_varijabla>
  </DomainObject.Predmet.StrankaListFormated>
  <DomainObject.Predmet.StrankaListFormatedOIB>
    <izvorni_sadrzaj>
      <item>Financijska agencija, Podružnica Zadar, OIB 85821130368</item>
      <item>Anamarija Friganović Goić, OIB 50940281533</item>
    </izvorni_sadrzaj>
    <derivirana_varijabla naziv="DomainObject.Predmet.StrankaListFormatedOIB_1">
      <item>Financijska agencija, Podružnica Zadar, OIB 85821130368</item>
      <item>Anamarija Friganović Goić, OIB 50940281533</item>
    </derivirana_varijabla>
  </DomainObject.Predmet.StrankaListFormatedOIB>
  <DomainObject.Predmet.StrankaListFormatedWithAdress>
    <izvorni_sadrzaj>
      <item>Financijska agencija, Podružnica Zadar</item>
      <item>Anamarija Friganović Goić, Braće Bilšić 7, 23000 Zadar</item>
    </izvorni_sadrzaj>
    <derivirana_varijabla naziv="DomainObject.Predmet.StrankaListFormatedWithAdress_1">
      <item>Financijska agencija, Podružnica Zadar</item>
      <item>Anamarija Friganović Goić, Braće Bilšić 7, 23000 Zadar</item>
    </derivirana_varijabla>
  </DomainObject.Predmet.StrankaListFormatedWithAdress>
  <DomainObject.Predmet.StrankaListFormatedWithAdressOIB>
    <izvorni_sadrzaj>
      <item>Financijska agencija, Podružnica Zadar, OIB 85821130368</item>
      <item>Anamarija Friganović Goić, OIB 50940281533, Braće Bilšić 7, 23000 Zadar</item>
    </izvorni_sadrzaj>
    <derivirana_varijabla naziv="DomainObject.Predmet.StrankaListFormatedWithAdressOIB_1">
      <item>Financijska agencija, Podružnica Zadar, OIB 85821130368</item>
      <item>Anamarija Friganović Goić, OIB 50940281533, Braće Bilšić 7, 23000 Zadar</item>
    </derivirana_varijabla>
  </DomainObject.Predmet.StrankaListFormatedWithAdressOIB>
  <DomainObject.Predmet.StrankaListNazivFormated>
    <izvorni_sadrzaj>
      <item>Financijska agencija, Podružnica Zadar</item>
      <item>Anamarija Friganović Goić</item>
    </izvorni_sadrzaj>
    <derivirana_varijabla naziv="DomainObject.Predmet.StrankaListNazivFormated_1">
      <item>Financijska agencija, Podružnica Zadar</item>
      <item>Anamarija Friganović Goić</item>
    </derivirana_varijabla>
  </DomainObject.Predmet.StrankaListNazivFormated>
  <DomainObject.Predmet.StrankaListNazivFormatedOIB>
    <izvorni_sadrzaj>
      <item>Financijska agencija, Podružnica Zadar, OIB 85821130368</item>
      <item>Anamarija Friganović Goić, OIB 50940281533</item>
    </izvorni_sadrzaj>
    <derivirana_varijabla naziv="DomainObject.Predmet.StrankaListNazivFormatedOIB_1">
      <item>Financijska agencija, Podružnica Zadar, OIB 85821130368</item>
      <item>Anamarija Friganović Goić, OIB 50940281533</item>
    </derivirana_varijabla>
  </DomainObject.Predmet.StrankaListNazivFormatedOIB>
  <DomainObject.Predmet.ProtuStrankaListFormated>
    <izvorni_sadrzaj>
      <item>INTEGRAL ZADAR j.d.o.o. za ugostiteljstvo</item>
    </izvorni_sadrzaj>
    <derivirana_varijabla naziv="DomainObject.Predmet.ProtuStrankaListFormated_1">
      <item>INTEGRAL ZADAR j.d.o.o. za ugostiteljstvo</item>
    </derivirana_varijabla>
  </DomainObject.Predmet.ProtuStrankaListFormated>
  <DomainObject.Predmet.ProtuStrankaListFormatedOIB>
    <izvorni_sadrzaj>
      <item>INTEGRAL ZADAR j.d.o.o. za ugostiteljstvo, OIB 56899922220</item>
    </izvorni_sadrzaj>
    <derivirana_varijabla naziv="DomainObject.Predmet.ProtuStrankaListFormatedOIB_1">
      <item>INTEGRAL ZADAR j.d.o.o. za ugostiteljstvo, OIB 56899922220</item>
    </derivirana_varijabla>
  </DomainObject.Predmet.ProtuStrankaListFormatedOIB>
  <DomainObject.Predmet.ProtuStrankaListFormatedWithAdress>
    <izvorni_sadrzaj>
      <item>INTEGRAL ZADAR j.d.o.o. za ugostiteljstvo, Braće Bilšić 7, 23000 Zadar</item>
    </izvorni_sadrzaj>
    <derivirana_varijabla naziv="DomainObject.Predmet.ProtuStrankaListFormatedWithAdress_1">
      <item>INTEGRAL ZADAR j.d.o.o. za ugostiteljstvo, Braće Bilšić 7, 23000 Zadar</item>
    </derivirana_varijabla>
  </DomainObject.Predmet.ProtuStrankaListFormatedWithAdress>
  <DomainObject.Predmet.ProtuStrankaListFormatedWithAdressOIB>
    <izvorni_sadrzaj>
      <item>INTEGRAL ZADAR j.d.o.o. za ugostiteljstvo, OIB 56899922220, Braće Bilšić 7, 23000 Zadar</item>
    </izvorni_sadrzaj>
    <derivirana_varijabla naziv="DomainObject.Predmet.ProtuStrankaListFormatedWithAdressOIB_1">
      <item>INTEGRAL ZADAR j.d.o.o. za ugostiteljstvo, OIB 56899922220, Braće Bilšić 7, 23000 Zadar</item>
    </derivirana_varijabla>
  </DomainObject.Predmet.ProtuStrankaListFormatedWithAdressOIB>
  <DomainObject.Predmet.ProtuStrankaListNazivFormated>
    <izvorni_sadrzaj>
      <item>INTEGRAL ZADAR j.d.o.o. za ugostiteljstvo</item>
    </izvorni_sadrzaj>
    <derivirana_varijabla naziv="DomainObject.Predmet.ProtuStrankaListNazivFormated_1">
      <item>INTEGRAL ZADAR j.d.o.o. za ugostiteljstvo</item>
    </derivirana_varijabla>
  </DomainObject.Predmet.ProtuStrankaListNazivFormated>
  <DomainObject.Predmet.ProtuStrankaListNazivFormatedOIB>
    <izvorni_sadrzaj>
      <item>INTEGRAL ZADAR j.d.o.o. za ugostiteljstvo, OIB 56899922220</item>
    </izvorni_sadrzaj>
    <derivirana_varijabla naziv="DomainObject.Predmet.ProtuStrankaListNazivFormatedOIB_1">
      <item>INTEGRAL ZADAR j.d.o.o. za ugostiteljstvo, OIB 56899922220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St-509/2017-9</izvorni_sadrzaj>
    <derivirana_varijabla naziv="DomainObject.PoslovniBrojDokumenta_1">St-509/2017-9</derivirana_varijabla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INTEGRAL ZADAR j.d.o.o. za ugostiteljstvo</izvorni_sadrzaj>
    <derivirana_varijabla naziv="DomainObject.Predmet.ProtustrankaIDrugi_1">INTEGRAL ZADAR j.d.o.o. za ugostiteljstvo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INTEGRAL ZADAR j.d.o.o. za ugostiteljstvo, OIB 56899922220, Braće Bilšić 7, 23000 Zadar</izvorni_sadrzaj>
    <derivirana_varijabla naziv="DomainObject.Predmet.ProtustrankaIDrugiAdressOIB_1">INTEGRAL ZADAR j.d.o.o. za ugostiteljstvo, OIB 56899922220,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 ZADAR j.d.o.o. za ugostiteljstvo</item>
      <item>Financijska agencija, Podružnica Zadar</item>
      <item>Anamarija Friganović Goić</item>
    </izvorni_sadrzaj>
    <derivirana_varijabla naziv="DomainObject.Predmet.SudioniciListNaziv_1">
      <item>INTEGRAL ZADAR j.d.o.o. za ugostiteljstvo</item>
      <item>Financijska agencija, Podružnica Zadar</item>
      <item>Anamarija Friganović Goić</item>
    </derivirana_varijabla>
  </DomainObject.Predmet.SudioniciListNaziv>
  <DomainObject.Predmet.SudioniciListAdressOIB>
    <izvorni_sadrzaj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izvorni_sadrzaj>
    <derivirana_varijabla naziv="DomainObject.Predmet.SudioniciListAdressOIB_1"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56899922220</item>
      <item>, OIB 85821130368</item>
      <item>, OIB 50940281533</item>
    </izvorni_sadrzaj>
    <derivirana_varijabla naziv="DomainObject.Predmet.SudioniciListNazivOIB_1">
      <item>, OIB 56899922220</item>
      <item>, OIB 85821130368</item>
      <item>, OIB 50940281533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1074</properties:Words>
  <properties:Characters>5828</properties:Characters>
  <properties:Lines>116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2018-04-25T09:12:00Z</dcterms:created>
  <dc:creator>wsadmin</dc:creator>
  <cp:lastModifiedBy>Nena Mužanović</cp:lastModifiedBy>
  <cp:lastPrinted>2018-04-26T08:22:00Z</cp:lastPrinted>
  <dcterms:modified xmlns:xsi="http://www.w3.org/2001/XMLSchema-instance" xsi:type="dcterms:W3CDTF">2018-04-26T08:22:00Z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St-509/2017-9 / Odluka - Rješenje - otvaranje i zaključenje stečajnog postupka (čl. 132) (st-509-17 po 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