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81884" w14:paraId="f281884" w:rsidRDefault="007F091A" w:rsidP="007F091A" w:rsidR="007F091A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  <w:r w:rsidR="00BB523A">
        <w:rPr>
          <w:b/>
        </w:rPr>
        <w:t>Broj:7/St-643/2011-78</w:t>
      </w:r>
    </w:p>
    <w:p w:rsidRDefault="007F091A" w:rsidP="007F091A" w:rsidR="007F091A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7F091A" w:rsidP="007F091A" w:rsidR="007F091A">
      <w:pPr>
        <w:jc w:val="both"/>
        <w:rPr>
          <w:b/>
        </w:rPr>
      </w:pPr>
      <w:r>
        <w:rPr>
          <w:b/>
        </w:rPr>
        <w:t>TRGOVAČKI SUD U OSIJEKU</w:t>
      </w:r>
    </w:p>
    <w:p w:rsidRDefault="007F091A" w:rsidP="007F091A" w:rsidR="007F091A">
      <w:pPr>
        <w:jc w:val="both"/>
        <w:rPr>
          <w:b/>
        </w:rPr>
      </w:pPr>
      <w:r>
        <w:rPr>
          <w:b/>
        </w:rPr>
        <w:t>STALNA SLUŽBA  U SLAVONSKOM BRODU</w:t>
      </w:r>
    </w:p>
    <w:p w:rsidRDefault="007F091A" w:rsidP="007F091A" w:rsidR="007F091A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</w:p>
    <w:p w:rsidRDefault="007F091A" w:rsidP="007F091A" w:rsidR="007F091A">
      <w:pPr>
        <w:jc w:val="both"/>
        <w:rPr>
          <w:b/>
        </w:rPr>
      </w:pPr>
      <w:r>
        <w:rPr>
          <w:b/>
        </w:rPr>
        <w:t>SLAVONSKI BROD</w:t>
      </w:r>
    </w:p>
    <w:p w:rsidRDefault="007F091A" w:rsidP="007F091A" w:rsidR="007F091A">
      <w:pPr>
        <w:jc w:val="both"/>
        <w:rPr>
          <w:b/>
        </w:rPr>
      </w:pPr>
    </w:p>
    <w:p w:rsidRDefault="007F091A" w:rsidP="007F091A" w:rsidR="007F091A">
      <w:pPr>
        <w:jc w:val="both"/>
        <w:rPr>
          <w:b/>
        </w:rPr>
      </w:pPr>
    </w:p>
    <w:p w:rsidRDefault="007F091A" w:rsidP="007F091A" w:rsidR="007F091A">
      <w:pPr>
        <w:jc w:val="center"/>
        <w:rPr>
          <w:b/>
        </w:rPr>
      </w:pPr>
      <w:r>
        <w:rPr>
          <w:b/>
        </w:rPr>
        <w:t>Z A K L J U Č A K</w:t>
      </w:r>
    </w:p>
    <w:p w:rsidRDefault="007F091A" w:rsidP="007F091A" w:rsidR="007F091A">
      <w:pPr>
        <w:jc w:val="both"/>
      </w:pPr>
    </w:p>
    <w:p w:rsidRDefault="007F091A" w:rsidP="007F091A" w:rsidR="007F091A">
      <w:pPr>
        <w:ind w:firstLine="1440"/>
        <w:jc w:val="both"/>
      </w:pPr>
      <w:r>
        <w:t xml:space="preserve"> TRGOVAČKI SUD U OSIJEKU, STALNA SLUŽBA U SLAVONSKOM BRODU, po stečajnoj sutkinji Mirni Vujčić u stečajnom postupku nad stečajnim dužnikom HERBST d.o.o. za trgovinu na veliko i malo, proizvodnju, obrt, promet, ugostiteljstvo, uvoz-izvoz, "u stečaju", skraćena tvrtka: HERBST d.o.o. "u stečaju", Slavonski Brod, Zagrebačka 53, OIB 49202951479 , dana 1</w:t>
      </w:r>
      <w:r w:rsidR="00BB523A">
        <w:t>7</w:t>
      </w:r>
      <w:r>
        <w:t xml:space="preserve">. </w:t>
      </w:r>
      <w:r w:rsidR="00BB523A">
        <w:t xml:space="preserve">listopada </w:t>
      </w:r>
      <w:r>
        <w:t>2017. godine</w:t>
      </w:r>
    </w:p>
    <w:p w:rsidRDefault="007F091A" w:rsidP="007F091A" w:rsidR="007F091A">
      <w:pPr>
        <w:jc w:val="center"/>
      </w:pPr>
    </w:p>
    <w:p w:rsidRDefault="007F091A" w:rsidP="007F091A" w:rsidR="007F091A">
      <w:pPr>
        <w:jc w:val="center"/>
      </w:pPr>
      <w:r>
        <w:t>z a k l j u č i o     j e</w:t>
      </w:r>
    </w:p>
    <w:p w:rsidRDefault="007F091A" w:rsidP="007F091A" w:rsidR="007F091A">
      <w:pPr>
        <w:ind w:firstLine="1440"/>
        <w:jc w:val="both"/>
      </w:pPr>
    </w:p>
    <w:p w:rsidRDefault="007F091A" w:rsidP="007F091A" w:rsidR="007F091A">
      <w:pPr>
        <w:ind w:firstLine="1440"/>
        <w:jc w:val="both"/>
      </w:pPr>
      <w:r>
        <w:t xml:space="preserve">Nalaže se stečajnom upravitelju </w:t>
      </w:r>
      <w:r w:rsidR="00611F9B">
        <w:t xml:space="preserve">stečajnog dužnika </w:t>
      </w:r>
      <w:r>
        <w:t xml:space="preserve">Milanu Stanić iz Slavonskog Broda, Matije Gupca 28, OIB 01567983373 </w:t>
      </w:r>
      <w:r w:rsidR="00611F9B">
        <w:t>u roku od tri</w:t>
      </w:r>
      <w:r w:rsidR="00611F9B" w:rsidRPr="00611F9B">
        <w:t xml:space="preserve"> dana od isteka osmog dana od dana objave ovoga zaključka na e-Oglasnoj ploči sudova</w:t>
      </w:r>
      <w:r w:rsidR="00611F9B">
        <w:t xml:space="preserve"> očitovati se kada je točno zaprimio prijavu tražbine Hrvatskih šuma društvo s ograničenom odgovornošću Zagreb odnosno da li je istu zaprimio u roku za prijavu tražbina određenom rješenjem o otvaranju stečajnog postupka posl.br. 7/St-643/2011-10 od 04. travnja 2012.godine ili nakon isteka roka za prijavljivanje određenim tim  rješenjem odnosno u kojem je roku nakon održanog ispitnog ročišta zaprimio prijavu tražbine, a kako bi se moglo odlučiti o zakazivanju posebnog ispitnog ročišta.</w:t>
      </w:r>
    </w:p>
    <w:p w:rsidRDefault="007F091A" w:rsidP="007F091A" w:rsidR="007F091A">
      <w:pPr>
        <w:ind w:firstLine="1440"/>
        <w:jc w:val="both"/>
      </w:pPr>
      <w:r>
        <w:t xml:space="preserve"> </w:t>
      </w:r>
    </w:p>
    <w:p w:rsidRDefault="007F091A" w:rsidP="007F091A" w:rsidR="007F091A">
      <w:pPr>
        <w:ind w:firstLine="1440"/>
        <w:jc w:val="both"/>
      </w:pPr>
    </w:p>
    <w:p w:rsidRDefault="007F091A" w:rsidP="007F091A" w:rsidR="007F091A">
      <w:pPr>
        <w:jc w:val="center"/>
      </w:pPr>
      <w:r>
        <w:t>U Slavonskom Brodu, 1</w:t>
      </w:r>
      <w:r w:rsidR="00BB523A">
        <w:t>7</w:t>
      </w:r>
      <w:r>
        <w:t xml:space="preserve">. </w:t>
      </w:r>
      <w:r w:rsidR="00BB523A">
        <w:t>listopada</w:t>
      </w:r>
      <w:r>
        <w:t xml:space="preserve"> 2017. godine</w:t>
      </w:r>
    </w:p>
    <w:p w:rsidRDefault="007F091A" w:rsidP="007F091A" w:rsidR="007F091A">
      <w:pPr>
        <w:ind w:firstLine="720" w:left="720"/>
        <w:jc w:val="both"/>
      </w:pPr>
    </w:p>
    <w:p w:rsidRDefault="007F091A" w:rsidP="007F091A" w:rsidR="007F091A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Stečajna sutkinja</w:t>
      </w:r>
    </w:p>
    <w:p w:rsidRDefault="007F091A" w:rsidP="007F091A" w:rsidR="007F091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Mirna Vujčić  </w:t>
      </w:r>
    </w:p>
    <w:p w:rsidRDefault="007F091A" w:rsidP="007F091A" w:rsidR="007F091A">
      <w:pPr>
        <w:jc w:val="both"/>
      </w:pPr>
      <w:r>
        <w:t xml:space="preserve">                                                                   </w:t>
      </w:r>
    </w:p>
    <w:p w:rsidRDefault="007F091A" w:rsidP="007F091A" w:rsidR="007F091A">
      <w:pPr>
        <w:jc w:val="both"/>
      </w:pPr>
    </w:p>
    <w:p w:rsidRDefault="007F091A" w:rsidP="007F091A" w:rsidR="007F091A">
      <w:pPr>
        <w:jc w:val="both"/>
      </w:pPr>
      <w:r>
        <w:t xml:space="preserve">                                                                                </w:t>
      </w:r>
    </w:p>
    <w:p w:rsidRDefault="007F091A" w:rsidP="007F091A" w:rsidR="007F091A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POUKA O PRAVNOM LIJEKU:</w:t>
      </w:r>
    </w:p>
    <w:p w:rsidRDefault="007F091A" w:rsidP="007F091A" w:rsidR="007F091A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Protiv ovog zaključka nije dopušten pravni lijek </w:t>
      </w:r>
    </w:p>
    <w:p w:rsidRDefault="007F091A" w:rsidP="007F091A" w:rsidR="007F091A">
      <w:pPr>
        <w:jc w:val="both"/>
      </w:pPr>
    </w:p>
    <w:p w:rsidRDefault="007F091A" w:rsidP="007F091A" w:rsidR="007F091A">
      <w:pPr>
        <w:jc w:val="both"/>
      </w:pPr>
    </w:p>
    <w:p w:rsidRDefault="007F091A" w:rsidP="007F091A" w:rsidR="007F091A">
      <w:pPr>
        <w:jc w:val="both"/>
      </w:pPr>
    </w:p>
    <w:p w:rsidRDefault="007F091A" w:rsidP="007F091A" w:rsidR="007F091A">
      <w:pPr>
        <w:jc w:val="both"/>
      </w:pPr>
      <w:r>
        <w:t>DNA:</w:t>
      </w:r>
    </w:p>
    <w:p w:rsidRDefault="007F091A" w:rsidP="007F091A" w:rsidR="007F091A">
      <w:pPr>
        <w:jc w:val="both"/>
      </w:pPr>
      <w:r>
        <w:t>- Objaviti na mrežnoj stranici e-Oglasna ploča sudova</w:t>
      </w:r>
    </w:p>
    <w:p w:rsidRDefault="007F091A" w:rsidP="007F091A" w:rsidR="007F091A">
      <w:pPr>
        <w:jc w:val="both"/>
      </w:pPr>
      <w:r>
        <w:t>- Dostaviti stečajnom upravitelju</w:t>
      </w:r>
    </w:p>
    <w:p w:rsidRDefault="007F091A" w:rsidP="007F091A" w:rsidR="007F091A"/>
    <w:p w:rsidRDefault="007F091A" w:rsidP="007F091A" w:rsidR="007F091A"/>
    <w:p w:rsidRDefault="00DB052E" w:rsidP="007F091A" w:rsidR="00DB052E" w:rsidRPr="007F091A"/>
    <w:sectPr w:rsidR="00DB052E" w:rsidRPr="007F091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091A"/>
    <w:rsid w:val="00037E5D"/>
    <w:rsid w:val="00611F9B"/>
    <w:rsid w:val="006E2BCF"/>
    <w:rsid w:val="007F091A"/>
    <w:rsid w:val="00BB523A"/>
    <w:rsid w:val="00DB052E"/>
    <w:rsid w:val="00FF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091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09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091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74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74D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74D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74D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74D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091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09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091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74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74D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74D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74D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74D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9762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2011.</izvorni_sadrzaj>
    <derivirana_varijabla naziv="DomainObject.Predmet.DatumOsnivanja_1">20.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St-643/2011</izvorni_sadrzaj>
    <derivirana_varijabla naziv="DomainObject.Predmet.OznakaBroj_1">St-643/2011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HERBST d. o. o. za trgovinu na veliko i malo, proizvodnju, obrt, promet, ugostiteljstvo, uvoz-izvoz " u stečaju "</izvorni_sadrzaj>
    <derivirana_varijabla naziv="DomainObject.Predmet.ProtustrankaFormated_1">  HERBST d. o. o. za trgovinu na veliko i malo, proizvodnju, obrt, promet, ugostiteljstvo, uvoz-izvoz " u stečaju "</derivirana_varijabla>
  </DomainObject.Predmet.ProtustrankaFormated>
  <DomainObject.Predmet.ProtustrankaFormatedOIB>
    <izvorni_sadrzaj>  HERBST d. o. o. za trgovinu na veliko i malo, proizvodnju, obrt, promet, ugostiteljstvo, uvoz-izvoz " u stečaju ", OIB 49202951479</izvorni_sadrzaj>
    <derivirana_varijabla naziv="DomainObject.Predmet.ProtustrankaFormatedOIB_1">  HERBST d. o. o. za trgovinu na veliko i malo, proizvodnju, obrt, promet, ugostiteljstvo, uvoz-izvoz " u stečaju ", OIB 49202951479</derivirana_varijabla>
  </DomainObject.Predmet.ProtustrankaFormatedOIB>
  <DomainObject.Predmet.ProtustrankaFormatedWithAdress>
    <izvorni_sadrzaj> HERBST d. o. o. za trgovinu na veliko i malo, proizvodnju, obrt, promet, ugostiteljstvo, uvoz-izvoz " u stečaju ", Zagrebačka 53, 35000 Slavonski Brod</izvorni_sadrzaj>
    <derivirana_varijabla naziv="DomainObject.Predmet.ProtustrankaFormatedWithAdress_1"> HERBST d. o. o. za trgovinu na veliko i malo, proizvodnju, obrt, promet, ugostiteljstvo, uvoz-izvoz " u stečaju ", Zagrebačka 53, 35000 Slavonski Brod</derivirana_varijabla>
  </DomainObject.Predmet.ProtustrankaFormatedWithAdress>
  <DomainObject.Predmet.ProtustrankaFormatedWithAdressOIB>
    <izvorni_sadrzaj> HERBST d. o. o. za trgovinu na veliko i malo, proizvodnju, obrt, promet, ugostiteljstvo, uvoz-izvoz " u stečaju ", OIB 49202951479, Zagrebačka 53, 35000 Slavonski Brod</izvorni_sadrzaj>
    <derivirana_varijabla naziv="DomainObject.Predmet.ProtustrankaFormatedWithAdressOIB_1"> HERBST d. o. o. za trgovinu na veliko i malo, proizvodnju, obrt, promet, ugostiteljstvo, uvoz-izvoz " u stečaju ", OIB 49202951479, Zagrebačka 53, 35000 Slavonski Brod</derivirana_varijabla>
  </DomainObject.Predmet.ProtustrankaFormatedWithAdressOIB>
  <DomainObject.Predmet.ProtustrankaWithAdress>
    <izvorni_sadrzaj>HERBST d. o. o. za trgovinu na veliko i malo, proizvodnju, obrt, promet, ugostiteljstvo, uvoz-izvoz " u stečaju " Zagrebačka 53, 35000 Slavonski Brod</izvorni_sadrzaj>
    <derivirana_varijabla naziv="DomainObject.Predmet.ProtustrankaWithAdress_1">HERBST d. o. o. za trgovinu na veliko i malo, proizvodnju, obrt, promet, ugostiteljstvo, uvoz-izvoz " u stečaju " Zagrebačka 53, 35000 Slavonski Brod</derivirana_varijabla>
  </DomainObject.Predmet.ProtustrankaWithAdress>
  <DomainObject.Predmet.ProtustrankaWithAdressOIB>
    <izvorni_sadrzaj>HERBST d. o. o. za trgovinu na veliko i malo, proizvodnju, obrt, promet, ugostiteljstvo, uvoz-izvoz " u stečaju ", OIB 49202951479, Zagrebačka 53, 35000 Slavonski Brod</izvorni_sadrzaj>
    <derivirana_varijabla naziv="DomainObject.Predmet.ProtustrankaWithAdressOIB_1">HERBST d. o. o. za trgovinu na veliko i malo, proizvodnju, obrt, promet, ugostiteljstvo, uvoz-izvoz " u stečaju ", OIB 49202951479, Zagrebačka 53, 35000 Slavonski Brod</derivirana_varijabla>
  </DomainObject.Predmet.ProtustrankaWithAdressOIB>
  <DomainObject.Predmet.ProtustrankaNazivFormated>
    <izvorni_sadrzaj>HERBST d. o. o. za trgovinu na veliko i malo, proizvodnju, obrt, promet, ugostiteljstvo, uvoz-izvoz " u stečaju "</izvorni_sadrzaj>
    <derivirana_varijabla naziv="DomainObject.Predmet.ProtustrankaNazivFormated_1">HERBST d. o. o. za trgovinu na veliko i malo, proizvodnju, obrt, promet, ugostiteljstvo, uvoz-izvoz " u stečaju "</derivirana_varijabla>
  </DomainObject.Predmet.ProtustrankaNazivFormated>
  <DomainObject.Predmet.ProtustrankaNazivFormatedOIB>
    <izvorni_sadrzaj>HERBST d. o. o. za trgovinu na veliko i malo, proizvodnju, obrt, promet, ugostiteljstvo, uvoz-izvoz " u stečaju ", OIB 49202951479</izvorni_sadrzaj>
    <derivirana_varijabla naziv="DomainObject.Predmet.ProtustrankaNazivFormatedOIB_1">HERBST d. o. o. za trgovinu na veliko i malo, proizvodnju, obrt, promet, ugostiteljstvo, uvoz-izvoz " u stečaju ", OIB 49202951479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SLAVONSKI BROD</izvorni_sadrzaj>
    <derivirana_varijabla naziv="DomainObject.Predmet.StrankaFormated_1">  RH MINISTARSTVO FINANCIJA POREZNA UPRAVA PU SLAVONSKI BROD</derivirana_varijabla>
  </DomainObject.Predmet.StrankaFormated>
  <DomainObject.Predmet.StrankaFormatedOIB>
    <izvorni_sadrzaj>  RH MINISTARSTVO FINANCIJA POREZNA UPRAVA PU SLAVONSKI BROD</izvorni_sadrzaj>
    <derivirana_varijabla naziv="DomainObject.Predmet.StrankaFormatedOIB_1">  RH MINISTARSTVO FINANCIJA POREZNA UPRAVA PU SLAVONSKI BROD</derivirana_varijabla>
  </DomainObject.Predmet.StrankaFormatedOIB>
  <DomainObject.Predmet.StrankaFormatedWithAdress>
    <izvorni_sadrzaj> RH MINISTARSTVO FINANCIJA POREZNA UPRAVA PU SLAVONSKI BROD, 35000 Slavonski Brod</izvorni_sadrzaj>
    <derivirana_varijabla naziv="DomainObject.Predmet.StrankaFormatedWithAdress_1"> RH MINISTARSTVO FINANCIJA POREZNA UPRAVA PU SLAVONSKI BROD, 35000 Slavonski Brod</derivirana_varijabla>
  </DomainObject.Predmet.StrankaFormatedWithAdress>
  <DomainObject.Predmet.StrankaFormatedWithAdressOIB>
    <izvorni_sadrzaj> RH MINISTARSTVO FINANCIJA POREZNA UPRAVA PU SLAVONSKI BROD, 35000 Slavonski Brod</izvorni_sadrzaj>
    <derivirana_varijabla naziv="DomainObject.Predmet.StrankaFormatedWithAdressOIB_1"> RH MINISTARSTVO FINANCIJA POREZNA UPRAVA PU SLAVONSKI BROD, 35000 Slavonski Brod</derivirana_varijabla>
  </DomainObject.Predmet.StrankaFormatedWithAdressOIB>
  <DomainObject.Predmet.StrankaWithAdress>
    <izvorni_sadrzaj>RH MINISTARSTVO FINANCIJA POREZNA UPRAVA PU SLAVONSKI BROD 35000 Slavonski Brod</izvorni_sadrzaj>
    <derivirana_varijabla naziv="DomainObject.Predmet.StrankaWithAdress_1">RH MINISTARSTVO FINANCIJA POREZNA UPRAVA PU SLAVONSKI BROD 35000 Slavonski Brod</derivirana_varijabla>
  </DomainObject.Predmet.StrankaWithAdress>
  <DomainObject.Predmet.StrankaWithAdressOIB>
    <izvorni_sadrzaj>RH MINISTARSTVO FINANCIJA POREZNA UPRAVA PU SLAVONSKI BROD, 35000 Slavonski Brod</izvorni_sadrzaj>
    <derivirana_varijabla naziv="DomainObject.Predmet.StrankaWithAdressOIB_1">RH MINISTARSTVO FINANCIJA POREZNA UPRAVA PU SLAVONSKI BROD, 35000 Slavonski Brod</derivirana_varijabla>
  </DomainObject.Predmet.StrankaWithAdressOIB>
  <DomainObject.Predmet.StrankaNazivFormated>
    <izvorni_sadrzaj>RH MINISTARSTVO FINANCIJA POREZNA UPRAVA PU SLAVONSKI BROD</izvorni_sadrzaj>
    <derivirana_varijabla naziv="DomainObject.Predmet.StrankaNazivFormated_1">RH MINISTARSTVO FINANCIJA POREZNA UPRAVA PU SLAVONSKI BROD</derivirana_varijabla>
  </DomainObject.Predmet.StrankaNazivFormated>
  <DomainObject.Predmet.StrankaNazivFormatedOIB>
    <izvorni_sadrzaj>RH MINISTARSTVO FINANCIJA POREZNA UPRAVA PU SLAVONSKI BROD</izvorni_sadrzaj>
    <derivirana_varijabla naziv="DomainObject.Predmet.StrankaNazivFormatedOIB_1">RH MINISTARSTVO FINANCIJA POREZNA UPRAVA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RH MINISTARSTVO FINANCIJA POREZNA UPRAVA PU SLAVONSKI BROD</item>
    </izvorni_sadrzaj>
    <derivirana_varijabla naziv="DomainObject.Predmet.StrankaListFormated_1">
      <item>RH MINISTARSTVO FINANCIJA POREZNA UPRAVA PU SLAVONSKI BROD</item>
    </derivirana_varijabla>
  </DomainObject.Predmet.StrankaListFormated>
  <DomainObject.Predmet.StrankaListFormatedOIB>
    <izvorni_sadrzaj>
      <item>RH MINISTARSTVO FINANCIJA POREZNA UPRAVA PU SLAVONSKI BROD</item>
    </izvorni_sadrzaj>
    <derivirana_varijabla naziv="DomainObject.Predmet.StrankaListFormatedOIB_1">
      <item>RH MINISTARSTVO FINANCIJA POREZNA UPRAVA PU SLAVONSKI BROD</item>
    </derivirana_varijabla>
  </DomainObject.Predmet.StrankaListFormatedOIB>
  <DomainObject.Predmet.StrankaListFormatedWithAdress>
    <izvorni_sadrzaj>
      <item>RH MINISTARSTVO FINANCIJA POREZNA UPRAVA PU SLAVONSKI BROD, 35000 Slavonski Brod</item>
    </izvorni_sadrzaj>
    <derivirana_varijabla naziv="DomainObject.Predmet.StrankaListFormatedWithAdress_1">
      <item>RH MINISTARSTVO FINANCIJA POREZNA UPRAVA PU SLAVONSKI BROD, 35000 Slavonski Brod</item>
    </derivirana_varijabla>
  </DomainObject.Predmet.StrankaListFormatedWithAdress>
  <DomainObject.Predmet.StrankaListFormatedWithAdressOIB>
    <izvorni_sadrzaj>
      <item>RH MINISTARSTVO FINANCIJA POREZNA UPRAVA PU SLAVONSKI BROD, 35000 Slavonski Brod</item>
    </izvorni_sadrzaj>
    <derivirana_varijabla naziv="DomainObject.Predmet.StrankaListFormatedWithAdressOIB_1">
      <item>RH MINISTARSTVO FINANCIJA POREZNA UPRAVA PU SLAVONSKI BROD, 35000 Slavonski Brod</item>
    </derivirana_varijabla>
  </DomainObject.Predmet.StrankaListFormatedWithAdressOIB>
  <DomainObject.Predmet.StrankaListNazivFormated>
    <izvorni_sadrzaj>
      <item>RH MINISTARSTVO FINANCIJA POREZNA UPRAVA PU SLAVONSKI BROD</item>
    </izvorni_sadrzaj>
    <derivirana_varijabla naziv="DomainObject.Predmet.StrankaListNazivFormated_1">
      <item>RH MINISTARSTVO FINANCIJA POREZNA UPRAVA PU SLAVONSKI BROD</item>
    </derivirana_varijabla>
  </DomainObject.Predmet.StrankaListNazivFormated>
  <DomainObject.Predmet.StrankaListNazivFormatedOIB>
    <izvorni_sadrzaj>
      <item>RH MINISTARSTVO FINANCIJA POREZNA UPRAVA PU SLAVONSKI BROD</item>
    </izvorni_sadrzaj>
    <derivirana_varijabla naziv="DomainObject.Predmet.StrankaListNazivFormatedOIB_1">
      <item>RH MINISTARSTVO FINANCIJA POREZNA UPRAVA PU SLAVONSKI BROD</item>
    </derivirana_varijabla>
  </DomainObject.Predmet.StrankaListNazivFormatedOIB>
  <DomainObject.Predmet.ProtuStrankaListFormated>
    <izvorni_sadrzaj>
      <item>HERBST d. o. o. za trgovinu na veliko i malo, proizvodnju, obrt, promet, ugostiteljstvo, uvoz-izvoz " u stečaju "</item>
    </izvorni_sadrzaj>
    <derivirana_varijabla naziv="DomainObject.Predmet.ProtuStrankaListFormated_1">
      <item>HERBST d. o. o. za trgovinu na veliko i malo, proizvodnju, obrt, promet, ugostiteljstvo, uvoz-izvoz " u stečaju "</item>
    </derivirana_varijabla>
  </DomainObject.Predmet.ProtuStrankaListFormated>
  <DomainObject.Predmet.ProtuStrankaListFormatedOIB>
    <izvorni_sadrzaj>
      <item>HERBST d. o. o. za trgovinu na veliko i malo, proizvodnju, obrt, promet, ugostiteljstvo, uvoz-izvoz " u stečaju ", OIB 49202951479</item>
    </izvorni_sadrzaj>
    <derivirana_varijabla naziv="DomainObject.Predmet.ProtuStrankaListFormatedOIB_1">
      <item>HERBST d. o. o. za trgovinu na veliko i malo, proizvodnju, obrt, promet, ugostiteljstvo, uvoz-izvoz " u stečaju ", OIB 49202951479</item>
    </derivirana_varijabla>
  </DomainObject.Predmet.ProtuStrankaListFormatedOIB>
  <DomainObject.Predmet.ProtuStrankaListFormatedWithAdress>
    <izvorni_sadrzaj>
      <item>HERBST d. o. o. za trgovinu na veliko i malo, proizvodnju, obrt, promet, ugostiteljstvo, uvoz-izvoz " u stečaju ", Zagrebačka 53, 35000 Slavonski Brod</item>
    </izvorni_sadrzaj>
    <derivirana_varijabla naziv="DomainObject.Predmet.ProtuStrankaListFormatedWithAdress_1">
      <item>HERBST d. o. o. za trgovinu na veliko i malo, proizvodnju, obrt, promet, ugostiteljstvo, uvoz-izvoz " u stečaju ", Zagrebačka 53, 35000 Slavonski Brod</item>
    </derivirana_varijabla>
  </DomainObject.Predmet.ProtuStrankaListFormatedWithAdress>
  <DomainObject.Predmet.ProtuStrankaListFormatedWithAdressOIB>
    <izvorni_sadrzaj>
      <item>HERBST d. o. o. za trgovinu na veliko i malo, proizvodnju, obrt, promet, ugostiteljstvo, uvoz-izvoz " u stečaju ", OIB 49202951479, Zagrebačka 53, 35000 Slavonski Brod</item>
    </izvorni_sadrzaj>
    <derivirana_varijabla naziv="DomainObject.Predmet.ProtuStrankaListFormatedWithAdressOIB_1">
      <item>HERBST d. o. o. za trgovinu na veliko i malo, proizvodnju, obrt, promet, ugostiteljstvo, uvoz-izvoz " u stečaju ", OIB 49202951479, Zagrebačka 53, 35000 Slavonski Brod</item>
    </derivirana_varijabla>
  </DomainObject.Predmet.ProtuStrankaListFormatedWithAdressOIB>
  <DomainObject.Predmet.ProtuStrankaListNazivFormated>
    <izvorni_sadrzaj>
      <item>HERBST d. o. o. za trgovinu na veliko i malo, proizvodnju, obrt, promet, ugostiteljstvo, uvoz-izvoz " u stečaju "</item>
    </izvorni_sadrzaj>
    <derivirana_varijabla naziv="DomainObject.Predmet.ProtuStrankaListNazivFormated_1">
      <item>HERBST d. o. o. za trgovinu na veliko i malo, proizvodnju, obrt, promet, ugostiteljstvo, uvoz-izvoz " u stečaju "</item>
    </derivirana_varijabla>
  </DomainObject.Predmet.ProtuStrankaListNazivFormated>
  <DomainObject.Predmet.ProtuStrankaListNazivFormatedOIB>
    <izvorni_sadrzaj>
      <item>HERBST d. o. o. za trgovinu na veliko i malo, proizvodnju, obrt, promet, ugostiteljstvo, uvoz-izvoz " u stečaju ", OIB 49202951479</item>
    </izvorni_sadrzaj>
    <derivirana_varijabla naziv="DomainObject.Predmet.ProtuStrankaListNazivFormatedOIB_1">
      <item>HERBST d. o. o. za trgovinu na veliko i malo, proizvodnju, obrt, promet, ugostiteljstvo, uvoz-izvoz " u stečaju ", OIB 49202951479</item>
    </derivirana_varijabla>
  </DomainObject.Predmet.ProtuStrankaListNazivFormatedOIB>
  <DomainObject.Predmet.OstaliListFormated>
    <izvorni_sadrzaj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izvorni_sadrzaj>
    <derivirana_varijabla naziv="DomainObject.Predmet.OstaliListFormated_1"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derivirana_varijabla>
  </DomainObject.Predmet.OstaliListFormated>
  <DomainObject.Predmet.OstaliListFormatedOIB>
    <izvorni_sadrzaj>
      <item>ALAN HERBST</item>
      <item>HYPO ALPE-ADRIA-BANK</item>
      <item>ŽDO Građansko urpavni odjel</item>
      <item>MILAN STANIĆ, OIB 01567983373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izvorni_sadrzaj>
    <derivirana_varijabla naziv="DomainObject.Predmet.OstaliListFormatedOIB_1">
      <item>ALAN HERBST</item>
      <item>HYPO ALPE-ADRIA-BANK</item>
      <item>ŽDO Građansko urpavni odjel</item>
      <item>MILAN STANIĆ, OIB 01567983373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derivirana_varijabla>
  </DomainObject.Predmet.OstaliListFormatedOIB>
  <DomainObject.Predmet.OstaliListFormatedWithAdress>
    <izvorni_sadrzaj>
      <item>ALAN HERBST, Zagrebačka 53, 35000 Slavonski Brod</item>
      <item>HYPO ALPE-ADRIA-BANK, Koturaška 47, 10000 Zagreb</item>
      <item>ŽDO Građansko urpavni odjel, 35000 Slavonski Brod</item>
      <item>MILAN STANIĆ, Vinogradska cesta 78, 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  <item>Bojan Krnić</item>
      <item>Tanja Sljepčević</item>
      <item>Gabriel Zovak</item>
    </izvorni_sadrzaj>
    <derivirana_varijabla naziv="DomainObject.Predmet.OstaliListFormatedWithAdress_1">
      <item>ALAN HERBST, Zagrebačka 53, 35000 Slavonski Brod</item>
      <item>HYPO ALPE-ADRIA-BANK, Koturaška 47, 10000 Zagreb</item>
      <item>ŽDO Građansko urpavni odjel, 35000 Slavonski Brod</item>
      <item>MILAN STANIĆ, Vinogradska cesta 78, 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  <item>Bojan Krnić</item>
      <item>Tanja Sljepčević</item>
      <item>Gabriel Zovak</item>
    </derivirana_varijabla>
  </DomainObject.Predmet.OstaliListFormatedWithAdress>
  <DomainObject.Predmet.OstaliListFormatedWithAdressOIB>
    <izvorni_sadrzaj>
      <item>ALAN HERBST, Zagrebačka 53, 35000 Slavonski Brod</item>
      <item>HYPO ALPE-ADRIA-BANK, Koturaška 47, 10000 Zagreb</item>
      <item>ŽDO Građansko urpavni odjel, 35000 Slavonski Brod</item>
      <item>MILAN STANIĆ, OIB 01567983373, Vinogradska cesta 78, 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  <item>Bojan Krnić</item>
      <item>Tanja Sljepčević</item>
      <item>Gabriel Zovak</item>
    </izvorni_sadrzaj>
    <derivirana_varijabla naziv="DomainObject.Predmet.OstaliListFormatedWithAdressOIB_1">
      <item>ALAN HERBST, Zagrebačka 53, 35000 Slavonski Brod</item>
      <item>HYPO ALPE-ADRIA-BANK, Koturaška 47, 10000 Zagreb</item>
      <item>ŽDO Građansko urpavni odjel, 35000 Slavonski Brod</item>
      <item>MILAN STANIĆ, OIB 01567983373, Vinogradska cesta 78, 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  <item>Bojan Krnić</item>
      <item>Tanja Sljepčević</item>
      <item>Gabriel Zovak</item>
    </derivirana_varijabla>
  </DomainObject.Predmet.OstaliListFormatedWithAdressOIB>
  <DomainObject.Predmet.OstaliListNazivFormated>
    <izvorni_sadrzaj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izvorni_sadrzaj>
    <derivirana_varijabla naziv="DomainObject.Predmet.OstaliListNazivFormated_1"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derivirana_varijabla>
  </DomainObject.Predmet.OstaliListNazivFormated>
  <DomainObject.Predmet.OstaliListNazivFormatedOIB>
    <izvorni_sadrzaj>
      <item>ALAN HERBST</item>
      <item>HYPO ALPE-ADRIA-BANK</item>
      <item>ŽDO Građansko urpavni odjel</item>
      <item>MILAN STANIĆ, OIB 01567983373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izvorni_sadrzaj>
    <derivirana_varijabla naziv="DomainObject.Predmet.OstaliListNazivFormatedOIB_1">
      <item>ALAN HERBST</item>
      <item>HYPO ALPE-ADRIA-BANK</item>
      <item>ŽDO Građansko urpavni odjel</item>
      <item>MILAN STANIĆ, OIB 01567983373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SLAVONSKI BROD</izvorni_sadrzaj>
    <derivirana_varijabla naziv="DomainObject.Predmet.StrankaIDrugi_1">RH MINISTARSTVO FINANCIJA POREZNA UPRAVA PU SLAVONSKI BROD</derivirana_varijabla>
  </DomainObject.Predmet.StrankaIDrugi>
  <DomainObject.Predmet.ProtustrankaIDrugi>
    <izvorni_sadrzaj>HERBST d. o. o. za trgovinu na veliko i malo, proizvodnju, obrt, promet, ugostiteljstvo, uvoz-izvoz " u stečaju "</izvorni_sadrzaj>
    <derivirana_varijabla naziv="DomainObject.Predmet.ProtustrankaIDrugi_1">HERBST d. o. o. za trgovinu na veliko i malo, proizvodnju, obrt, promet, ugostiteljstvo, uvoz-izvoz " u stečaju "</derivirana_varijabla>
  </DomainObject.Predmet.ProtustrankaIDrugi>
  <DomainObject.Predmet.StrankaIDrugiAdressOIB>
    <izvorni_sadrzaj>RH MINISTARSTVO FINANCIJA POREZNA UPRAVA PU SLAVONSKI BROD, 35000 Slavonski Brod</izvorni_sadrzaj>
    <derivirana_varijabla naziv="DomainObject.Predmet.StrankaIDrugiAdressOIB_1">RH MINISTARSTVO FINANCIJA POREZNA UPRAVA PU SLAVONSKI BROD, 35000 Slavonski Brod</derivirana_varijabla>
  </DomainObject.Predmet.StrankaIDrugiAdressOIB>
  <DomainObject.Predmet.ProtustrankaIDrugiAdressOIB>
    <izvorni_sadrzaj>HERBST d. o. o. za trgovinu na veliko i malo, proizvodnju, obrt, promet, ugostiteljstvo, uvoz-izvoz " u stečaju ", OIB 49202951479, Zagrebačka 53, 35000 Slavonski Brod</izvorni_sadrzaj>
    <derivirana_varijabla naziv="DomainObject.Predmet.ProtustrankaIDrugiAdressOIB_1">HERBST d. o. o. za trgovinu na veliko i malo, proizvodnju, obrt, promet, ugostiteljstvo, uvoz-izvoz " u stečaju ", OIB 49202951479, Zagrebačka 53,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HERBST d. o. o. za trgovinu na veliko i malo, proizvodnju, obrt, promet, ugostiteljstvo, uvoz-izvoz " u stečaju "</item>
      <item>RH MINISTARSTVO FINANCIJA POREZNA UPRAVA PU SLAVONSKI BROD</item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izvorni_sadrzaj>
    <derivirana_varijabla naziv="DomainObject.Predmet.SudioniciListNaziv_1">
      <item>HERBST d. o. o. za trgovinu na veliko i malo, proizvodnju, obrt, promet, ugostiteljstvo, uvoz-izvoz " u stečaju "</item>
      <item>RH MINISTARSTVO FINANCIJA POREZNA UPRAVA PU SLAVONSKI BROD</item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derivirana_varijabla>
  </DomainObject.Predmet.SudioniciListNaziv>
  <DomainObject.Predmet.SudioniciListAdressOIB>
    <izvorni_sadrzaj>
      <item>HERBST d. o. o. za trgovinu na veliko i malo, proizvodnju, obrt, promet, ugostiteljstvo, uvoz-izvoz " u stečaju ", OIB 49202951479, Zagrebačka 53,35000 Slavonski Brod</item>
      <item>RH MINISTARSTVO FINANCIJA POREZNA UPRAVA PU SLAVONSKI BROD, 35000 Slavonski Brod</item>
      <item>ALAN HERBST, Zagrebačka 53,35000 Slavonski Brod</item>
      <item>HYPO ALPE-ADRIA-BANK, Koturaška 47,10000 Zagreb</item>
      <item>ŽDO Građansko urpavni odjel, 35000 Slavonski Brod</item>
      <item>MILAN STANIĆ, OIB 01567983373, Vinogradska cesta 78,35000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  <item>Bojan Krnić</item>
      <item>Tanja Sljepčević</item>
      <item>Gabriel Zovak</item>
    </izvorni_sadrzaj>
    <derivirana_varijabla naziv="DomainObject.Predmet.SudioniciListAdressOIB_1">
      <item>HERBST d. o. o. za trgovinu na veliko i malo, proizvodnju, obrt, promet, ugostiteljstvo, uvoz-izvoz " u stečaju ", OIB 49202951479, Zagrebačka 53,35000 Slavonski Brod</item>
      <item>RH MINISTARSTVO FINANCIJA POREZNA UPRAVA PU SLAVONSKI BROD, 35000 Slavonski Brod</item>
      <item>ALAN HERBST, Zagrebačka 53,35000 Slavonski Brod</item>
      <item>HYPO ALPE-ADRIA-BANK, Koturaška 47,10000 Zagreb</item>
      <item>ŽDO Građansko urpavni odjel, 35000 Slavonski Brod</item>
      <item>MILAN STANIĆ, OIB 01567983373, Vinogradska cesta 78,35000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  <item>Bojan Krnić</item>
      <item>Tanja Sljepčević</item>
      <item>Gabriel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49202951479</item>
      <item>, OIB null</item>
      <item>, OIB null</item>
      <item>, OIB null</item>
      <item>, OIB null</item>
      <item>, OIB 01567983373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49202951479</item>
      <item>, OIB null</item>
      <item>, OIB null</item>
      <item>, OIB null</item>
      <item>, OIB null</item>
      <item>, OIB 01567983373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229</properties:Words>
  <properties:Characters>1262</properties:Characters>
  <properties:Lines>46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2017-10-17T11:07:00Z</dcterms:created>
  <dc:creator>wsadmin</dc:creator>
  <cp:lastModifiedBy>wsadmin</cp:lastModifiedBy>
  <cp:lastPrinted>2017-10-17T11:15:00Z</cp:lastPrinted>
  <dcterms:modified xmlns:xsi="http://www.w3.org/2001/XMLSchema-instance" xsi:type="dcterms:W3CDTF">2017-10-17T11:38:00Z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