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46c41" w14:paraId="f346c4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04652">
        <w:rPr>
          <w:b/>
        </w:rPr>
        <w:t>1189/16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510918"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510918">
        <w:t xml:space="preserve">IGOR JOBS j.d.o.o., Makarska, Dubrovačka 1, OIB: 99536341127, </w:t>
      </w:r>
      <w:r w:rsidR="009D61DC" w:rsidRPr="00786D7E">
        <w:t xml:space="preserve">dana </w:t>
      </w:r>
      <w:r w:rsidR="006B272E">
        <w:t xml:space="preserve">10.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510918">
        <w:t>IGOR JOBS j.d.o.o., Makarska, Dubrovačka 1, OIB: 99536341127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C04652">
        <w:rPr>
          <w:b/>
          <w:u w:val="single"/>
        </w:rPr>
        <w:t>11</w:t>
      </w:r>
      <w:r w:rsidR="00B15680">
        <w:rPr>
          <w:b/>
          <w:u w:val="single"/>
        </w:rPr>
        <w:t>,</w:t>
      </w:r>
      <w:r w:rsidR="00C04652">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C04652">
        <w:t>Igor Ereš</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04652">
        <w:t>Igoru Ereš</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04652">
        <w:t>04</w:t>
      </w:r>
      <w:r w:rsidRPr="00786D7E">
        <w:t xml:space="preserve">. </w:t>
      </w:r>
      <w:r w:rsidR="00C04652">
        <w:t>svibnja 2016</w:t>
      </w:r>
      <w:r w:rsidRPr="00786D7E">
        <w:t>. godine predložio otvaranje stečajnog postupka nad dužnikom</w:t>
      </w:r>
      <w:r w:rsidR="00510918" w:rsidRPr="00510918">
        <w:t xml:space="preserve"> </w:t>
      </w:r>
      <w:r w:rsidR="00510918">
        <w:t>IGOR JOBS j.d.o.o., Makarska, Dubrovačka 1, OIB: 99536341127</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C04652">
        <w:t>1</w:t>
      </w:r>
      <w:r w:rsidR="00BF7082">
        <w:t>.</w:t>
      </w:r>
      <w:r w:rsidR="00517DCD">
        <w:t xml:space="preserve"> </w:t>
      </w:r>
      <w:r w:rsidR="00C04652">
        <w:t>rujna</w:t>
      </w:r>
      <w:r w:rsidR="005E0147" w:rsidRPr="00786D7E">
        <w:t xml:space="preserve"> 201</w:t>
      </w:r>
      <w:r w:rsidR="00C04652">
        <w:t>5</w:t>
      </w:r>
      <w:r w:rsidRPr="00786D7E">
        <w:t>.g. ima u očevidniku redoslijeda osnova za plaćanje evidentirane neizvršene osnove za plaćanje u neprekinutom razdoblju od</w:t>
      </w:r>
      <w:r w:rsidR="009A44FF">
        <w:t xml:space="preserve"> </w:t>
      </w:r>
      <w:r w:rsidR="00C04652">
        <w:t>168</w:t>
      </w:r>
      <w:r w:rsidR="00E31A40">
        <w:t xml:space="preserve"> </w:t>
      </w:r>
      <w:r w:rsidR="00EE600B">
        <w:t>dan</w:t>
      </w:r>
      <w:r w:rsidR="00C04652">
        <w:t>a</w:t>
      </w:r>
      <w:r w:rsidRPr="00786D7E">
        <w:t>, u ukupnom iznosu od</w:t>
      </w:r>
      <w:r w:rsidR="00D82265">
        <w:t xml:space="preserve"> </w:t>
      </w:r>
      <w:r w:rsidR="00BA76DC">
        <w:t>1</w:t>
      </w:r>
      <w:r w:rsidR="00C04652">
        <w:t>0</w:t>
      </w:r>
      <w:r w:rsidR="00D276BD">
        <w:t>.</w:t>
      </w:r>
      <w:r w:rsidR="00C04652">
        <w:t>175</w:t>
      </w:r>
      <w:r w:rsidR="00BA76DC">
        <w:t>,</w:t>
      </w:r>
      <w:r w:rsidR="00C04652">
        <w:t>26</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 xml:space="preserve">10.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0DF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A0DF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04652">
      <w:rPr>
        <w:rFonts w:hAnsi="Book Antiqua" w:ascii="Book Antiqua"/>
        <w:b/>
        <w:sz w:val="20"/>
        <w:szCs w:val="20"/>
      </w:rPr>
      <w:t>1189/16</w:t>
    </w:r>
  </w:p>
  <w:p w:rsidRDefault="00CA0DF9" w:rsidP="0084417E" w:rsidR="00BE1B95" w:rsidRPr="005E6841">
    <w:pPr>
      <w:jc w:val="both"/>
      <w:rPr>
        <w:rFonts w:hAnsi="Book Antiqua" w:ascii="Book Antiqua"/>
        <w:b/>
      </w:rPr>
    </w:pPr>
  </w:p>
  <w:p w:rsidRDefault="00CA0DF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0918"/>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F02CF"/>
    <w:rsid w:val="00BF7082"/>
    <w:rsid w:val="00C04652"/>
    <w:rsid w:val="00C31847"/>
    <w:rsid w:val="00C324B5"/>
    <w:rsid w:val="00C7733A"/>
    <w:rsid w:val="00C83682"/>
    <w:rsid w:val="00C9368A"/>
    <w:rsid w:val="00C95C7E"/>
    <w:rsid w:val="00CA0DF9"/>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A0DF9"/>
    <w:rPr>
      <w:color w:val="808080"/>
      <w:bdr w:space="0" w:sz="0" w:color="auto" w:val="none"/>
      <w:shd w:fill="auto" w:color="auto" w:val="clear"/>
    </w:rPr>
  </w:style>
  <w:style w:customStyle="true" w:styleId="eSPISCCParagraphDefaultFont" w:type="character">
    <w:name w:val="eSPIS_CC_Paragraph Default Font"/>
    <w:basedOn w:val="Zadanifontodlomka"/>
    <w:rsid w:val="00CA0D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0DF9"/>
    <w:rPr>
      <w:b/>
      <w:bdr w:space="0" w:sz="0" w:color="auto" w:val="none"/>
      <w:shd w:fill="FFFFCC" w:color="auto" w:val="clear"/>
      <w:lang w:val="hr-HR"/>
    </w:rPr>
  </w:style>
  <w:style w:customStyle="true" w:styleId="PozadinaSvijetloCrvena" w:type="character">
    <w:name w:val="Pozadina_SvijetloCrvena"/>
    <w:basedOn w:val="eSPISCCParagraphDefaultFont"/>
    <w:rsid w:val="00CA0D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0D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A0DF9"/>
    <w:rPr>
      <w:color w:val="808080"/>
      <w:bdr w:color="auto" w:space="0" w:sz="0" w:val="none"/>
      <w:shd w:color="auto" w:fill="auto" w:val="clear"/>
    </w:rPr>
  </w:style>
  <w:style w:customStyle="1" w:styleId="eSPISCCParagraphDefaultFont" w:type="character">
    <w:name w:val="eSPIS_CC_Paragraph Default Font"/>
    <w:basedOn w:val="Zadanifontodlomka"/>
    <w:rsid w:val="00CA0D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0DF9"/>
    <w:rPr>
      <w:b/>
      <w:bdr w:color="auto" w:space="0" w:sz="0" w:val="none"/>
      <w:shd w:color="auto" w:fill="FFFFCC" w:val="clear"/>
      <w:lang w:val="hr-HR"/>
    </w:rPr>
  </w:style>
  <w:style w:customStyle="1" w:styleId="PozadinaSvijetloCrvena" w:type="character">
    <w:name w:val="Pozadina_SvijetloCrvena"/>
    <w:basedOn w:val="eSPISCCParagraphDefaultFont"/>
    <w:rsid w:val="00CA0D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0D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IGOR JOBS jednostavno društvo s ograničenom odgovornošću za graditeljstvo, trgovinu i usluge</izvorni_sadrzaj>
    <derivirana_varijabla naziv="DomainObject.Predmet.ProtustrankaFormated_1">  IGOR JOBS jednostavno društvo s ograničenom odgovornošću za graditeljstvo, trgovinu i usluge</derivirana_varijabla>
  </DomainObject.Predmet.ProtustrankaFormated>
  <DomainObject.Predmet.ProtustrankaFormatedOIB>
    <izvorni_sadrzaj>  IGOR JOBS jednostavno društvo s ograničenom odgovornošću za graditeljstvo, trgovinu i usluge, OIB 99536341127</izvorni_sadrzaj>
    <derivirana_varijabla naziv="DomainObject.Predmet.ProtustrankaFormatedOIB_1">  IGOR JOBS jednostavno društvo s ograničenom odgovornošću za graditeljstvo, trgovinu i usluge, OIB 99536341127</derivirana_varijabla>
  </DomainObject.Predmet.ProtustrankaFormatedOIB>
  <DomainObject.Predmet.ProtustrankaFormatedWithAdress>
    <izvorni_sadrzaj> IGOR JOBS jednostavno društvo s ograničenom odgovornošću za graditeljstvo, trgovinu i usluge, Dubrovačka 1, 21300 Makarska</izvorni_sadrzaj>
    <derivirana_varijabla naziv="DomainObject.Predmet.ProtustrankaFormatedWithAdress_1"> IGOR JOBS jednostavno društvo s ograničenom odgovornošću za graditeljstvo, trgovinu i usluge, Dubrovačka 1, 21300 Makarska</derivirana_varijabla>
  </DomainObject.Predmet.ProtustrankaFormatedWithAdress>
  <DomainObject.Predmet.ProtustrankaFormatedWithAdressOIB>
    <izvorni_sadrzaj> IGOR JOBS jednostavno društvo s ograničenom odgovornošću za graditeljstvo, trgovinu i usluge, OIB 99536341127, Dubrovačka 1, 21300 Makarska</izvorni_sadrzaj>
    <derivirana_varijabla naziv="DomainObject.Predmet.ProtustrankaFormatedWithAdressOIB_1"> IGOR JOBS jednostavno društvo s ograničenom odgovornošću za graditeljstvo, trgovinu i usluge, OIB 99536341127, Dubrovačka 1, 21300 Makarska</derivirana_varijabla>
  </DomainObject.Predmet.ProtustrankaFormatedWithAdressOIB>
  <DomainObject.Predmet.ProtustrankaWithAdress>
    <izvorni_sadrzaj>IGOR JOBS jednostavno društvo s ograničenom odgovornošću za graditeljstvo, trgovinu i usluge Dubrovačka 1, 21300 Makarska</izvorni_sadrzaj>
    <derivirana_varijabla naziv="DomainObject.Predmet.ProtustrankaWithAdress_1">IGOR JOBS jednostavno društvo s ograničenom odgovornošću za graditeljstvo, trgovinu i usluge Dubrovačka 1, 21300 Makarska</derivirana_varijabla>
  </DomainObject.Predmet.ProtustrankaWithAdress>
  <DomainObject.Predmet.ProtustrankaWithAdressOIB>
    <izvorni_sadrzaj>IGOR JOBS jednostavno društvo s ograničenom odgovornošću za graditeljstvo, trgovinu i usluge, OIB 99536341127, Dubrovačka 1, 21300 Makarska</izvorni_sadrzaj>
    <derivirana_varijabla naziv="DomainObject.Predmet.ProtustrankaWithAdressOIB_1">IGOR JOBS jednostavno društvo s ograničenom odgovornošću za graditeljstvo, trgovinu i usluge, OIB 99536341127, Dubrovačka 1, 21300 Makarska</derivirana_varijabla>
  </DomainObject.Predmet.ProtustrankaWithAdressOIB>
  <DomainObject.Predmet.ProtustrankaNazivFormated>
    <izvorni_sadrzaj>IGOR JOBS jednostavno društvo s ograničenom odgovornošću za graditeljstvo, trgovinu i usluge</izvorni_sadrzaj>
    <derivirana_varijabla naziv="DomainObject.Predmet.ProtustrankaNazivFormated_1">IGOR JOBS jednostavno društvo s ograničenom odgovornošću za graditeljstvo, trgovinu i usluge</derivirana_varijabla>
  </DomainObject.Predmet.ProtustrankaNazivFormated>
  <DomainObject.Predmet.ProtustrankaNazivFormatedOIB>
    <izvorni_sadrzaj>IGOR JOBS jednostavno društvo s ograničenom odgovornošću za graditeljstvo, trgovinu i usluge, OIB 99536341127</izvorni_sadrzaj>
    <derivirana_varijabla naziv="DomainObject.Predmet.ProtustrankaNazivFormatedOIB_1">IGOR JOBS jednostavno društvo s ograničenom odgovornošću za graditeljstvo, trgovinu i usluge, OIB 99536341127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10175.26</izvorni_sadrzaj>
    <derivirana_varijabla naziv="DomainObject.Predmet.TrenutnaVrijednost_1">10175.26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IGOR JOBS jednostavno društvo s ograničenom odgovornošću za graditeljstvo, trgovinu i usluge</item>
    </izvorni_sadrzaj>
    <derivirana_varijabla naziv="DomainObject.Predmet.ProtuStrankaListFormated_1">
      <item>IGOR JOBS jednostavno društvo s ograničenom odgovornošću za graditeljstvo, trgovinu i usluge</item>
    </derivirana_varijabla>
  </DomainObject.Predmet.ProtuStrankaListFormated>
  <DomainObject.Predmet.ProtuStrankaListFormatedOIB>
    <izvorni_sadrzaj>
      <item>IGOR JOBS jednostavno društvo s ograničenom odgovornošću za graditeljstvo, trgovinu i usluge, OIB 99536341127</item>
    </izvorni_sadrzaj>
    <derivirana_varijabla naziv="DomainObject.Predmet.ProtuStrankaListFormatedOIB_1">
      <item>IGOR JOBS jednostavno društvo s ograničenom odgovornošću za graditeljstvo, trgovinu i usluge, OIB 99536341127</item>
    </derivirana_varijabla>
  </DomainObject.Predmet.ProtuStrankaListFormatedOIB>
  <DomainObject.Predmet.ProtuStrankaListFormatedWithAdress>
    <izvorni_sadrzaj>
      <item>IGOR JOBS jednostavno društvo s ograničenom odgovornošću za graditeljstvo, trgovinu i usluge, Dubrovačka 1, 21300 Makarska</item>
    </izvorni_sadrzaj>
    <derivirana_varijabla naziv="DomainObject.Predmet.ProtuStrankaListFormatedWithAdress_1">
      <item>IGOR JOBS jednostavno društvo s ograničenom odgovornošću za graditeljstvo, trgovinu i usluge, Dubrovačka 1, 21300 Makarska</item>
    </derivirana_varijabla>
  </DomainObject.Predmet.ProtuStrankaListFormatedWithAdress>
  <DomainObject.Predmet.ProtuStrankaListFormatedWithAdressOIB>
    <izvorni_sadrzaj>
      <item>IGOR JOBS jednostavno društvo s ograničenom odgovornošću za graditeljstvo, trgovinu i usluge, OIB 99536341127, Dubrovačka 1, 21300 Makarska</item>
    </izvorni_sadrzaj>
    <derivirana_varijabla naziv="DomainObject.Predmet.ProtuStrankaListFormatedWithAdressOIB_1">
      <item>IGOR JOBS jednostavno društvo s ograničenom odgovornošću za graditeljstvo, trgovinu i usluge, OIB 99536341127, Dubrovačka 1, 21300 Makarska</item>
    </derivirana_varijabla>
  </DomainObject.Predmet.ProtuStrankaListFormatedWithAdressOIB>
  <DomainObject.Predmet.ProtuStrankaListNazivFormated>
    <izvorni_sadrzaj>
      <item>IGOR JOBS jednostavno društvo s ograničenom odgovornošću za graditeljstvo, trgovinu i usluge</item>
    </izvorni_sadrzaj>
    <derivirana_varijabla naziv="DomainObject.Predmet.ProtuStrankaListNazivFormated_1">
      <item>IGOR JOBS jednostavno društvo s ograničenom odgovornošću za graditeljstvo, trgovinu i usluge</item>
    </derivirana_varijabla>
  </DomainObject.Predmet.ProtuStrankaListNazivFormated>
  <DomainObject.Predmet.ProtuStrankaListNazivFormatedOIB>
    <izvorni_sadrzaj>
      <item>IGOR JOBS jednostavno društvo s ograničenom odgovornošću za graditeljstvo, trgovinu i usluge, OIB 99536341127</item>
    </izvorni_sadrzaj>
    <derivirana_varijabla naziv="DomainObject.Predmet.ProtuStrankaListNazivFormatedOIB_1">
      <item>IGOR JOBS jednostavno društvo s ograničenom odgovornošću za graditeljstvo, trgovinu i usluge, OIB 99536341127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IGOR JOBS jednostavno društvo s ograničenom odgovornošću za graditeljstvo, trgovinu i usluge</izvorni_sadrzaj>
    <derivirana_varijabla naziv="DomainObject.Predmet.ProtustrankaIDrugi_1">IGOR JOBS jednostavno društvo s ograničenom odgovornošću za graditeljstvo,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IGOR JOBS jednostavno društvo s ograničenom odgovornošću za graditeljstvo, trgovinu i usluge, OIB 99536341127, Dubrovačka 1, 21300 Makarska</izvorni_sadrzaj>
    <derivirana_varijabla naziv="DomainObject.Predmet.ProtustrankaIDrugiAdressOIB_1">IGOR JOBS jednostavno društvo s ograničenom odgovornošću za graditeljstvo, trgovinu i usluge, OIB 99536341127, Dubrovačka 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JOBS jednostavno društvo s ograničenom odgovornošću za graditeljstvo, trgovinu i usluge</item>
      <item>FINANCIJSKA AGENCIJA, RC SPLIT</item>
    </izvorni_sadrzaj>
    <derivirana_varijabla naziv="DomainObject.Predmet.SudioniciListNaziv_1">
      <item>IGOR JOBS jednostavno društvo s ograničenom odgovornošću za graditeljstvo, trgovinu i usluge</item>
      <item>FINANCIJSKA AGENCIJA, RC SPLIT</item>
    </derivirana_varijabla>
  </DomainObject.Predmet.SudioniciListNaziv>
  <DomainObject.Predmet.SudioniciListAdressOIB>
    <izvorni_sadrzaj>
      <item>IGOR JOBS jednostavno društvo s ograničenom odgovornošću za graditeljstvo, trgovinu i usluge, OIB 99536341127, Dubrovačka 1,21300 Makarska</item>
      <item>FINANCIJSKA AGENCIJA, RC SPLIT, OIB 85821130368, Mažuranićevo šetalište 24 b,21000 Split</item>
    </izvorni_sadrzaj>
    <derivirana_varijabla naziv="DomainObject.Predmet.SudioniciListAdressOIB_1">
      <item>IGOR JOBS jednostavno društvo s ograničenom odgovornošću za graditeljstvo, trgovinu i usluge, OIB 99536341127, Dubrovačka 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99536341127</item>
      <item>, OIB 85821130368</item>
    </izvorni_sadrzaj>
    <derivirana_varijabla naziv="DomainObject.Predmet.SudioniciListNazivOIB_1">
      <item>, OIB 99536341127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5464</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2017-10-10T09:18:00Z</dcterms:created>
  <dc:creator>Diana Butigan Granić</dc:creator>
  <cp:lastModifiedBy>Mara Marčinko</cp:lastModifiedBy>
  <cp:lastPrinted>2017-10-10T10:16:00Z</cp:lastPrinted>
  <dcterms:modified xmlns:xsi="http://www.w3.org/2001/XMLSchema-instance" xsi:type="dcterms:W3CDTF">2017-10-10T10:17:00Z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