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684e" w14:paraId="74e684e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E402A">
        <w:rPr>
          <w:rFonts w:hAnsi="Times New Roman" w:ascii="Times New Roman"/>
        </w:rPr>
        <w:t>4812</w:t>
      </w:r>
      <w:r w:rsidR="005255CF">
        <w:rPr>
          <w:rFonts w:hAnsi="Times New Roman" w:ascii="Times New Roman"/>
        </w:rPr>
        <w:t>/16</w:t>
      </w:r>
      <w:r w:rsidR="006074FF">
        <w:rPr>
          <w:rFonts w:hAnsi="Times New Roman" w:ascii="Times New Roman"/>
        </w:rPr>
        <w:t>-12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BD329D" w:rsidRPr="00BD329D">
        <w:rPr>
          <w:rFonts w:hAnsi="Times New Roman" w:ascii="Times New Roman"/>
          <w:szCs w:val="24"/>
        </w:rPr>
        <w:t>U.D. BRZI AUTO SERVIS j.d.o.o., Zagreb, Karasova 5, OIB: 79838487817</w:t>
      </w:r>
      <w:r w:rsidR="003B3EF6">
        <w:rPr>
          <w:rFonts w:hAnsi="Times New Roman" w:ascii="Times New Roman"/>
          <w:szCs w:val="24"/>
        </w:rPr>
        <w:t xml:space="preserve">, </w:t>
      </w:r>
      <w:r w:rsidR="00BD329D">
        <w:rPr>
          <w:rFonts w:hAnsi="Times New Roman" w:ascii="Times New Roman"/>
          <w:szCs w:val="24"/>
        </w:rPr>
        <w:t>27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BD329D">
        <w:rPr>
          <w:rFonts w:hAnsi="Times New Roman" w:ascii="Times New Roman"/>
          <w:szCs w:val="24"/>
        </w:rPr>
        <w:t>ožujka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5E402A" w:rsidRPr="005E402A">
        <w:rPr>
          <w:rFonts w:hAnsi="Times New Roman" w:ascii="Times New Roman"/>
          <w:szCs w:val="24"/>
        </w:rPr>
        <w:t>Davor Bišćan, Zagreb, Jurišićeva 10, OIB: 99116868296</w:t>
      </w:r>
      <w:r w:rsidR="00AB68C2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BD329D">
        <w:rPr>
          <w:rFonts w:hAnsi="Times New Roman" w:ascii="Times New Roman"/>
          <w:szCs w:val="24"/>
        </w:rPr>
        <w:t>8</w:t>
      </w:r>
      <w:r w:rsidRPr="00F45F28">
        <w:rPr>
          <w:rFonts w:hAnsi="Times New Roman" w:ascii="Times New Roman"/>
          <w:szCs w:val="24"/>
        </w:rPr>
        <w:t xml:space="preserve">. </w:t>
      </w:r>
      <w:r w:rsidR="007E40CC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BD329D" w:rsidRPr="00BD329D">
        <w:rPr>
          <w:rFonts w:hAnsi="Times New Roman" w:ascii="Times New Roman"/>
          <w:szCs w:val="24"/>
        </w:rPr>
        <w:t>U.D. BRZI AUTO SERVIS j.d.o.o., Zagreb, Karasova 5, OIB: 79838487817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BD329D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BD329D">
        <w:rPr>
          <w:rFonts w:hAnsi="Times New Roman" w:ascii="Times New Roman"/>
          <w:szCs w:val="24"/>
        </w:rPr>
        <w:t>4812</w:t>
      </w:r>
      <w:r w:rsidR="00A2625B">
        <w:rPr>
          <w:rFonts w:hAnsi="Times New Roman" w:ascii="Times New Roman"/>
          <w:szCs w:val="24"/>
        </w:rPr>
        <w:t xml:space="preserve">/16 od </w:t>
      </w:r>
      <w:r w:rsidR="00BD329D">
        <w:rPr>
          <w:rFonts w:hAnsi="Times New Roman" w:ascii="Times New Roman"/>
          <w:szCs w:val="24"/>
        </w:rPr>
        <w:t>16</w:t>
      </w:r>
      <w:r w:rsidRPr="00F45F28">
        <w:rPr>
          <w:rFonts w:hAnsi="Times New Roman" w:ascii="Times New Roman"/>
          <w:szCs w:val="24"/>
        </w:rPr>
        <w:t xml:space="preserve">. </w:t>
      </w:r>
      <w:r w:rsidR="00BD329D">
        <w:rPr>
          <w:rFonts w:hAnsi="Times New Roman" w:ascii="Times New Roman"/>
          <w:szCs w:val="24"/>
        </w:rPr>
        <w:t>siječnja</w:t>
      </w:r>
      <w:r w:rsidRPr="00F45F28">
        <w:rPr>
          <w:rFonts w:hAnsi="Times New Roman" w:ascii="Times New Roman"/>
          <w:szCs w:val="24"/>
        </w:rPr>
        <w:t xml:space="preserve"> 201</w:t>
      </w:r>
      <w:r w:rsidR="00BD329D">
        <w:rPr>
          <w:rFonts w:hAnsi="Times New Roman" w:ascii="Times New Roman"/>
          <w:szCs w:val="24"/>
        </w:rPr>
        <w:t>7</w:t>
      </w:r>
      <w:r w:rsidRPr="00F45F28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BD329D" w:rsidRPr="00BD329D">
        <w:rPr>
          <w:rFonts w:hAnsi="Times New Roman" w:ascii="Times New Roman"/>
          <w:szCs w:val="24"/>
        </w:rPr>
        <w:t>U.D. BRZI AUTO SERVIS j.d.o.o., Zagreb, Karasova 5, OIB: 79838487817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</w:t>
      </w:r>
      <w:r w:rsidR="00BD329D">
        <w:rPr>
          <w:rFonts w:hAnsi="Times New Roman" w:ascii="Times New Roman"/>
          <w:szCs w:val="24"/>
        </w:rPr>
        <w:t>te je isti 10. ožujka 2017. dostavio popis imovine u kojem navodi da posjeduje opremu i alate u vrijednosti od 24.479,00 kn, te vozilo Kombi Iveco Daily u vrijednosti od 19.750,00 kn, a također da ima i potraživanja od dužnika.</w:t>
      </w:r>
    </w:p>
    <w:p w:rsidRDefault="00FE4191" w:rsidP="00BD329D" w:rsidR="00FE4191" w:rsidRPr="00FE4191">
      <w:pPr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Iz navoda predlagate</w:t>
      </w:r>
      <w:r w:rsidR="006921FF">
        <w:rPr>
          <w:rFonts w:hAnsi="Times New Roman" w:ascii="Times New Roman"/>
          <w:szCs w:val="24"/>
        </w:rPr>
        <w:t xml:space="preserve">lja proizlazi da dužnik na dan </w:t>
      </w:r>
      <w:r w:rsidR="00AB68C2">
        <w:rPr>
          <w:rFonts w:hAnsi="Times New Roman" w:ascii="Times New Roman"/>
          <w:szCs w:val="24"/>
        </w:rPr>
        <w:t>7</w:t>
      </w:r>
      <w:r w:rsidRPr="00FE4191">
        <w:rPr>
          <w:rFonts w:hAnsi="Times New Roman" w:ascii="Times New Roman"/>
          <w:szCs w:val="24"/>
        </w:rPr>
        <w:t xml:space="preserve">. </w:t>
      </w:r>
      <w:r w:rsidR="00AB68C2">
        <w:rPr>
          <w:rFonts w:hAnsi="Times New Roman" w:ascii="Times New Roman"/>
          <w:szCs w:val="24"/>
        </w:rPr>
        <w:t>lipnja 2016</w:t>
      </w:r>
      <w:r w:rsidRPr="00FE4191">
        <w:rPr>
          <w:rFonts w:hAnsi="Times New Roman" w:ascii="Times New Roman"/>
          <w:szCs w:val="24"/>
        </w:rPr>
        <w:t xml:space="preserve">., u neprekinutom razdoblju od </w:t>
      </w:r>
      <w:r w:rsidR="00AB68C2">
        <w:rPr>
          <w:rFonts w:hAnsi="Times New Roman" w:ascii="Times New Roman"/>
          <w:szCs w:val="24"/>
        </w:rPr>
        <w:t>120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6921FF">
        <w:rPr>
          <w:rFonts w:hAnsi="Times New Roman" w:ascii="Times New Roman"/>
          <w:szCs w:val="24"/>
        </w:rPr>
        <w:lastRenderedPageBreak/>
        <w:t>555.780,35</w:t>
      </w:r>
      <w:r w:rsidRPr="00FE4191">
        <w:rPr>
          <w:rFonts w:hAnsi="Times New Roman" w:ascii="Times New Roman"/>
          <w:szCs w:val="24"/>
        </w:rPr>
        <w:t xml:space="preserve"> kn, prema po</w:t>
      </w:r>
      <w:r w:rsidR="00544AAD">
        <w:rPr>
          <w:rFonts w:hAnsi="Times New Roman" w:ascii="Times New Roman"/>
          <w:szCs w:val="24"/>
        </w:rPr>
        <w:t xml:space="preserve">dacima o broju zaposlenika ima </w:t>
      </w:r>
      <w:r w:rsidR="006921FF">
        <w:rPr>
          <w:rFonts w:hAnsi="Times New Roman" w:ascii="Times New Roman"/>
          <w:szCs w:val="24"/>
        </w:rPr>
        <w:t>jednog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 Karlovcu</w:t>
      </w:r>
      <w:r w:rsidR="006921FF">
        <w:rPr>
          <w:rFonts w:hAnsi="Times New Roman" w:ascii="Times New Roman"/>
          <w:szCs w:val="24"/>
        </w:rPr>
        <w:t xml:space="preserve"> 27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6921FF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074FF">
        <w:rPr>
          <w:rFonts w:hAnsi="Times New Roman" w:ascii="Times New Roman"/>
          <w:szCs w:val="24"/>
        </w:rPr>
        <w:t>, v.r.</w:t>
      </w:r>
    </w:p>
    <w:p w:rsidRDefault="006074FF" w:rsidP="007F17A7" w:rsidR="006074FF">
      <w:pPr>
        <w:ind w:firstLine="720"/>
        <w:jc w:val="right"/>
        <w:rPr>
          <w:rFonts w:hAnsi="Times New Roman" w:ascii="Times New Roman"/>
          <w:szCs w:val="24"/>
        </w:rPr>
      </w:pPr>
    </w:p>
    <w:p w:rsidRDefault="006074FF" w:rsidP="007F17A7" w:rsidR="006074F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6074FF" w:rsidP="007F17A7" w:rsidR="006074F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074FF" w:rsidP="007F17A7" w:rsidR="006074F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4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921FF">
      <w:rPr>
        <w:rFonts w:hAnsi="Times New Roman" w:ascii="Times New Roman"/>
      </w:rPr>
      <w:t>4812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  <w:r w:rsidR="006074FF">
      <w:rPr>
        <w:rFonts w:hAnsi="Times New Roman" w:ascii="Times New Roman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E543F"/>
    <w:rsid w:val="004F0CDD"/>
    <w:rsid w:val="00507678"/>
    <w:rsid w:val="00515079"/>
    <w:rsid w:val="0051510F"/>
    <w:rsid w:val="005255CF"/>
    <w:rsid w:val="005325E8"/>
    <w:rsid w:val="00544A34"/>
    <w:rsid w:val="00544AAD"/>
    <w:rsid w:val="00546775"/>
    <w:rsid w:val="00553312"/>
    <w:rsid w:val="00554A5C"/>
    <w:rsid w:val="00565483"/>
    <w:rsid w:val="00573395"/>
    <w:rsid w:val="00573FE4"/>
    <w:rsid w:val="00576EC7"/>
    <w:rsid w:val="005919AE"/>
    <w:rsid w:val="005C1619"/>
    <w:rsid w:val="005E0EEF"/>
    <w:rsid w:val="005E402A"/>
    <w:rsid w:val="006047B1"/>
    <w:rsid w:val="006074FF"/>
    <w:rsid w:val="006254AD"/>
    <w:rsid w:val="00627AF6"/>
    <w:rsid w:val="00627D00"/>
    <w:rsid w:val="00651AD1"/>
    <w:rsid w:val="006921FF"/>
    <w:rsid w:val="006C4E0B"/>
    <w:rsid w:val="0070668C"/>
    <w:rsid w:val="0072614A"/>
    <w:rsid w:val="00737A4B"/>
    <w:rsid w:val="007462B8"/>
    <w:rsid w:val="00760F20"/>
    <w:rsid w:val="00766390"/>
    <w:rsid w:val="00774294"/>
    <w:rsid w:val="00791234"/>
    <w:rsid w:val="007A5E7A"/>
    <w:rsid w:val="007C09EB"/>
    <w:rsid w:val="007C6FDE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B68C2"/>
    <w:rsid w:val="00AC527A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D329D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14B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07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4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07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4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St-4812/2016</izvorni_sadrzaj>
    <derivirana_varijabla naziv="DomainObject.Predmet.OznakaBroj_1">St-4812/2016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U.D. BRZI AUTO SERVIS j.d.o.o. zastupanog po punomoćniku Peter Barbaric</izvorni_sadrzaj>
    <derivirana_varijabla naziv="DomainObject.Predmet.ProtustrankaFormated_1">  U.D. BRZI AUTO SERVIS j.d.o.o. zastupanog po punomoćniku Peter Barbaric</derivirana_varijabla>
  </DomainObject.Predmet.ProtustrankaFormated>
  <DomainObject.Predmet.ProtustrankaFormatedOIB>
    <izvorni_sadrzaj>  U.D. BRZI AUTO SERVIS j.d.o.o., OIB 79838487817 zastupanog po punomoćniku Peter Barbaric</izvorni_sadrzaj>
    <derivirana_varijabla naziv="DomainObject.Predmet.ProtustrankaFormatedOIB_1">  U.D. BRZI AUTO SERVIS j.d.o.o., OIB 79838487817 zastupanog po punomoćniku Peter Barbaric</derivirana_varijabla>
  </DomainObject.Predmet.ProtustrankaFormatedOIB>
  <DomainObject.Predmet.ProtustrankaFormatedWithAdress>
    <izvorni_sadrzaj> U.D. BRZI AUTO SERVIS j.d.o.o., Karasova 5, 10000 Zagreb zastupanog po punomoćniku Peter Barbaric</izvorni_sadrzaj>
    <derivirana_varijabla naziv="DomainObject.Predmet.ProtustrankaFormatedWithAdress_1"> U.D. BRZI AUTO SERVIS j.d.o.o., Karasova 5, 10000 Zagreb zastupanog po punomoćniku Peter Barbaric</derivirana_varijabla>
  </DomainObject.Predmet.ProtustrankaFormatedWithAdress>
  <DomainObject.Predmet.ProtustrankaFormatedWithAdressOIB>
    <izvorni_sadrzaj> U.D. BRZI AUTO SERVIS j.d.o.o., OIB 79838487817, Karasova 5, 10000 Zagreb zastupanog po punomoćniku Peter Barbaric</izvorni_sadrzaj>
    <derivirana_varijabla naziv="DomainObject.Predmet.ProtustrankaFormatedWithAdressOIB_1"> U.D. BRZI AUTO SERVIS j.d.o.o., OIB 79838487817, Karasova 5, 10000 Zagreb zastupanog po punomoćniku Peter Barbaric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U.D. BRZI AUTO SERVIS j.d.o.o. zastupanog po punomoćniku Peter Barbaric</item>
    </izvorni_sadrzaj>
    <derivirana_varijabla naziv="DomainObject.Predmet.ProtuStrankaListFormated_1">
      <item>U.D. BRZI AUTO SERVIS j.d.o.o. zastupanog po punomoćniku Peter Barbaric</item>
    </derivirana_varijabla>
  </DomainObject.Predmet.ProtuStrankaListFormated>
  <DomainObject.Predmet.ProtuStrankaListFormatedOIB>
    <izvorni_sadrzaj>
      <item>U.D. BRZI AUTO SERVIS j.d.o.o., OIB 79838487817 zastupanog po punomoćniku Peter Barbaric</item>
    </izvorni_sadrzaj>
    <derivirana_varijabla naziv="DomainObject.Predmet.ProtuStrankaListFormatedOIB_1">
      <item>U.D. BRZI AUTO SERVIS j.d.o.o., OIB 79838487817 zastupanog po punomoćniku Peter Barbaric</item>
    </derivirana_varijabla>
  </DomainObject.Predmet.ProtuStrankaListFormatedOIB>
  <DomainObject.Predmet.ProtuStrankaListFormatedWithAdress>
    <izvorni_sadrzaj>
      <item>U.D. BRZI AUTO SERVIS j.d.o.o., Karasova 5, 10000 Zagreb zastupanog po punomoćniku Peter Barbaric</item>
    </izvorni_sadrzaj>
    <derivirana_varijabla naziv="DomainObject.Predmet.ProtuStrankaListFormatedWithAdress_1">
      <item>U.D. BRZI AUTO SERVIS j.d.o.o., Karasova 5, 10000 Zagreb zastupanog po punomoćniku Peter Barbaric</item>
    </derivirana_varijabla>
  </DomainObject.Predmet.ProtuStrankaListFormatedWithAdress>
  <DomainObject.Predmet.ProtuStrankaListFormatedWithAdressOIB>
    <izvorni_sadrzaj>
      <item>U.D. BRZI AUTO SERVIS j.d.o.o., OIB 79838487817, Karasova 5, 10000 Zagreb zastupanog po punomoćniku Peter Barbaric</item>
    </izvorni_sadrzaj>
    <derivirana_varijabla naziv="DomainObject.Predmet.ProtuStrankaListFormatedWithAdressOIB_1">
      <item>U.D. BRZI AUTO SERVIS j.d.o.o., OIB 79838487817, Karasova 5, 10000 Zagreb zastupanog po punomoćniku Peter Barbaric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>Peter Barbaric punomoćnik sudionika u postupku U.D. BRZI AUTO SERVIS j.d.o.o.</item>
    </izvorni_sadrzaj>
    <derivirana_varijabla naziv="DomainObject.Predmet.OstaliListFormated_1">
      <item>Peter Barbaric punomoćnik sudionika u postupku U.D. BRZI AUTO SERVIS j.d.o.o.</item>
    </derivirana_varijabla>
  </DomainObject.Predmet.OstaliListFormated>
  <DomainObject.Predmet.OstaliListFormatedOIB>
    <izvorni_sadrzaj>
      <item>Peter Barbaric, OIB 30565309257 punomoćnik sudionika u postupku U.D. BRZI AUTO SERVIS j.d.o.o.</item>
    </izvorni_sadrzaj>
    <derivirana_varijabla naziv="DomainObject.Predmet.OstaliListFormatedOIB_1">
      <item>Peter Barbaric, OIB 30565309257 punomoćnik sudionika u postupku U.D. BRZI AUTO SERVIS j.d.o.o.</item>
    </derivirana_varijabla>
  </DomainObject.Predmet.OstaliListFormatedOIB>
  <DomainObject.Predmet.OstaliListFormatedWithAdress>
    <izvorni_sadrzaj>
      <item>Peter Barbaric, Kosa 2 D, 10000 Zagreb punomoćnik sudionika u postupku U.D. BRZI AUTO SERVIS j.d.o.o.</item>
    </izvorni_sadrzaj>
    <derivirana_varijabla naziv="DomainObject.Predmet.OstaliListFormatedWithAdress_1">
      <item>Peter Barbaric, Kosa 2 D, 10000 Zagreb punomoćnik sudionika u postupku U.D. BRZI AUTO SERVIS j.d.o.o.</item>
    </derivirana_varijabla>
  </DomainObject.Predmet.OstaliListFormatedWithAdress>
  <DomainObject.Predmet.OstaliListFormatedWithAdressOIB>
    <izvorni_sadrzaj>
      <item>Peter Barbaric, OIB 30565309257, Kosa 2 D, 10000 Zagreb punomoćnik sudionika u postupku U.D. BRZI AUTO SERVIS j.d.o.o.</item>
    </izvorni_sadrzaj>
    <derivirana_varijabla naziv="DomainObject.Predmet.OstaliListFormatedWithAdressOIB_1">
      <item>Peter Barbaric, OIB 30565309257, Kosa 2 D, 10000 Zagreb punomoćnik sudionika u postupku U.D. BRZI AUTO SERVIS j.d.o.o.</item>
    </derivirana_varijabla>
  </DomainObject.Predmet.OstaliListFormatedWithAdressOIB>
  <DomainObject.Predmet.OstaliListNazivFormated>
    <izvorni_sadrzaj>
      <item>Peter Barbaric</item>
    </izvorni_sadrzaj>
    <derivirana_varijabla naziv="DomainObject.Predmet.OstaliListNazivFormated_1">
      <item>Peter Barbaric</item>
    </derivirana_varijabla>
  </DomainObject.Predmet.OstaliListNazivFormated>
  <DomainObject.Predmet.OstaliListNazivFormatedOIB>
    <izvorni_sadrzaj>
      <item>Peter Barbaric, OIB 30565309257</item>
    </izvorni_sadrzaj>
    <derivirana_varijabla naziv="DomainObject.Predmet.OstaliListNazivFormatedOIB_1">
      <item>Peter Barbaric, OIB 30565309257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U.D. BRZI AUTO SERVIS j.d.o.o.</item>
      <item>Peter Barbaric</item>
    </izvorni_sadrzaj>
    <derivirana_varijabla naziv="DomainObject.Predmet.SudioniciListNaziv_1">
      <item>FINA Regionalni centar Zagreb</item>
      <item>U.D. BRZI AUTO SERVIS j.d.o.o.</item>
      <item>Peter Barbaric</item>
    </derivirana_varijabla>
  </DomainObject.Predmet.SudioniciListNaziv>
  <DomainObject.Predmet.SudioniciListAdressOIB>
    <izvorni_sadrzaj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</izvorni_sadrzaj>
    <derivirana_varijabla naziv="DomainObject.Predmet.SudioniciListAdressOIB_1"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79838487817</item>
      <item>, OIB 30565309257</item>
    </izvorni_sadrzaj>
    <derivirana_varijabla naziv="DomainObject.Predmet.SudioniciListNazivOIB_1">
      <item>, OIB 85821130368</item>
      <item>, OIB 79838487817</item>
      <item>, OIB 30565309257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B3001-A8FA-4F4F-9F23-7FA589403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465</properties:Words>
  <properties:Characters>2427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2017-03-27T07:27:00Z</dcterms:created>
  <dc:creator>x</dc:creator>
  <cp:lastModifiedBy>Žana Livaja</cp:lastModifiedBy>
  <cp:lastPrinted>2017-03-27T07:39:00Z</cp:lastPrinted>
  <dcterms:modified xmlns:xsi="http://www.w3.org/2001/XMLSchema-instance" xsi:type="dcterms:W3CDTF">2017-03-27T07:39:00Z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