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d515" w14:paraId="456d515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0F05D5">
        <w:rPr>
          <w:rFonts w:cs="Arial"/>
        </w:rPr>
        <w:t>99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3A0E94">
        <w:t xml:space="preserve">DOMJANIĆ DRVO društvo s ograničenom odgovornošću za poljoprivrednu proizvodnju, trgovinu, prijevoz i usluge, Virovitica, I. Gundulića 19, </w:t>
      </w:r>
      <w:r w:rsidR="003A0E94" w:rsidRPr="000664E3">
        <w:t>MB</w:t>
      </w:r>
      <w:r w:rsidR="003A0E94">
        <w:t>S: 010039750, OIB: 43360786664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</w:t>
      </w:r>
      <w:r w:rsidR="00564DF9">
        <w:rPr>
          <w:rFonts w:cs="Arial"/>
        </w:rPr>
        <w:t>3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0F05D5">
        <w:rPr>
          <w:rFonts w:cs="Arial"/>
        </w:rPr>
        <w:t>29</w:t>
      </w:r>
      <w:r w:rsidR="00564DF9">
        <w:rPr>
          <w:rFonts w:cs="Arial"/>
        </w:rPr>
        <w:t>. listopada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9A3" w:rsidR="002619A3">
      <w:r>
        <w:separator/>
      </w:r>
    </w:p>
  </w:endnote>
  <w:endnote w:id="0" w:type="continuationSeparator">
    <w:p w:rsidRDefault="002619A3" w:rsidR="0026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9A3" w:rsidR="002619A3">
      <w:r>
        <w:separator/>
      </w:r>
    </w:p>
  </w:footnote>
  <w:footnote w:id="0" w:type="continuationSeparator">
    <w:p w:rsidRDefault="002619A3" w:rsidR="0026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D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0F05D5">
      <w:rPr>
        <w:rFonts w:cs="Arial"/>
      </w:rPr>
      <w:t>99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619A3"/>
    <w:rsid w:val="00277D1E"/>
    <w:rsid w:val="002D4D1C"/>
    <w:rsid w:val="002E46C5"/>
    <w:rsid w:val="00325627"/>
    <w:rsid w:val="00373F77"/>
    <w:rsid w:val="00375014"/>
    <w:rsid w:val="003A0E94"/>
    <w:rsid w:val="003C0783"/>
    <w:rsid w:val="003D1714"/>
    <w:rsid w:val="003F0307"/>
    <w:rsid w:val="00434D9F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D9F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D9F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D9F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D9F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D9F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D9F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DOMJANIĆ DRVO d.o.o. za poljoprivrednu proizvodnju, trgovinu, prijevoz i usluge Virovitica zastupanog po punomoćniku Tomislav Domjanić</izvorni_sadrzaj>
    <derivirana_varijabla naziv="DomainObject.Predmet.ProtustrankaFormated_1">  DOMJANIĆ DRVO d.o.o. za poljoprivrednu proizvodnju, trgovinu, prijevoz i usluge Virovitica zastupanog po punomoćniku Tomislav Domjanić</derivirana_varijabla>
  </DomainObject.Predmet.ProtustrankaFormated>
  <DomainObject.Predmet.ProtustrankaFormatedOIB>
    <izvorni_sadrzaj>  DOMJANIĆ DRVO d.o.o. za poljoprivrednu proizvodnju, trgovinu, prijevoz i usluge Virovitica, OIB 43360786664 zastupanog po punomoćniku Tomislav Domjanić</izvorni_sadrzaj>
    <derivirana_varijabla naziv="DomainObject.Predmet.ProtustrankaFormatedOIB_1">  DOMJANIĆ DRVO d.o.o. za poljoprivrednu proizvodnju, trgovinu, prijevoz i usluge Virovitica, OIB 43360786664 zastupanog po punomoćniku Tomislav Domjanić</derivirana_varijabla>
  </DomainObject.Predmet.ProtustrankaFormatedOIB>
  <DomainObject.Predmet.ProtustrankaFormatedWithAdress>
    <izvorni_sadrzaj> DOMJANIĆ DRVO d.o.o. za poljoprivrednu proizvodnju, trgovinu, prijevoz i usluge Virovitica, Ivana Gundulića 19, 33000 Virovitica zastupanog po punomoćniku Tomislav Domjanić</izvorni_sadrzaj>
    <derivirana_varijabla naziv="DomainObject.Predmet.ProtustrankaFormatedWithAdress_1"> DOMJANIĆ DRVO d.o.o. za poljoprivrednu proizvodnju, trgovinu, prijevoz i usluge Virovitica, Ivana Gundulića 19, 33000 Virovitica zastupanog po punomoćniku Tomislav Domjanić</derivirana_varijabla>
  </DomainObject.Predmet.ProtustrankaFormatedWithAdress>
  <DomainObject.Predmet.ProtustrankaFormatedWithAdressOIB>
    <izvorni_sadrzaj> DOMJANIĆ DRVO d.o.o. za poljoprivrednu proizvodnju, trgovinu, prijevoz i usluge Virovitica, OIB 43360786664, Ivana Gundulića 19, 33000 Virovitica zastupanog po punomoćniku Tomislav Domjanić</izvorni_sadrzaj>
    <derivirana_varijabla naziv="DomainObject.Predmet.ProtustrankaFormatedWithAdressOIB_1"> DOMJANIĆ DRVO d.o.o. za poljoprivrednu proizvodnju, trgovinu, prijevoz i usluge Virovitica, OIB 43360786664, Ivana Gundulića 19, 33000 Virovitica zastupanog po punomoćniku Tomislav Domjanić</derivirana_varijabla>
  </DomainObject.Predmet.ProtustrankaFormatedWithAdressOIB>
  <DomainObject.Predmet.ProtustrankaWithAdress>
    <izvorni_sadrzaj>DOMJANIĆ DRVO d.o.o. za poljoprivrednu proizvodnju, trgovinu, prijevoz i usluge Virovitica Ivana Gundulića 19, 33000 Virovitica</izvorni_sadrzaj>
    <derivirana_varijabla naziv="DomainObject.Predmet.ProtustrankaWithAdress_1">DOMJANIĆ DRVO d.o.o. za poljoprivrednu proizvodnju, trgovinu, prijevoz i usluge Virovitica Ivana Gundulića 19, 33000 Virovitica</derivirana_varijabla>
  </DomainObject.Predmet.ProtustrankaWithAdress>
  <DomainObject.Predmet.ProtustrankaWithAdressOIB>
    <izvorni_sadrzaj>DOMJANIĆ DRVO d.o.o. za poljoprivrednu proizvodnju, trgovinu, prijevoz i usluge Virovitica, OIB 43360786664, Ivana Gundulića 19, 33000 Virovitica</izvorni_sadrzaj>
    <derivirana_varijabla naziv="DomainObject.Predmet.ProtustrankaWithAdressOIB_1">DOMJANIĆ DRVO d.o.o. za poljoprivrednu proizvodnju, trgovinu, prijevoz i usluge Virovitica, OIB 43360786664, Ivana Gundulića 19, 33000 Virovitica</derivirana_varijabla>
  </DomainObject.Predmet.ProtustrankaWithAdressOIB>
  <DomainObject.Predmet.ProtustrankaNazivFormated>
    <izvorni_sadrzaj>DOMJANIĆ DRVO d.o.o. za poljoprivrednu proizvodnju, trgovinu, prijevoz i usluge Virovitica</izvorni_sadrzaj>
    <derivirana_varijabla naziv="DomainObject.Predmet.ProtustrankaNazivFormated_1">DOMJANIĆ DRVO d.o.o. za poljoprivrednu proizvodnju, trgovinu, prijevoz i usluge Virovitica</derivirana_varijabla>
  </DomainObject.Predmet.ProtustrankaNazivFormated>
  <DomainObject.Predmet.ProtustrankaNazivFormatedOIB>
    <izvorni_sadrzaj>DOMJANIĆ DRVO d.o.o. za poljoprivrednu proizvodnju, trgovinu, prijevoz i usluge Virovitica, OIB 43360786664</izvorni_sadrzaj>
    <derivirana_varijabla naziv="DomainObject.Predmet.ProtustrankaNazivFormatedOIB_1">DOMJANIĆ DRVO d.o.o. za poljoprivrednu proizvodnju, trgovinu, prijevoz i usluge Virovitica, OIB 43360786664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DOMJANIĆ DRVO d.o.o. za poljoprivrednu proizvodnju, trgovinu, prijevoz i usluge Virovitica zastupanog po punomoćniku Tomislav Domjanić</item>
    </izvorni_sadrzaj>
    <derivirana_varijabla naziv="DomainObject.Predmet.ProtuStrankaListFormated_1">
      <item>DOMJANIĆ DRVO d.o.o. za poljoprivrednu proizvodnju, trgovinu, prijevoz i usluge Virovitica zastupanog po punomoćniku Tomislav Domjanić</item>
    </derivirana_varijabla>
  </DomainObject.Predmet.ProtuStrankaListFormated>
  <DomainObject.Predmet.ProtuStrankaListFormatedOIB>
    <izvorni_sadrzaj>
      <item>DOMJANIĆ DRVO d.o.o. za poljoprivrednu proizvodnju, trgovinu, prijevoz i usluge Virovitica, OIB 43360786664 zastupanog po punomoćniku Tomislav Domjanić</item>
    </izvorni_sadrzaj>
    <derivirana_varijabla naziv="DomainObject.Predmet.ProtuStrankaListFormatedOIB_1">
      <item>DOMJANIĆ DRVO d.o.o. za poljoprivrednu proizvodnju, trgovinu, prijevoz i usluge Virovitica, OIB 43360786664 zastupanog po punomoćniku Tomislav Domjanić</item>
    </derivirana_varijabla>
  </DomainObject.Predmet.ProtuStrankaListFormatedOIB>
  <DomainObject.Predmet.ProtuStrankaListFormatedWithAdress>
    <izvorni_sadrzaj>
      <item>DOMJANIĆ DRVO d.o.o. za poljoprivrednu proizvodnju, trgovinu, prijevoz i usluge Virovitica, Ivana Gundulića 19, 33000 Virovitica zastupanog po punomoćniku Tomislav Domjanić</item>
    </izvorni_sadrzaj>
    <derivirana_varijabla naziv="DomainObject.Predmet.ProtuStrankaListFormatedWithAdress_1">
      <item>DOMJANIĆ DRVO d.o.o. za poljoprivrednu proizvodnju, trgovinu, prijevoz i usluge Virovitica, Ivana Gundulića 19, 33000 Virovitica zastupanog po punomoćniku Tomislav Domjanić</item>
    </derivirana_varijabla>
  </DomainObject.Predmet.ProtuStrankaListFormatedWithAdress>
  <DomainObject.Predmet.ProtuStrankaListFormatedWithAdressOIB>
    <izvorni_sadrzaj>
      <item>DOMJANIĆ DRVO d.o.o. za poljoprivrednu proizvodnju, trgovinu, prijevoz i usluge Virovitica, OIB 43360786664, Ivana Gundulića 19, 33000 Virovitica zastupanog po punomoćniku Tomislav Domjanić</item>
    </izvorni_sadrzaj>
    <derivirana_varijabla naziv="DomainObject.Predmet.ProtuStrankaListFormatedWithAdressOIB_1">
      <item>DOMJANIĆ DRVO d.o.o. za poljoprivrednu proizvodnju, trgovinu, prijevoz i usluge Virovitica, OIB 43360786664, Ivana Gundulića 19, 33000 Virovitica zastupanog po punomoćniku Tomislav Domjanić</item>
    </derivirana_varijabla>
  </DomainObject.Predmet.ProtuStrankaListFormatedWithAdressOIB>
  <DomainObject.Predmet.ProtuStrankaListNazivFormated>
    <izvorni_sadrzaj>
      <item>DOMJANIĆ DRVO d.o.o. za poljoprivrednu proizvodnju, trgovinu, prijevoz i usluge Virovitica</item>
    </izvorni_sadrzaj>
    <derivirana_varijabla naziv="DomainObject.Predmet.ProtuStrankaListNazivFormated_1">
      <item>DOMJANIĆ DRVO d.o.o. za poljoprivrednu proizvodnju, trgovinu, prijevoz i usluge Virovitica</item>
    </derivirana_varijabla>
  </DomainObject.Predmet.ProtuStrankaListNazivFormated>
  <DomainObject.Predmet.ProtuStrankaListNazivFormatedOIB>
    <izvorni_sadrzaj>
      <item>DOMJANIĆ DRVO d.o.o. za poljoprivrednu proizvodnju, trgovinu, prijevoz i usluge Virovitica, OIB 43360786664</item>
    </izvorni_sadrzaj>
    <derivirana_varijabla naziv="DomainObject.Predmet.ProtuStrankaListNazivFormatedOIB_1">
      <item>DOMJANIĆ DRVO d.o.o. za poljoprivrednu proizvodnju, trgovinu, prijevoz i usluge Virovitica, OIB 43360786664</item>
    </derivirana_varijabla>
  </DomainObject.Predmet.ProtuStrankaListNazivFormatedOIB>
  <DomainObject.Predmet.OstaliListFormated>
    <izvorni_sadrzaj>
      <item>Tomislav Domjanić punomoćnik sudionika u postupku DOMJANIĆ DRVO d.o.o. za poljoprivrednu proizvodnju, trgovinu, prijevoz i usluge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Tomislav Domjanić punomoćnik sudionika u postupku DOMJANIĆ DRVO d.o.o. za poljoprivrednu proizvodnju, trgovinu, prijevoz i usluge Virovitica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Tomislav Domjanić punomoćnik sudionika u postupku DOMJANIĆ DRVO d.o.o. za poljoprivrednu proizvodnju, trgovinu, prijevoz i usluge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Tomislav Domjanić punomoćnik sudionika u postupku DOMJANIĆ DRVO d.o.o. za poljoprivrednu proizvodnju, trgovinu, prijevoz i usluge Virovitica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Tomislav Domjanić punomoćnik sudionika u postupku DOMJANIĆ DRVO d.o.o. za poljoprivrednu proizvodnju, trgovinu, prijevoz i usluge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Tomislav Domjanić punomoćnik sudionika u postupku DOMJANIĆ DRVO d.o.o. za poljoprivrednu proizvodnju, trgovinu, prijevoz i usluge Virovitica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Tomislav Domjanić punomoćnik sudionika u postupku DOMJANIĆ DRVO d.o.o. za poljoprivrednu proizvodnju, trgovinu, prijevoz i usluge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Tomislav Domjanić punomoćnik sudionika u postupku DOMJANIĆ DRVO d.o.o. za poljoprivrednu proizvodnju, trgovinu, prijevoz i usluge Virovitica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Tomislav Domjanić</item>
      <item>ŽUPANIJSKO DRŽAVNO ODVJETNIŠTVO U BJELOVARU</item>
    </izvorni_sadrzaj>
    <derivirana_varijabla naziv="DomainObject.Predmet.OstaliListNazivFormated_1">
      <item>Tomislav Domjanić</item>
      <item>ŽUPANIJSKO DRŽAVNO ODVJETNIŠTVO U BJELOVARU</item>
    </derivirana_varijabla>
  </DomainObject.Predmet.OstaliListNazivFormated>
  <DomainObject.Predmet.OstaliListNazivFormatedOIB>
    <izvorni_sadrzaj>
      <item>Tomislav Domjanić</item>
      <item>ŽUPANIJSKO DRŽAVNO ODVJETNIŠTVO U BJELOVARU</item>
    </izvorni_sadrzaj>
    <derivirana_varijabla naziv="DomainObject.Predmet.OstaliListNazivFormatedOIB_1">
      <item>Tomislav Domjanić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DOMJANIĆ DRVO d.o.o. za poljoprivrednu proizvodnju, trgovinu, prijevoz i usluge Virovitica</izvorni_sadrzaj>
    <derivirana_varijabla naziv="DomainObject.Predmet.ProtustrankaIDrugi_1">DOMJANIĆ DRVO d.o.o. za poljoprivrednu proizvodnju, trgovinu, prijevoz i usluge Virovitica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DOMJANIĆ DRVO d.o.o. za poljoprivrednu proizvodnju, trgovinu, prijevoz i usluge Virovitica, OIB 43360786664, Ivana Gundulića 19, 33000 Virovitica</izvorni_sadrzaj>
    <derivirana_varijabla naziv="DomainObject.Predmet.ProtustrankaIDrugiAdressOIB_1">DOMJANIĆ DRVO d.o.o. za poljoprivrednu proizvodnju, trgovinu, prijevoz i usluge Virovitica, OIB 43360786664, Ivana Gundulića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DOMJANIĆ DRVO d.o.o. za poljoprivrednu proizvodnju, trgovinu, prijevoz i usluge Virovitica</item>
      <item>Tomislav Domjanić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DOMJANIĆ DRVO d.o.o. za poljoprivrednu proizvodnju, trgovinu, prijevoz i usluge Virovitica</item>
      <item>Tomislav Domjanić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DOMJANIĆ DRVO d.o.o. za poljoprivrednu proizvodnju, trgovinu, prijevoz i usluge Virovitica, OIB 43360786664, Ivana Gundulića 19,33000 Virovitica</item>
      <item>Tomislav Domjanić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DOMJANIĆ DRVO d.o.o. za poljoprivrednu proizvodnju, trgovinu, prijevoz i usluge Virovitica, OIB 43360786664, Ivana Gundulića 19,33000 Virovitica</item>
      <item>Tomislav Domjanić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43360786664</item>
      <item>, OIB null</item>
      <item>, OIB 52634238587</item>
      <item>, OIB null</item>
    </izvorni_sadrzaj>
    <derivirana_varijabla naziv="DomainObject.Predmet.SudioniciListNazivOIB_1">
      <item>, OIB 85821130368</item>
      <item>, OIB 43360786664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967EC-EFF7-4402-A8EE-AC5CEB7E2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321</properties:Words>
  <properties:Characters>1728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2016-02-03T11:13:00Z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2016-02-03T11:14:00Z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