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9d7a" w14:paraId="7a69d7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CD481B">
        <w:rPr>
          <w:rStyle w:val="Naglaeno"/>
          <w:b w:val="false"/>
        </w:rPr>
        <w:t>1</w:t>
      </w:r>
      <w:r w:rsidR="00B62E1A">
        <w:rPr>
          <w:rStyle w:val="Naglaeno"/>
          <w:b w:val="false"/>
        </w:rPr>
        <w:t>93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AC1F99">
        <w:rPr>
          <w:rStyle w:val="Naglaeno"/>
          <w:b w:val="false"/>
        </w:rPr>
        <w:t>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3D3681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3D3681" w:rsidRPr="00145D97">
        <w:t>MONOMEDIA GRUPA d.o.o. za usluge</w:t>
      </w:r>
      <w:r w:rsidR="003D3681">
        <w:t xml:space="preserve"> Zagreb, Majstorska 1, MBS </w:t>
      </w:r>
      <w:r w:rsidR="003D3681" w:rsidRPr="00E922BE">
        <w:t>080973689</w:t>
      </w:r>
      <w:r w:rsidR="003D3681">
        <w:t xml:space="preserve">, OIB </w:t>
      </w:r>
      <w:r w:rsidR="003D3681" w:rsidRPr="00E922BE">
        <w:t>09674173265</w:t>
      </w:r>
      <w:r w:rsidRPr="0041082E">
        <w:t xml:space="preserve">, dana </w:t>
      </w:r>
      <w:r w:rsidR="003D3681">
        <w:t>7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3D3681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3D3681" w:rsidRPr="003D3681">
        <w:t>MONOMEDIA GRUPA d.o.o. za usluge Zagreb, Majstorska 1, MBS 080973689, OIB 09674173265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A0080D">
        <w:t xml:space="preserve">Ana-Maria Bogović, </w:t>
      </w:r>
      <w:r w:rsidR="00306EFC">
        <w:t>S</w:t>
      </w:r>
      <w:r w:rsidR="00A0080D">
        <w:t>lavonski Brod, Naselje Lutvinka ulaz 2/9</w:t>
      </w:r>
      <w:r w:rsidR="00C13047" w:rsidRPr="00C13047">
        <w:t xml:space="preserve">, OIB </w:t>
      </w:r>
      <w:r w:rsidR="00905253">
        <w:t>3</w:t>
      </w:r>
      <w:r w:rsidR="00A0080D">
        <w:t>6495483478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3D3681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3D3681" w:rsidRPr="003D3681">
        <w:t>MONOMEDIA GRUPA d.o.o. za usluge Zagreb, Majstorska 1, MBS 080973689, OIB 09674173265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6503DA">
        <w:t>1</w:t>
      </w:r>
      <w:r w:rsidR="00E957EB">
        <w:t>3</w:t>
      </w:r>
      <w:r>
        <w:t>.</w:t>
      </w:r>
      <w:r w:rsidR="006503DA">
        <w:t>1</w:t>
      </w:r>
      <w:r w:rsidR="0071699D">
        <w:t>0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6503DA" w:rsidRPr="006503DA">
        <w:t>MONOMEDIA GRUPA d.o.o. za usluge Zagreb, Majstorska 1, MBS 080973689, OIB 09674173265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B544B7">
        <w:t>7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206850">
        <w:t>1</w:t>
      </w:r>
      <w:r w:rsidR="00B544B7">
        <w:t>93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B544B7">
        <w:t>7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9B64BB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9B64BB" w:rsidRPr="009B64BB">
        <w:t>Davor Petriš, Zagreb, Ljudevita Posavskog 7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9B64BB">
        <w:t>3</w:t>
      </w:r>
      <w:r>
        <w:t>.</w:t>
      </w:r>
      <w:r w:rsidR="009B64BB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22C0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B62E1A" w:rsidRPr="00B62E1A">
      <w:rPr>
        <w:rStyle w:val="Naglaeno"/>
        <w:b w:val="false"/>
      </w:rPr>
      <w:t>14 St-193/17-4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2C0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9087D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08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08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8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8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08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08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8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8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MONOMEDIA GRUPA d.o.o.</izvorni_sadrzaj>
    <derivirana_varijabla naziv="DomainObject.Predmet.ProtustrankaFormated_1">  MONOMEDIA GRUPA d.o.o.</derivirana_varijabla>
  </DomainObject.Predmet.ProtustrankaFormated>
  <DomainObject.Predmet.ProtustrankaFormatedOIB>
    <izvorni_sadrzaj>  MONOMEDIA GRUPA d.o.o., OIB 09674173265</izvorni_sadrzaj>
    <derivirana_varijabla naziv="DomainObject.Predmet.ProtustrankaFormatedOIB_1">  MONOMEDIA GRUPA d.o.o., OIB 09674173265</derivirana_varijabla>
  </DomainObject.Predmet.ProtustrankaFormatedOIB>
  <DomainObject.Predmet.ProtustrankaFormatedWithAdress>
    <izvorni_sadrzaj> MONOMEDIA GRUPA d.o.o., Majstorska 1, 10000 Zagreb</izvorni_sadrzaj>
    <derivirana_varijabla naziv="DomainObject.Predmet.ProtustrankaFormatedWithAdress_1"> MONOMEDIA GRUPA d.o.o., Majstorska 1, 10000 Zagreb</derivirana_varijabla>
  </DomainObject.Predmet.ProtustrankaFormatedWithAdress>
  <DomainObject.Predmet.ProtustrankaFormatedWithAdressOIB>
    <izvorni_sadrzaj> MONOMEDIA GRUPA d.o.o., OIB 09674173265, Majstorska 1, 10000 Zagreb</izvorni_sadrzaj>
    <derivirana_varijabla naziv="DomainObject.Predmet.ProtustrankaFormatedWithAdressOIB_1"> MONOMEDIA GRUPA d.o.o., OIB 09674173265, Majstorska 1, 10000 Zagreb</derivirana_varijabla>
  </DomainObject.Predmet.ProtustrankaFormatedWithAdressOIB>
  <DomainObject.Predmet.ProtustrankaWithAdress>
    <izvorni_sadrzaj>MONOMEDIA GRUPA d.o.o. Majstorska 1, 10000 Zagreb</izvorni_sadrzaj>
    <derivirana_varijabla naziv="DomainObject.Predmet.ProtustrankaWithAdress_1">MONOMEDIA GRUPA d.o.o. Majstorska 1, 10000 Zagreb</derivirana_varijabla>
  </DomainObject.Predmet.ProtustrankaWithAdress>
  <DomainObject.Predmet.ProtustrankaWithAdressOIB>
    <izvorni_sadrzaj>MONOMEDIA GRUPA d.o.o., OIB 09674173265, Majstorska 1, 10000 Zagreb</izvorni_sadrzaj>
    <derivirana_varijabla naziv="DomainObject.Predmet.ProtustrankaWithAdressOIB_1">MONOMEDIA GRUPA d.o.o., OIB 09674173265, Majstorska 1, 10000 Zagreb</derivirana_varijabla>
  </DomainObject.Predmet.ProtustrankaWithAdressOIB>
  <DomainObject.Predmet.ProtustrankaNazivFormated>
    <izvorni_sadrzaj>MONOMEDIA GRUPA d.o.o.</izvorni_sadrzaj>
    <derivirana_varijabla naziv="DomainObject.Predmet.ProtustrankaNazivFormated_1">MONOMEDIA GRUPA d.o.o.</derivirana_varijabla>
  </DomainObject.Predmet.ProtustrankaNazivFormated>
  <DomainObject.Predmet.ProtustrankaNazivFormatedOIB>
    <izvorni_sadrzaj>MONOMEDIA GRUPA d.o.o., OIB 09674173265</izvorni_sadrzaj>
    <derivirana_varijabla naziv="DomainObject.Predmet.ProtustrankaNazivFormatedOIB_1">MONOMEDIA GRUPA d.o.o., OIB 09674173265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MONOMEDIA GRUPA d.o.o.</item>
    </izvorni_sadrzaj>
    <derivirana_varijabla naziv="DomainObject.Predmet.ProtuStrankaListFormated_1">
      <item>MONOMEDIA GRUPA d.o.o.</item>
    </derivirana_varijabla>
  </DomainObject.Predmet.ProtuStrankaListFormated>
  <DomainObject.Predmet.ProtuStrankaListFormatedOIB>
    <izvorni_sadrzaj>
      <item>MONOMEDIA GRUPA d.o.o., OIB 09674173265</item>
    </izvorni_sadrzaj>
    <derivirana_varijabla naziv="DomainObject.Predmet.ProtuStrankaListFormatedOIB_1">
      <item>MONOMEDIA GRUPA d.o.o., OIB 09674173265</item>
    </derivirana_varijabla>
  </DomainObject.Predmet.ProtuStrankaListFormatedOIB>
  <DomainObject.Predmet.ProtuStrankaListFormatedWithAdress>
    <izvorni_sadrzaj>
      <item>MONOMEDIA GRUPA d.o.o., Majstorska 1, 10000 Zagreb</item>
    </izvorni_sadrzaj>
    <derivirana_varijabla naziv="DomainObject.Predmet.ProtuStrankaListFormatedWithAdress_1">
      <item>MONOMEDIA GRUPA d.o.o., Majstorska 1, 10000 Zagreb</item>
    </derivirana_varijabla>
  </DomainObject.Predmet.ProtuStrankaListFormatedWithAdress>
  <DomainObject.Predmet.ProtuStrankaListFormatedWithAdressOIB>
    <izvorni_sadrzaj>
      <item>MONOMEDIA GRUPA d.o.o., OIB 09674173265, Majstorska 1, 10000 Zagreb</item>
    </izvorni_sadrzaj>
    <derivirana_varijabla naziv="DomainObject.Predmet.ProtuStrankaListFormatedWithAdressOIB_1">
      <item>MONOMEDIA GRUPA d.o.o., OIB 09674173265, Majstorska 1, 10000 Zagreb</item>
    </derivirana_varijabla>
  </DomainObject.Predmet.ProtuStrankaListFormatedWithAdressOIB>
  <DomainObject.Predmet.ProtuStrankaListNazivFormated>
    <izvorni_sadrzaj>
      <item>MONOMEDIA GRUPA d.o.o.</item>
    </izvorni_sadrzaj>
    <derivirana_varijabla naziv="DomainObject.Predmet.ProtuStrankaListNazivFormated_1">
      <item>MONOMEDIA GRUPA d.o.o.</item>
    </derivirana_varijabla>
  </DomainObject.Predmet.ProtuStrankaListNazivFormated>
  <DomainObject.Predmet.ProtuStrankaListNazivFormatedOIB>
    <izvorni_sadrzaj>
      <item>MONOMEDIA GRUPA d.o.o., OIB 09674173265</item>
    </izvorni_sadrzaj>
    <derivirana_varijabla naziv="DomainObject.Predmet.ProtuStrankaListNazivFormatedOIB_1">
      <item>MONOMEDIA GRUPA d.o.o., OIB 09674173265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MONOMEDIA GRUPA d.o.o.</izvorni_sadrzaj>
    <derivirana_varijabla naziv="DomainObject.Predmet.ProtustrankaIDrugi_1">MONOMEDIA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MONOMEDIA GRUPA d.o.o., OIB 09674173265, Majstorska 1, 10000 Zagreb</izvorni_sadrzaj>
    <derivirana_varijabla naziv="DomainObject.Predmet.ProtustrankaIDrugiAdressOIB_1">MONOMEDIA GRUPA d.o.o., OIB 09674173265, Majstorska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MONOMEDIA GRUPA d.o.o.</item>
      <item>FINA Regionalni centar Zagreb</item>
    </izvorni_sadrzaj>
    <derivirana_varijabla naziv="DomainObject.Predmet.SudioniciListNaziv_1">
      <item>MONOMEDIA GRUPA d.o.o.</item>
      <item>FINA Regionalni centar Zagreb</item>
    </derivirana_varijabla>
  </DomainObject.Predmet.SudioniciListNaziv>
  <DomainObject.Predmet.SudioniciListAdressOIB>
    <izvorni_sadrzaj>
      <item>MONOMEDIA GRUPA d.o.o., OIB 09674173265, Majstorska 1,10000 Zagreb</item>
      <item>FINA Regionalni centar Zagreb, OIB 85821130368, Trg svibanjskih žrtava 1995. 1,10000 Zagreb</item>
    </izvorni_sadrzaj>
    <derivirana_varijabla naziv="DomainObject.Predmet.SudioniciListAdressOIB_1">
      <item>MONOMEDIA GRUPA d.o.o., OIB 09674173265, Majstorska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09674173265</item>
      <item>, OIB 85821130368</item>
    </izvorni_sadrzaj>
    <derivirana_varijabla naziv="DomainObject.Predmet.SudioniciListNazivOIB_1">
      <item>, OIB 09674173265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BC331-93D4-4D2E-9825-E6621CE70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2564</properties:Characters>
  <properties:Lines>89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2017-04-07T07:51:00Z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