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025b" w14:paraId="e74025b" w:rsidRDefault="00A20DEB" w:rsidP="00935A5D" w:rsidR="00871D16">
      <w:pPr>
        <w:ind w:left="6480"/>
        <w:jc w:val="right"/>
        <w15:collapsed w:val="false"/>
      </w:pPr>
      <w:bookmarkStart w:name="_GoBack" w:id="0"/>
      <w:bookmarkEnd w:id="0"/>
      <w:r>
        <w:t>8. St- 176/14-118</w:t>
      </w:r>
    </w:p>
    <w:p w:rsidRDefault="00384899" w:rsidP="00384899" w:rsidR="00384899">
      <w:pPr>
        <w:ind w:firstLine="720" w:left="6480"/>
      </w:pPr>
    </w:p>
    <w:p w:rsidRDefault="00384899" w:rsidP="00935A5D" w:rsidR="00384899" w:rsidRPr="00935A5D">
      <w:pPr>
        <w:jc w:val="center"/>
      </w:pPr>
      <w:r w:rsidRPr="00935A5D">
        <w:t>R E P U B L I K A   H R V A T S K A</w:t>
      </w:r>
    </w:p>
    <w:p w:rsidRDefault="00871D16" w:rsidP="00935A5D" w:rsidR="00871D16" w:rsidRPr="00935A5D">
      <w:pPr>
        <w:jc w:val="center"/>
      </w:pPr>
    </w:p>
    <w:p w:rsidRDefault="00871D16" w:rsidP="00935A5D" w:rsidR="00871D16" w:rsidRPr="00935A5D">
      <w:pPr>
        <w:jc w:val="center"/>
      </w:pPr>
      <w:r w:rsidRPr="00935A5D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935A5D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A20DEB">
        <w:t>e, Koparska 37, 12. travnja</w:t>
      </w:r>
      <w:r w:rsidR="009802E7">
        <w:t xml:space="preserve"> 2018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935A5D" w:rsidR="00F86943" w:rsidRPr="00935A5D">
      <w:pPr>
        <w:jc w:val="center"/>
      </w:pPr>
      <w:r w:rsidRPr="00935A5D">
        <w:t>z a k  l j u č i o  j e</w:t>
      </w:r>
    </w:p>
    <w:p w:rsidRDefault="00935A5D" w:rsidP="008E2CCE" w:rsidR="00935A5D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935A5D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A20DEB">
        <w:rPr>
          <w:b/>
        </w:rPr>
        <w:t xml:space="preserve">939.128,22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81605B">
        <w:rPr>
          <w:b/>
        </w:rPr>
        <w:t>1.</w:t>
      </w:r>
      <w:r w:rsidR="00A20DEB">
        <w:rPr>
          <w:b/>
        </w:rPr>
        <w:t xml:space="preserve">105.425,70 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A20DEB" w:rsidP="00935A5D" w:rsidR="008E2CCE" w:rsidRPr="00716CA2">
      <w:pPr>
        <w:jc w:val="center"/>
        <w:rPr>
          <w:b/>
        </w:rPr>
      </w:pPr>
      <w:r>
        <w:rPr>
          <w:b/>
        </w:rPr>
        <w:t>14. lip</w:t>
      </w:r>
      <w:r w:rsidR="009802E7">
        <w:rPr>
          <w:b/>
        </w:rPr>
        <w:t>nja 2018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935A5D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A20DEB">
        <w:t>ke, koje su najkasnije na dan 13. lip</w:t>
      </w:r>
      <w:r w:rsidR="009802E7">
        <w:t>nja 2018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935A5D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935A5D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A20DEB">
        <w:t xml:space="preserve">petnaestom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A20DEB">
        <w:t>23. veljače 2018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A20DEB">
        <w:t>104.347,58</w:t>
      </w:r>
      <w:r w:rsidR="003327E0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A20DEB">
        <w:t>122.825,07</w:t>
      </w:r>
      <w:r w:rsidR="009802E7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A20DEB">
        <w:t>Rijeci 12</w:t>
      </w:r>
      <w:r w:rsidR="00F73D76">
        <w:t xml:space="preserve">. </w:t>
      </w:r>
      <w:r w:rsidR="00A20DEB">
        <w:t>travnja</w:t>
      </w:r>
      <w:r w:rsidR="0080681C">
        <w:t xml:space="preserve"> </w:t>
      </w:r>
      <w:r w:rsidR="009802E7">
        <w:t>2018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935A5D">
        <w:tab/>
      </w:r>
      <w:r w:rsidR="00935A5D">
        <w:tab/>
      </w:r>
      <w:r w:rsidR="00935A5D">
        <w:tab/>
      </w:r>
      <w:r w:rsidR="00935A5D">
        <w:tab/>
      </w:r>
      <w:r>
        <w:t>S</w:t>
      </w:r>
      <w:r w:rsidR="00935A5D">
        <w:t>utkinja</w:t>
      </w:r>
      <w:r w:rsidR="00F86943" w:rsidRPr="002048C5">
        <w:t>:</w:t>
      </w: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35A5D">
        <w:tab/>
      </w:r>
      <w:r w:rsidR="00935A5D">
        <w:tab/>
      </w:r>
      <w:r w:rsidR="00935A5D">
        <w:tab/>
        <w:t xml:space="preserve">        </w:t>
      </w:r>
      <w:r>
        <w:t>E</w:t>
      </w:r>
      <w:r w:rsidR="00935A5D">
        <w:t>ma</w:t>
      </w:r>
      <w:r>
        <w:t xml:space="preserve"> B</w:t>
      </w:r>
      <w:r w:rsidR="00935A5D">
        <w:t>rdovčak</w:t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935A5D" w:rsidP="00F86943" w:rsidR="00935A5D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935A5D" w:rsidR="00F86943">
      <w:pPr>
        <w:ind w:firstLine="720"/>
        <w:jc w:val="both"/>
      </w:pPr>
      <w:r>
        <w:t>Protiv ovog zaključka nije dopuštena žalba (čl.11.st.9. SZ).</w:t>
      </w:r>
    </w:p>
    <w:sectPr w:rsidSect="00935A5D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9DF" w:rsidR="00F759DF">
      <w:r>
        <w:separator/>
      </w:r>
    </w:p>
  </w:endnote>
  <w:endnote w:id="0" w:type="continuationSeparator">
    <w:p w:rsidRDefault="00F759DF" w:rsidR="00F7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A5D" w:rsidR="00935A5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53A2">
      <w:rPr>
        <w:noProof/>
      </w:rPr>
      <w:t>2</w:t>
    </w:r>
    <w:r>
      <w:fldChar w:fldCharType="end"/>
    </w:r>
  </w:p>
  <w:p w:rsidRDefault="00935A5D" w:rsidR="00935A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9DF" w:rsidR="00F759DF">
      <w:r>
        <w:separator/>
      </w:r>
    </w:p>
  </w:footnote>
  <w:footnote w:id="0" w:type="continuationSeparator">
    <w:p w:rsidRDefault="00F759DF" w:rsidR="00F75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A5D" w:rsidP="00935A5D" w:rsidR="00935A5D">
    <w:pPr>
      <w:framePr w:y="1" w:xAlign="right" w:vAnchor="text" w:hAnchor="margin" w:wrap="around"/>
      <w:ind w:left="6480"/>
      <w:jc w:val="right"/>
    </w:pPr>
    <w:r>
      <w:t>8. St- 176/14-118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A64" w:rsidP="00F759DF" w:rsidR="00935A5D" w:rsidRPr="00935A5D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5A5D" w:rsidP="00F759DF" w:rsidR="00935A5D" w:rsidRPr="00935A5D">
    <w:pPr>
      <w:rPr>
        <w:sz w:val="20"/>
        <w:szCs w:val="20"/>
      </w:rPr>
    </w:pPr>
    <w:r w:rsidRPr="00935A5D">
      <w:rPr>
        <w:rFonts w:eastAsia="MS Mincho"/>
        <w:sz w:val="20"/>
        <w:szCs w:val="20"/>
      </w:rPr>
      <w:t>REPUBLIKA HRVATSKA</w:t>
    </w:r>
  </w:p>
  <w:p w:rsidRDefault="00935A5D" w:rsidP="00F759DF" w:rsidR="00935A5D" w:rsidRPr="00935A5D">
    <w:pPr>
      <w:rPr>
        <w:sz w:val="20"/>
        <w:szCs w:val="20"/>
      </w:rPr>
    </w:pPr>
    <w:r w:rsidRPr="00935A5D">
      <w:rPr>
        <w:rFonts w:eastAsia="MS Mincho"/>
        <w:sz w:val="20"/>
        <w:szCs w:val="20"/>
      </w:rPr>
      <w:t>TRGOVAČKI SUD U RIJECI</w:t>
    </w:r>
  </w:p>
  <w:p w:rsidRDefault="00935A5D" w:rsidP="00F759DF" w:rsidR="00935A5D" w:rsidRPr="00935A5D">
    <w:pPr>
      <w:rPr>
        <w:rFonts w:eastAsia="MS Mincho"/>
        <w:sz w:val="20"/>
        <w:szCs w:val="20"/>
      </w:rPr>
    </w:pPr>
    <w:r w:rsidRPr="00935A5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1598"/>
    <w:rsid w:val="00116635"/>
    <w:rsid w:val="0012686C"/>
    <w:rsid w:val="001547B4"/>
    <w:rsid w:val="0017176E"/>
    <w:rsid w:val="001722BC"/>
    <w:rsid w:val="00220A3F"/>
    <w:rsid w:val="00255C20"/>
    <w:rsid w:val="002A2AEB"/>
    <w:rsid w:val="003327E0"/>
    <w:rsid w:val="0034473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A4A64"/>
    <w:rsid w:val="005C7F65"/>
    <w:rsid w:val="005E5212"/>
    <w:rsid w:val="006167FF"/>
    <w:rsid w:val="00672B61"/>
    <w:rsid w:val="00673B32"/>
    <w:rsid w:val="006D6737"/>
    <w:rsid w:val="00716CA2"/>
    <w:rsid w:val="0074047C"/>
    <w:rsid w:val="007A0609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A5D"/>
    <w:rsid w:val="00935E81"/>
    <w:rsid w:val="00972670"/>
    <w:rsid w:val="009753A2"/>
    <w:rsid w:val="009802E7"/>
    <w:rsid w:val="009A6B8C"/>
    <w:rsid w:val="00A20DEB"/>
    <w:rsid w:val="00A23768"/>
    <w:rsid w:val="00A70122"/>
    <w:rsid w:val="00B639DE"/>
    <w:rsid w:val="00BD2E98"/>
    <w:rsid w:val="00BD4D2C"/>
    <w:rsid w:val="00CB322D"/>
    <w:rsid w:val="00D47252"/>
    <w:rsid w:val="00D73F8F"/>
    <w:rsid w:val="00DB06B8"/>
    <w:rsid w:val="00E041BA"/>
    <w:rsid w:val="00EB74E9"/>
    <w:rsid w:val="00F034E6"/>
    <w:rsid w:val="00F24DF6"/>
    <w:rsid w:val="00F73D76"/>
    <w:rsid w:val="00F759DF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35A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35A5D"/>
    <w:rPr>
      <w:sz w:val="24"/>
      <w:szCs w:val="24"/>
    </w:rPr>
  </w:style>
  <w:style w:styleId="Tekstbalonia" w:type="paragraph">
    <w:name w:val="Balloon Text"/>
    <w:basedOn w:val="Normal"/>
    <w:link w:val="TekstbaloniaChar"/>
    <w:rsid w:val="009753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3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35A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35A5D"/>
    <w:rPr>
      <w:sz w:val="24"/>
      <w:szCs w:val="24"/>
    </w:rPr>
  </w:style>
  <w:style w:styleId="Tekstbalonia" w:type="paragraph">
    <w:name w:val="Balloon Text"/>
    <w:basedOn w:val="Normal"/>
    <w:link w:val="TekstbaloniaChar"/>
    <w:rsid w:val="009753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3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4130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2018-04-13T07:55:00Z</dcterms:created>
  <dc:creator>nmarkovic</dc:creator>
  <cp:lastModifiedBy>Renata Valić</cp:lastModifiedBy>
  <dcterms:modified xmlns:xsi="http://www.w3.org/2001/XMLSchema-instance" xsi:type="dcterms:W3CDTF">2018-04-13T07:55:00Z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zaključak o prodaji - 16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