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40100" w14:paraId="1c40100" w:rsidRDefault="00AE649C" w:rsidP="003B70FA" w:rsidR="00AE649C">
      <w:pPr>
        <w:pStyle w:val="Naslov3"/>
        <w:spacing w:after="0" w:before="0"/>
        <w15:collapsed w:val="false"/>
      </w:pPr>
    </w:p>
    <w:p w:rsidRDefault="003B70FA" w:rsidP="003B70FA" w:rsidR="003B70FA"/>
    <w:p w:rsidRDefault="003B70FA" w:rsidP="003B70FA" w:rsidR="003B70FA">
      <w:pPr>
        <w:spacing w:after="0"/>
      </w:pPr>
      <w:r>
        <w:t>REPUBLIKA HRVATSKA</w:t>
      </w:r>
    </w:p>
    <w:p w:rsidRDefault="003B70FA" w:rsidP="003B70FA" w:rsidR="003B70FA">
      <w:pPr>
        <w:spacing w:after="0"/>
      </w:pPr>
      <w:r>
        <w:t>Trgovački sud u Varaždinu</w:t>
      </w:r>
    </w:p>
    <w:p w:rsidRDefault="003B70FA" w:rsidP="003B70FA" w:rsidR="003B70FA">
      <w:pPr>
        <w:spacing w:after="0"/>
      </w:pPr>
      <w:r>
        <w:t>Varaždin, Braće Radić br. 2.</w:t>
      </w:r>
    </w:p>
    <w:p w:rsidRDefault="00937FF9" w:rsidP="003B70FA"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3B70FA" w:rsidR="00AE649C" w:rsidRPr="00B76F3C">
      <w:pPr>
        <w:pStyle w:val="SudSjedite"/>
      </w:pPr>
      <w:r>
        <w:tab/>
      </w:r>
    </w:p>
    <w:p w:rsidRDefault="003B70FA" w:rsidP="003B70FA" w:rsidR="003B70FA">
      <w:pPr>
        <w:pStyle w:val="FiksniRH"/>
        <w:spacing w:after="0" w:before="0"/>
        <w:jc w:val="center"/>
        <w:rPr>
          <w:b w:val="false"/>
        </w:rPr>
      </w:pPr>
      <w:r>
        <w:rPr>
          <w:b w:val="false"/>
        </w:rPr>
        <w:t>R E P U B L I K A     H R V A T S K A</w:t>
      </w:r>
    </w:p>
    <w:p w:rsidRDefault="003B70FA" w:rsidP="003B70FA" w:rsidR="003B70FA">
      <w:pPr>
        <w:pStyle w:val="SudNaziv"/>
        <w:rPr>
          <w:b w:val="false"/>
        </w:rPr>
      </w:pPr>
    </w:p>
    <w:p w:rsidRDefault="003B70FA" w:rsidP="003B70FA" w:rsidR="003B70FA">
      <w:pPr>
        <w:spacing w:after="0"/>
        <w:jc w:val="center"/>
      </w:pPr>
      <w:r>
        <w:t>R   J   E   Š   E   NJ   E</w:t>
      </w:r>
    </w:p>
    <w:p w:rsidRDefault="003B70FA" w:rsidP="003B70FA" w:rsidR="003B70FA">
      <w:pPr>
        <w:spacing w:after="0"/>
        <w:jc w:val="center"/>
      </w:pPr>
    </w:p>
    <w:p w:rsidRDefault="003B70FA" w:rsidP="003B70FA" w:rsidR="003B70FA">
      <w:pPr>
        <w:spacing w:after="0"/>
        <w:jc w:val="center"/>
      </w:pPr>
    </w:p>
    <w:p w:rsidRDefault="003B70FA" w:rsidP="003B70FA" w:rsidR="003B70FA">
      <w:pPr>
        <w:spacing w:after="0"/>
        <w:jc w:val="both"/>
      </w:pPr>
      <w:r>
        <w:tab/>
      </w:r>
      <w:r>
        <w:rPr>
          <w:rStyle w:val="Naglaeno"/>
          <w:b w:val="false"/>
        </w:rPr>
        <w:t xml:space="preserve">TRGOVAČKI SUD U VARAŽDINU, po sucu toga suda Hugu </w:t>
      </w:r>
      <w:proofErr w:type="spellStart"/>
      <w:r>
        <w:rPr>
          <w:rStyle w:val="Naglaeno"/>
          <w:b w:val="false"/>
        </w:rPr>
        <w:t>Wedemeyeru</w:t>
      </w:r>
      <w:proofErr w:type="spellEnd"/>
      <w:r>
        <w:rPr>
          <w:rStyle w:val="Naglaeno"/>
          <w:b w:val="false"/>
        </w:rPr>
        <w:t>, u stečajnom predmetu</w:t>
      </w:r>
      <w:r w:rsidR="009A6F94">
        <w:rPr>
          <w:rStyle w:val="Naglaeno"/>
          <w:b w:val="false"/>
        </w:rPr>
        <w:t xml:space="preserve"> nad dužnikom ROB-MAR d.o.o. za trgovinu, ugostiteljstvo, transport, </w:t>
      </w:r>
      <w:proofErr w:type="spellStart"/>
      <w:r w:rsidR="009A6F94">
        <w:rPr>
          <w:rStyle w:val="Naglaeno"/>
          <w:b w:val="false"/>
        </w:rPr>
        <w:t>export</w:t>
      </w:r>
      <w:proofErr w:type="spellEnd"/>
      <w:r w:rsidR="009A6F94">
        <w:rPr>
          <w:rStyle w:val="Naglaeno"/>
          <w:b w:val="false"/>
        </w:rPr>
        <w:t xml:space="preserve">-import, iz </w:t>
      </w:r>
      <w:proofErr w:type="spellStart"/>
      <w:r w:rsidR="009A6F94">
        <w:rPr>
          <w:rStyle w:val="Naglaeno"/>
          <w:b w:val="false"/>
        </w:rPr>
        <w:t>Breznice</w:t>
      </w:r>
      <w:proofErr w:type="spellEnd"/>
      <w:r w:rsidR="009A6F94">
        <w:rPr>
          <w:rStyle w:val="Naglaeno"/>
          <w:b w:val="false"/>
        </w:rPr>
        <w:t xml:space="preserve">, </w:t>
      </w:r>
      <w:proofErr w:type="spellStart"/>
      <w:r w:rsidR="009A6F94">
        <w:rPr>
          <w:rStyle w:val="Naglaeno"/>
          <w:b w:val="false"/>
        </w:rPr>
        <w:t>Breznica</w:t>
      </w:r>
      <w:proofErr w:type="spellEnd"/>
      <w:r w:rsidR="009A6F94">
        <w:rPr>
          <w:rStyle w:val="Naglaeno"/>
          <w:b w:val="false"/>
        </w:rPr>
        <w:t xml:space="preserve"> br. 18, OIB: 83125882692,</w:t>
      </w:r>
      <w:r>
        <w:t xml:space="preserve"> izvan ročišta 6. ožujka 2017.,</w:t>
      </w:r>
    </w:p>
    <w:p w:rsidRDefault="003B70FA" w:rsidP="003B70FA" w:rsidR="003B70FA">
      <w:pPr>
        <w:spacing w:after="0"/>
        <w:jc w:val="both"/>
      </w:pPr>
    </w:p>
    <w:p w:rsidRDefault="003B70FA" w:rsidP="003B70FA" w:rsidR="003B70FA">
      <w:pPr>
        <w:spacing w:after="0"/>
        <w:jc w:val="center"/>
      </w:pPr>
      <w:r>
        <w:t>r   i   j   e   š   i   o           j   e</w:t>
      </w:r>
    </w:p>
    <w:p w:rsidRDefault="003B70FA" w:rsidP="003B70FA" w:rsidR="003B70FA">
      <w:pPr>
        <w:spacing w:after="0"/>
        <w:jc w:val="center"/>
      </w:pPr>
    </w:p>
    <w:p w:rsidRDefault="003B70FA" w:rsidP="003B70FA" w:rsidR="003B70FA">
      <w:pPr>
        <w:spacing w:after="0"/>
        <w:ind w:firstLine="708"/>
        <w:jc w:val="both"/>
      </w:pPr>
      <w:r>
        <w:t>I/ Pozivaju se sve osobe koje imaju pravni interes da se provede stečajni postupak nad dužnikom</w:t>
      </w:r>
      <w:r w:rsidR="009A6F94">
        <w:rPr>
          <w:rStyle w:val="Naglaeno"/>
          <w:b w:val="false"/>
        </w:rPr>
        <w:t xml:space="preserve"> ROB-MAR d.o.o. za trgovinu, ugostiteljstvo, transport, </w:t>
      </w:r>
      <w:proofErr w:type="spellStart"/>
      <w:r w:rsidR="009A6F94">
        <w:rPr>
          <w:rStyle w:val="Naglaeno"/>
          <w:b w:val="false"/>
        </w:rPr>
        <w:t>export</w:t>
      </w:r>
      <w:proofErr w:type="spellEnd"/>
      <w:r w:rsidR="009A6F94">
        <w:rPr>
          <w:rStyle w:val="Naglaeno"/>
          <w:b w:val="false"/>
        </w:rPr>
        <w:t xml:space="preserve">-import, iz </w:t>
      </w:r>
      <w:proofErr w:type="spellStart"/>
      <w:r w:rsidR="009A6F94">
        <w:rPr>
          <w:rStyle w:val="Naglaeno"/>
          <w:b w:val="false"/>
        </w:rPr>
        <w:t>Breznice</w:t>
      </w:r>
      <w:proofErr w:type="spellEnd"/>
      <w:r w:rsidR="009A6F94">
        <w:rPr>
          <w:rStyle w:val="Naglaeno"/>
          <w:b w:val="false"/>
        </w:rPr>
        <w:t xml:space="preserve">, </w:t>
      </w:r>
      <w:proofErr w:type="spellStart"/>
      <w:r w:rsidR="009A6F94">
        <w:rPr>
          <w:rStyle w:val="Naglaeno"/>
          <w:b w:val="false"/>
        </w:rPr>
        <w:t>Breznica</w:t>
      </w:r>
      <w:proofErr w:type="spellEnd"/>
      <w:r w:rsidR="009A6F94">
        <w:rPr>
          <w:rStyle w:val="Naglaeno"/>
          <w:b w:val="false"/>
        </w:rPr>
        <w:t xml:space="preserve"> br. 18, OIB: 83125882692</w:t>
      </w:r>
      <w:r>
        <w:t>, unatoč utvrđenoj nedostatnosti stečajne mase, da uplate predujam koji je dostatan za pokriće troškova kako prethodnog, tako i otvorenog stečajnog postupka.</w:t>
      </w:r>
    </w:p>
    <w:p w:rsidRDefault="003B70FA" w:rsidP="003B70FA" w:rsidR="003B70FA">
      <w:pPr>
        <w:spacing w:after="0"/>
        <w:ind w:firstLine="708"/>
        <w:jc w:val="both"/>
      </w:pPr>
    </w:p>
    <w:p w:rsidRDefault="003B70FA" w:rsidP="003B70FA" w:rsidR="003B70FA">
      <w:pPr>
        <w:spacing w:after="0"/>
        <w:ind w:firstLine="708"/>
        <w:jc w:val="both"/>
      </w:pPr>
      <w:r>
        <w:t>II/  Predujam u iznosu od 9.200,00 kuna uplaćuje se na žiro-račun Trgovačkog suda u Varaždinu broj : HR40 2390 0011 3000 0275 4 otvoren kod Hrvatske poštanske banke d.d., pozivom na broj spisa 275-15. – u koloni svrha uplate, a najkasnije u roku od 8 dana, računajući od osmog dana od dana objave rješenja na e-Oglasnoj ploči ovoga suda, s time da se nakon uplate u spis priloži dokaz – virmanska uplatnica.</w:t>
      </w:r>
    </w:p>
    <w:p w:rsidRDefault="003B70FA" w:rsidP="003B70FA" w:rsidR="003B70FA">
      <w:pPr>
        <w:spacing w:after="0"/>
        <w:ind w:firstLine="708"/>
        <w:jc w:val="both"/>
      </w:pPr>
    </w:p>
    <w:p w:rsidRDefault="003B70FA" w:rsidP="003B70FA" w:rsidR="003B70FA">
      <w:pPr>
        <w:spacing w:after="0"/>
        <w:ind w:firstLine="708"/>
        <w:jc w:val="both"/>
        <w:rPr>
          <w:b/>
        </w:rPr>
      </w:pPr>
      <w:r>
        <w:t>III/ Ako pozvane osobe iz točke I ovog rješenja ne uplate navedeni iznos predujma u roku iz točke II ovog rješenja, stečajni sudac će donijeti rješenje o otvaranju i istodobnom zaključenju stečajnog postupka nad dužnikom</w:t>
      </w:r>
      <w:r w:rsidR="009A6F94">
        <w:rPr>
          <w:rStyle w:val="Naglaeno"/>
          <w:b w:val="false"/>
        </w:rPr>
        <w:t xml:space="preserve"> ROB-MAR d.o.o. za trgovinu, ugostiteljstvo, transport, </w:t>
      </w:r>
      <w:proofErr w:type="spellStart"/>
      <w:r w:rsidR="009A6F94">
        <w:rPr>
          <w:rStyle w:val="Naglaeno"/>
          <w:b w:val="false"/>
        </w:rPr>
        <w:t>export</w:t>
      </w:r>
      <w:proofErr w:type="spellEnd"/>
      <w:r w:rsidR="009A6F94">
        <w:rPr>
          <w:rStyle w:val="Naglaeno"/>
          <w:b w:val="false"/>
        </w:rPr>
        <w:t xml:space="preserve">-import, iz </w:t>
      </w:r>
      <w:proofErr w:type="spellStart"/>
      <w:r w:rsidR="009A6F94">
        <w:rPr>
          <w:rStyle w:val="Naglaeno"/>
          <w:b w:val="false"/>
        </w:rPr>
        <w:t>Breznice</w:t>
      </w:r>
      <w:proofErr w:type="spellEnd"/>
      <w:r w:rsidR="009A6F94">
        <w:rPr>
          <w:rStyle w:val="Naglaeno"/>
          <w:b w:val="false"/>
        </w:rPr>
        <w:t xml:space="preserve">, </w:t>
      </w:r>
      <w:proofErr w:type="spellStart"/>
      <w:r w:rsidR="009A6F94">
        <w:rPr>
          <w:rStyle w:val="Naglaeno"/>
          <w:b w:val="false"/>
        </w:rPr>
        <w:t>Breznica</w:t>
      </w:r>
      <w:proofErr w:type="spellEnd"/>
      <w:r w:rsidR="009A6F94">
        <w:rPr>
          <w:rStyle w:val="Naglaeno"/>
          <w:b w:val="false"/>
        </w:rPr>
        <w:t xml:space="preserve"> br. 18, OIB: 83125882692</w:t>
      </w:r>
      <w:r w:rsidRPr="00E810D0">
        <w:t>.</w:t>
      </w:r>
    </w:p>
    <w:p w:rsidRDefault="003B70FA" w:rsidP="003B70FA" w:rsidR="003B70FA">
      <w:pPr>
        <w:spacing w:after="0"/>
        <w:ind w:firstLine="708"/>
        <w:jc w:val="both"/>
      </w:pPr>
    </w:p>
    <w:p w:rsidRDefault="003B70FA" w:rsidP="003B70FA" w:rsidR="003B70FA" w:rsidRPr="00E810D0">
      <w:pPr>
        <w:spacing w:after="0"/>
        <w:jc w:val="both"/>
      </w:pPr>
      <w:r>
        <w:t xml:space="preserve">        </w:t>
      </w:r>
      <w:r>
        <w:tab/>
        <w:t>IV/ Ako se uplati navedeni iznos predujma u određenom roku iz točke II ovog rješenja, stečajni sudac će otvoriti i provesti stečajni postupak nad dužnikom</w:t>
      </w:r>
      <w:r w:rsidR="009A6F94">
        <w:rPr>
          <w:rStyle w:val="Naglaeno"/>
          <w:b w:val="false"/>
        </w:rPr>
        <w:t xml:space="preserve"> ROB-MAR d.o.o. za trgovinu, ugostiteljstvo, transport, </w:t>
      </w:r>
      <w:proofErr w:type="spellStart"/>
      <w:r w:rsidR="009A6F94">
        <w:rPr>
          <w:rStyle w:val="Naglaeno"/>
          <w:b w:val="false"/>
        </w:rPr>
        <w:t>export</w:t>
      </w:r>
      <w:proofErr w:type="spellEnd"/>
      <w:r w:rsidR="009A6F94">
        <w:rPr>
          <w:rStyle w:val="Naglaeno"/>
          <w:b w:val="false"/>
        </w:rPr>
        <w:t xml:space="preserve">-import, iz </w:t>
      </w:r>
      <w:proofErr w:type="spellStart"/>
      <w:r w:rsidR="009A6F94">
        <w:rPr>
          <w:rStyle w:val="Naglaeno"/>
          <w:b w:val="false"/>
        </w:rPr>
        <w:t>Breznice</w:t>
      </w:r>
      <w:proofErr w:type="spellEnd"/>
      <w:r w:rsidR="009A6F94">
        <w:rPr>
          <w:rStyle w:val="Naglaeno"/>
          <w:b w:val="false"/>
        </w:rPr>
        <w:t xml:space="preserve">, </w:t>
      </w:r>
      <w:proofErr w:type="spellStart"/>
      <w:r w:rsidR="009A6F94">
        <w:rPr>
          <w:rStyle w:val="Naglaeno"/>
          <w:b w:val="false"/>
        </w:rPr>
        <w:t>Breznica</w:t>
      </w:r>
      <w:proofErr w:type="spellEnd"/>
      <w:r w:rsidR="009A6F94">
        <w:rPr>
          <w:rStyle w:val="Naglaeno"/>
          <w:b w:val="false"/>
        </w:rPr>
        <w:t xml:space="preserve"> br. 18, OIB: 83125882692</w:t>
      </w:r>
      <w:r w:rsidRPr="00E810D0">
        <w:t>.</w:t>
      </w:r>
    </w:p>
    <w:p w:rsidRDefault="003B70FA" w:rsidP="003B70FA" w:rsidR="003B70FA">
      <w:pPr>
        <w:spacing w:after="0"/>
        <w:jc w:val="both"/>
      </w:pPr>
    </w:p>
    <w:p w:rsidRDefault="003B70FA" w:rsidP="003B70FA" w:rsidR="003B70FA">
      <w:pPr>
        <w:spacing w:after="0"/>
        <w:jc w:val="both"/>
      </w:pPr>
      <w:r>
        <w:t xml:space="preserve">      </w:t>
      </w:r>
      <w:r>
        <w:tab/>
        <w:t xml:space="preserve"> V/  Sve osobe koje imaju pravni interes (stečajni vjerovnici, </w:t>
      </w:r>
      <w:proofErr w:type="spellStart"/>
      <w:r>
        <w:t>razlučni</w:t>
      </w:r>
      <w:proofErr w:type="spellEnd"/>
      <w:r>
        <w:t xml:space="preserve"> vjerovnici, članovi društva) da se provede stečajni postupak nad ovim dužnikom, imaju pravo uvida u ovaj spis u stečajnoj pisarnici ovog suda.</w:t>
      </w:r>
    </w:p>
    <w:p w:rsidRDefault="00D475A6" w:rsidP="003B70FA" w:rsidR="00D475A6">
      <w:pPr>
        <w:spacing w:after="0"/>
        <w:jc w:val="both"/>
      </w:pPr>
    </w:p>
    <w:p w:rsidRDefault="009A6F94" w:rsidP="003B70FA" w:rsidR="009A6F94">
      <w:pPr>
        <w:spacing w:after="0"/>
        <w:jc w:val="both"/>
      </w:pPr>
    </w:p>
    <w:p w:rsidRDefault="009A6F94" w:rsidP="003B70FA" w:rsidR="009A6F94">
      <w:pPr>
        <w:spacing w:after="0"/>
        <w:jc w:val="both"/>
      </w:pPr>
    </w:p>
    <w:p w:rsidRDefault="009A6F94" w:rsidP="003B70FA" w:rsidR="009A6F94">
      <w:pPr>
        <w:spacing w:after="0"/>
        <w:jc w:val="both"/>
      </w:pPr>
    </w:p>
    <w:p w:rsidRDefault="003B70FA" w:rsidP="003B70FA" w:rsidR="003B70FA">
      <w:pPr>
        <w:spacing w:after="0"/>
        <w:jc w:val="center"/>
      </w:pPr>
      <w:r>
        <w:lastRenderedPageBreak/>
        <w:t>Obrazloženje</w:t>
      </w:r>
    </w:p>
    <w:p w:rsidRDefault="003B70FA" w:rsidP="003B70FA" w:rsidR="003B70FA">
      <w:pPr>
        <w:spacing w:after="0"/>
        <w:jc w:val="both"/>
      </w:pPr>
    </w:p>
    <w:p w:rsidRDefault="003B70FA" w:rsidP="003B70FA" w:rsidR="009A6F94">
      <w:pPr>
        <w:spacing w:after="0"/>
        <w:jc w:val="both"/>
      </w:pPr>
      <w:r>
        <w:tab/>
        <w:t>Predlagatelj</w:t>
      </w:r>
      <w:r w:rsidR="009A6F94">
        <w:t xml:space="preserve"> Financijska agencija, Regionalni centar Zagreb podnio je ovome sudu 22. listopada 2015. prijedlog za otvaranje stečajnog postupka nad dužnikom, pa je stoga sud rješenjem poslovni broj 6 St-275/15-5 od 15. siječnja 2016. pokrenuo prethodni postupak, te je odredio ročište radi izjašnjenje o prijedlogu za otvaranje stečajnog postupka. Na navedenom ročištu održanom 5. travnja 2016. sud je stečajnom dužniku postavio privremenog stečajnog upravitelja u osobi Stanka </w:t>
      </w:r>
      <w:proofErr w:type="spellStart"/>
      <w:r w:rsidR="009A6F94">
        <w:t>Makara</w:t>
      </w:r>
      <w:proofErr w:type="spellEnd"/>
      <w:r w:rsidR="009A6F94">
        <w:t>, dipl. oec., iz Ludbrega, kojem je naloženo da u roku od 30 dana podnese izvješće o gospodarsko-financijskom stanju dužnika, da ispita da li postoje razlozi za otvaranje stečajnoga postupka, te mogu li se imovinom dužnika pokriti troškovi ovog postupka.</w:t>
      </w:r>
    </w:p>
    <w:p w:rsidRDefault="00156F01" w:rsidP="003B70FA" w:rsidR="00156F01">
      <w:pPr>
        <w:spacing w:after="0"/>
        <w:jc w:val="both"/>
      </w:pPr>
      <w:r>
        <w:tab/>
        <w:t>Privremeni stečajni upravitelj podnio je sudu 12. lipnja 2016., te 10. veljače 2017. izvješća u kojima je u bitnome naveo da dužnik nema u vlasništvu nekretnina</w:t>
      </w:r>
      <w:r w:rsidR="00E308FA">
        <w:t>, da je od pokretnina posjedovao vozilo iz 2001. koje je odjavljeno 29. svibnja 2014., te da zbog toga što dužnik nije organizirao poslovanje sukladno računovodstvenim i poreznim propisima nije moguće utvrditi da li isti još raspolaže kakvom imovinom.</w:t>
      </w:r>
      <w:r w:rsidR="008D3877">
        <w:t xml:space="preserve"> Privremeni stečajni upravitelj u svojem je izvješću od 10. veljače 2017. dodatno naveo da je od strane Županijskog državnog odvjetništva u Varaždinu obaviješten da dužnik posjeduje nekretnine u katastarskoj općini </w:t>
      </w:r>
      <w:proofErr w:type="spellStart"/>
      <w:r w:rsidR="008D3877">
        <w:t>Sevid</w:t>
      </w:r>
      <w:proofErr w:type="spellEnd"/>
      <w:r w:rsidR="008D3877">
        <w:t>, za koju nisu otvorene zemljišne knjige, ali da se uknjižba vrši pologom ugovora u Općinskom sudu u Šibeniku</w:t>
      </w:r>
      <w:r w:rsidR="00BE4AD2">
        <w:t xml:space="preserve">, </w:t>
      </w:r>
      <w:r w:rsidR="008D3877">
        <w:t xml:space="preserve">da je od zemljišno-knjižnog odjela Općinskog suda u Šibeniku zatražio dostavu zemljišno-knjižnog izvatka, te obavijesti da li je stečajni dužnik temeljem Ugovora o kupoprodaji nekretnina ovjerenog od strane javnog bilježnika Marije </w:t>
      </w:r>
      <w:proofErr w:type="spellStart"/>
      <w:r w:rsidR="008D3877">
        <w:t>Kustić</w:t>
      </w:r>
      <w:proofErr w:type="spellEnd"/>
      <w:r w:rsidR="008D3877">
        <w:t xml:space="preserve"> iz Bjelovara, pod poslovnim brojem OV-20168/08. od 5. studenoga 2008.</w:t>
      </w:r>
      <w:r w:rsidR="00BE4AD2">
        <w:t xml:space="preserve"> zatražio, te da li je</w:t>
      </w:r>
      <w:r w:rsidR="000B04F6">
        <w:t xml:space="preserve"> izvršen upis prava vlasništva na nekretninama – dva apartmana upisana u zemljišnoj knjizi Općinskog suda u Šibeniku koji se nalazi u kući izgrađenoj na katastarskoj čestici broj 13</w:t>
      </w:r>
      <w:r w:rsidR="00D1332B">
        <w:t>676/4 u k. o.</w:t>
      </w:r>
      <w:r w:rsidR="000B04F6">
        <w:t xml:space="preserve"> </w:t>
      </w:r>
      <w:proofErr w:type="spellStart"/>
      <w:r w:rsidR="000B04F6">
        <w:t>Sevid</w:t>
      </w:r>
      <w:proofErr w:type="spellEnd"/>
      <w:r w:rsidR="000B04F6">
        <w:t xml:space="preserve">. </w:t>
      </w:r>
    </w:p>
    <w:p w:rsidRDefault="000B04F6" w:rsidP="003B70FA" w:rsidR="000B04F6">
      <w:pPr>
        <w:spacing w:after="0"/>
        <w:jc w:val="both"/>
      </w:pPr>
      <w:r>
        <w:t xml:space="preserve">Nadalje je privremeni stečajni upravitelj </w:t>
      </w:r>
      <w:r w:rsidR="00BE4AD2">
        <w:t>pridodao</w:t>
      </w:r>
      <w:r>
        <w:t xml:space="preserve"> da je </w:t>
      </w:r>
      <w:r w:rsidR="00D1332B">
        <w:t xml:space="preserve">iz dostavljenog prijepisa kartona zemljišta od 3. veljače 2017. vidljivo da su na navedenoj čestici broj 13674/4 k.o. </w:t>
      </w:r>
      <w:proofErr w:type="spellStart"/>
      <w:r w:rsidR="00D1332B">
        <w:t>Sevid</w:t>
      </w:r>
      <w:proofErr w:type="spellEnd"/>
      <w:r w:rsidR="00D1332B">
        <w:t xml:space="preserve"> upisane predmetne nekretnine – apartmani, te da se isti vode na ime Ivan </w:t>
      </w:r>
      <w:proofErr w:type="spellStart"/>
      <w:r w:rsidR="00D1332B">
        <w:t>Pleško</w:t>
      </w:r>
      <w:proofErr w:type="spellEnd"/>
      <w:r w:rsidR="00D1332B">
        <w:t xml:space="preserve"> za ½, te </w:t>
      </w:r>
      <w:proofErr w:type="spellStart"/>
      <w:r w:rsidR="00D1332B">
        <w:t>Mišel</w:t>
      </w:r>
      <w:proofErr w:type="spellEnd"/>
      <w:r w:rsidR="00D1332B">
        <w:t xml:space="preserve"> </w:t>
      </w:r>
      <w:proofErr w:type="spellStart"/>
      <w:r w:rsidR="00D1332B">
        <w:t>Rusec</w:t>
      </w:r>
      <w:proofErr w:type="spellEnd"/>
      <w:r w:rsidR="00D1332B">
        <w:t xml:space="preserve"> (nasljednik iza Ane </w:t>
      </w:r>
      <w:proofErr w:type="spellStart"/>
      <w:r w:rsidR="00D1332B">
        <w:t>Rusec</w:t>
      </w:r>
      <w:proofErr w:type="spellEnd"/>
      <w:r w:rsidR="00D1332B">
        <w:t>) za ½</w:t>
      </w:r>
      <w:r w:rsidR="00BE4AD2">
        <w:t xml:space="preserve">, </w:t>
      </w:r>
      <w:r w:rsidR="004A205D">
        <w:t xml:space="preserve">da su navedene nekretnine značajno opterećene i to založnim pravom u korist Erste &amp; Steiermaerkische </w:t>
      </w:r>
      <w:proofErr w:type="spellStart"/>
      <w:r w:rsidR="004A205D">
        <w:t>bank</w:t>
      </w:r>
      <w:proofErr w:type="spellEnd"/>
      <w:r w:rsidR="004A205D">
        <w:t xml:space="preserve"> d.d. Rijeka</w:t>
      </w:r>
      <w:r w:rsidR="00993601">
        <w:t xml:space="preserve"> na iznos od 250.000,00 eura u kunskoj protuvrijednosti uvećano za ugovorene kamate te naknade</w:t>
      </w:r>
      <w:r w:rsidR="00711061">
        <w:t>, te da su na predmetnim nekretninama izvršene zabilježbe ovrha pod poslovnim brojevima OVR-1729/11., OVR-562/12., OVR-317/12. te OVR-676/13.</w:t>
      </w:r>
    </w:p>
    <w:p w:rsidRDefault="00691C79" w:rsidP="003B70FA" w:rsidR="00691C79">
      <w:pPr>
        <w:spacing w:after="0"/>
        <w:jc w:val="both"/>
      </w:pPr>
      <w:r>
        <w:t>Na kraju je svog izvješća privremeni steča</w:t>
      </w:r>
      <w:r w:rsidR="00BE4AD2">
        <w:t>jni upravitelj Stanko Makar istaknuo</w:t>
      </w:r>
      <w:r>
        <w:t xml:space="preserve"> da je evidentna činjenica da stečajni dužnik nije u posjedu predmetnih nekretnina, te da iste nisu upisane na njegovo ime u zemljišnoj knjizi, pa da je stoga potpuno razvidno da stečajni dužnik nema imovinu koja bi bila dostatna ni za pokriće predvidivih troškova stečajnog postupka te je stoga predložio da sud donese rješenje o otvaranju i zaključenju stečajnog postupka.</w:t>
      </w:r>
    </w:p>
    <w:p w:rsidRDefault="00BE4AD2" w:rsidP="003B70FA" w:rsidR="00BE4AD2">
      <w:pPr>
        <w:spacing w:after="0"/>
        <w:jc w:val="both"/>
      </w:pPr>
      <w:r>
        <w:tab/>
        <w:t>Sud je uvidom u predmetna izvješća privremenog stečajnog upravitelja</w:t>
      </w:r>
      <w:r w:rsidR="00BE7E5B">
        <w:t xml:space="preserve"> s pripadajućim prilozima (listo</w:t>
      </w:r>
      <w:r>
        <w:t>vi 84-136 spisa) utvrdio da imovina dužnika koja bi ušla u stečajnu masu nije dovoljna ni za namirenje troškova stečajnog postupka</w:t>
      </w:r>
      <w:r w:rsidR="00BE7E5B">
        <w:t>.</w:t>
      </w:r>
    </w:p>
    <w:p w:rsidRDefault="00FC1A40" w:rsidP="00D475A6" w:rsidR="000D4187">
      <w:pPr>
        <w:spacing w:after="0"/>
        <w:jc w:val="both"/>
      </w:pPr>
      <w:r>
        <w:tab/>
        <w:t xml:space="preserve">Odredbom čl. 63. st. 1. Stečajnog zakona (Narodne novine br. 44/96., 29/99., 129/00., 123/03., 197/03., 187/04., 82/06., 116/10., 25/12., 133/12. i 45/13., dalje : SZ-a) propisano je da ako tijekom prethodnoga postupka utvrdi da imovina dužnika koja bi ušla u stečajnu masu nije dovoljna ni za namirenje troškova toga postupka ili je neznatne vrijednosti, stečajni sudac </w:t>
      </w:r>
    </w:p>
    <w:p w:rsidRDefault="00FC1A40" w:rsidP="00D475A6" w:rsidR="00D475A6">
      <w:pPr>
        <w:spacing w:after="0"/>
        <w:jc w:val="both"/>
      </w:pPr>
      <w:r>
        <w:lastRenderedPageBreak/>
        <w:t>će donijeti odluku o otvaranju i zaključenju stečajnoga postupka. U tom se slučaju stečajni postupak neće provesti i na odgovarajući će se način primijeniti odredbe čl. 196. do čl. 202. ovoga Zakona. Postupak se neće zaključiti, ako se u roku koji rješenjem odredi stečajni sudac predujmi dostatan iznos novca za pokriće troškova kako prethodnog, tako i otvorenog stečajnog postupka.</w:t>
      </w:r>
    </w:p>
    <w:p w:rsidRDefault="003B70FA" w:rsidP="00D475A6" w:rsidR="003B70FA">
      <w:pPr>
        <w:spacing w:after="0"/>
        <w:jc w:val="both"/>
      </w:pPr>
      <w:r>
        <w:tab/>
        <w:t>Prilikom određivanja iznosa predujma, sud je vodio računa o tome da se uplaćenim iznosom novčanih sredstava trebaju pokriti troškovi provedenog prethodnog postupka, ali isto tako i troškovi provedbe stečajnog postupka, koji će se, ukoliko se uplati predujam otvoriti.</w:t>
      </w:r>
    </w:p>
    <w:p w:rsidRDefault="003B70FA" w:rsidP="003B70FA" w:rsidR="003B70FA">
      <w:pPr>
        <w:spacing w:after="0"/>
        <w:jc w:val="both"/>
      </w:pPr>
      <w:r>
        <w:tab/>
        <w:t>Određeni iznos predujma sastoji se od troškova izrade štambilja u iznosu od oko 300,00 kuna, zatim od troškova otvaranja i zatvaranja računa stečajnog dužnika kod poslovne banke u iznosu od oko 400,00 kuna, od troškova ovjere potpisa stečajnog upravitelja i njegove registracije u sudskom registru u iznosu od oko 200,00 kuna, od troškova u svezi vođenja knjigovodstva stečajnog dužnika u iznosu od oko 1.800,00 kuna, od troškova stečajnog postupka koji će imati stečajni upravitelj kao što su npr. putni troškovi, administrativni troškovi, troškovi telefona i drugo, u iznosu od oko 1.500,00 kuna, te od nagrade stečajnom upravitelju u iznosu od oko 5.000,00 kuna. Ovako utvrđeni troškovi  iznose ukupno 9.200,00 kuna, s time da ovim predujmom nisu obuhvaćeni eventualni troškovi budućih parnica i drugi troškovi koji se  mogu pojaviti u stečajnom postupku.</w:t>
      </w:r>
    </w:p>
    <w:p w:rsidRDefault="003B70FA" w:rsidP="003B70FA" w:rsidR="003B70FA">
      <w:pPr>
        <w:spacing w:after="0"/>
        <w:jc w:val="both"/>
      </w:pPr>
      <w:r>
        <w:tab/>
        <w:t xml:space="preserve">Na temelju iznijetog, valjalo je sukladno odredbi čl. </w:t>
      </w:r>
      <w:smartTag w:element="metricconverter" w:uri="urn:schemas-microsoft-com:office:smarttags">
        <w:smartTagPr>
          <w:attr w:val="63. st" w:name="ProductID"/>
        </w:smartTagPr>
        <w:r>
          <w:t>63. st</w:t>
        </w:r>
      </w:smartTag>
      <w:r>
        <w:t>. 1. i st. 2. SZ-a, riješiti kao u izreci ovog rješenja.</w:t>
      </w:r>
    </w:p>
    <w:p w:rsidRDefault="003B70FA" w:rsidP="003B70FA" w:rsidR="003B70FA">
      <w:pPr>
        <w:spacing w:after="0"/>
        <w:jc w:val="both"/>
      </w:pPr>
    </w:p>
    <w:p w:rsidRDefault="003B70FA" w:rsidP="003B70FA" w:rsidR="003B70FA">
      <w:pPr>
        <w:spacing w:after="0"/>
        <w:jc w:val="center"/>
      </w:pPr>
      <w:r>
        <w:t>U Varaždinu, 6. ožujka 2017.</w:t>
      </w:r>
    </w:p>
    <w:p w:rsidRDefault="003B70FA" w:rsidP="003B70FA" w:rsidR="003B70FA">
      <w:pPr>
        <w:spacing w:after="0"/>
        <w:jc w:val="center"/>
      </w:pPr>
    </w:p>
    <w:p w:rsidRDefault="003B70FA" w:rsidP="003B70FA" w:rsidR="003B70FA">
      <w:pPr>
        <w:spacing w:after="0"/>
        <w:jc w:val="center"/>
      </w:pPr>
    </w:p>
    <w:p w:rsidRDefault="003B70FA" w:rsidP="003B70FA" w:rsidR="003B70FA">
      <w:pPr>
        <w:spacing w:after="0"/>
        <w:jc w:val="both"/>
      </w:pPr>
      <w:r>
        <w:tab/>
      </w:r>
      <w:r>
        <w:tab/>
      </w:r>
      <w:r>
        <w:tab/>
      </w:r>
      <w:r>
        <w:tab/>
      </w:r>
      <w:r>
        <w:tab/>
      </w:r>
      <w:r>
        <w:tab/>
      </w:r>
      <w:r>
        <w:tab/>
      </w:r>
      <w:r>
        <w:tab/>
        <w:t xml:space="preserve">    </w:t>
      </w:r>
      <w:r w:rsidR="00CD6535">
        <w:t xml:space="preserve">  </w:t>
      </w:r>
      <w:r>
        <w:t xml:space="preserve">  SUDAC :</w:t>
      </w:r>
    </w:p>
    <w:p w:rsidRDefault="007D40EF" w:rsidP="003B70FA" w:rsidR="007D40EF">
      <w:pPr>
        <w:spacing w:after="0"/>
        <w:jc w:val="both"/>
      </w:pPr>
    </w:p>
    <w:p w:rsidRDefault="003B70FA" w:rsidP="003B70FA" w:rsidR="003B70FA">
      <w:pPr>
        <w:spacing w:after="0"/>
        <w:jc w:val="both"/>
      </w:pPr>
      <w:r>
        <w:tab/>
      </w:r>
      <w:r>
        <w:tab/>
      </w:r>
      <w:r>
        <w:tab/>
      </w:r>
      <w:r>
        <w:tab/>
      </w:r>
      <w:r>
        <w:tab/>
      </w:r>
      <w:r>
        <w:tab/>
      </w:r>
      <w:r>
        <w:tab/>
        <w:t xml:space="preserve">      </w:t>
      </w:r>
      <w:r w:rsidR="00CD6535">
        <w:t xml:space="preserve">    </w:t>
      </w:r>
      <w:r>
        <w:t xml:space="preserve">Hugo </w:t>
      </w:r>
      <w:proofErr w:type="spellStart"/>
      <w:r>
        <w:t>Wedemeyer</w:t>
      </w:r>
      <w:proofErr w:type="spellEnd"/>
      <w:r>
        <w:t>, v.r.</w:t>
      </w:r>
    </w:p>
    <w:p w:rsidRDefault="003B70FA" w:rsidP="003B70FA" w:rsidR="003B70FA">
      <w:pPr>
        <w:spacing w:after="0"/>
        <w:jc w:val="both"/>
      </w:pPr>
    </w:p>
    <w:p w:rsidRDefault="003B70FA" w:rsidP="003B70FA" w:rsidR="003B70FA">
      <w:pPr>
        <w:spacing w:after="0"/>
        <w:jc w:val="both"/>
      </w:pPr>
      <w:r>
        <w:tab/>
      </w:r>
      <w:r>
        <w:tab/>
      </w:r>
      <w:r>
        <w:tab/>
      </w:r>
      <w:r>
        <w:tab/>
      </w:r>
      <w:r>
        <w:tab/>
      </w:r>
    </w:p>
    <w:p w:rsidRDefault="003B70FA" w:rsidP="003B70FA" w:rsidR="003B70FA">
      <w:pPr>
        <w:spacing w:after="0"/>
        <w:jc w:val="both"/>
      </w:pPr>
      <w:r>
        <w:tab/>
      </w:r>
      <w:r>
        <w:tab/>
      </w:r>
      <w:r>
        <w:tab/>
      </w:r>
      <w:r>
        <w:tab/>
      </w:r>
      <w:r>
        <w:tab/>
        <w:t xml:space="preserve"> </w:t>
      </w:r>
    </w:p>
    <w:p w:rsidRDefault="003B70FA" w:rsidP="003B70FA" w:rsidR="003B70FA">
      <w:pPr>
        <w:spacing w:after="0"/>
        <w:jc w:val="both"/>
      </w:pPr>
      <w:bookmarkStart w:name="_GoBack" w:id="0"/>
      <w:bookmarkEnd w:id="0"/>
    </w:p>
    <w:p w:rsidRDefault="003B70FA" w:rsidP="003B70FA" w:rsidR="003B70FA">
      <w:pPr>
        <w:spacing w:after="0"/>
        <w:jc w:val="both"/>
      </w:pPr>
      <w:r>
        <w:rPr>
          <w:u w:val="single"/>
        </w:rPr>
        <w:t>UPUTA   O   PRAVNOM   LIJEKU:</w:t>
      </w:r>
    </w:p>
    <w:p w:rsidRDefault="003B70FA" w:rsidP="003B70FA" w:rsidR="003B70FA">
      <w:pPr>
        <w:spacing w:after="0"/>
        <w:jc w:val="both"/>
      </w:pPr>
      <w:r>
        <w:tab/>
        <w:t>Protiv ovog rješenja, osobe koje imaju pravni interes mogu uložiti žalbu u roku od osam (8) dana, računajući od osmog dana od dana objave rješenja. Žalba se predaje putem ovog suda u tri (3) primjerka, s time da o žalbi odlučuje Visoki trgovački sud Republike Hrvatske u Zagrebu.</w:t>
      </w:r>
    </w:p>
    <w:p w:rsidRDefault="003B70FA" w:rsidP="003B70FA" w:rsidR="003B70FA">
      <w:pPr>
        <w:spacing w:after="0"/>
        <w:jc w:val="both"/>
      </w:pPr>
    </w:p>
    <w:p w:rsidRDefault="00E810D0" w:rsidP="003B70FA" w:rsidR="00E810D0">
      <w:pPr>
        <w:spacing w:after="0"/>
        <w:jc w:val="both"/>
      </w:pPr>
    </w:p>
    <w:p w:rsidRDefault="003B70FA" w:rsidP="003B70FA" w:rsidR="003B70FA">
      <w:pPr>
        <w:spacing w:after="0"/>
        <w:jc w:val="both"/>
      </w:pPr>
      <w:r>
        <w:t>DNA :</w:t>
      </w:r>
    </w:p>
    <w:p w:rsidRDefault="003B70FA" w:rsidP="003B70FA" w:rsidR="003B70FA">
      <w:pPr>
        <w:spacing w:after="0"/>
        <w:jc w:val="both"/>
      </w:pPr>
      <w:r>
        <w:t xml:space="preserve"> </w:t>
      </w:r>
    </w:p>
    <w:p w:rsidRDefault="003B70FA" w:rsidP="003B70FA" w:rsidR="003B70FA">
      <w:pPr>
        <w:spacing w:after="0"/>
        <w:jc w:val="both"/>
      </w:pPr>
      <w:r>
        <w:t>e-Oglasna ploča ovoga suda,</w:t>
      </w:r>
      <w:r>
        <w:tab/>
      </w:r>
    </w:p>
    <w:p w:rsidRDefault="003B70FA" w:rsidP="003B70FA" w:rsidR="003B70FA">
      <w:pPr>
        <w:spacing w:after="0"/>
        <w:jc w:val="both"/>
      </w:pPr>
    </w:p>
    <w:p w:rsidRDefault="003B70FA" w:rsidP="003B70FA" w:rsidR="003B70FA">
      <w:pPr>
        <w:spacing w:after="0"/>
        <w:jc w:val="both"/>
      </w:pPr>
    </w:p>
    <w:p w:rsidRDefault="003B70FA" w:rsidP="003B70FA" w:rsidR="003B70FA">
      <w:pPr>
        <w:spacing w:after="0"/>
        <w:jc w:val="both"/>
      </w:pPr>
      <w:r>
        <w:t>Pisarnica - kal. pravomoćnosti – 8 dana,</w:t>
      </w:r>
    </w:p>
    <w:p w:rsidRDefault="003B70FA" w:rsidP="003B70FA" w:rsidR="003B70FA">
      <w:pPr>
        <w:spacing w:after="0"/>
        <w:jc w:val="both"/>
      </w:pPr>
    </w:p>
    <w:p w:rsidRDefault="003B70FA" w:rsidP="003B70FA" w:rsidR="003B70FA">
      <w:pPr>
        <w:spacing w:after="0"/>
        <w:jc w:val="center"/>
      </w:pPr>
      <w:r>
        <w:t>U Varaždinu, 6. ožujka 2017.</w:t>
      </w:r>
    </w:p>
    <w:p w:rsidRDefault="003B70FA" w:rsidP="003B70FA" w:rsidR="003B70FA">
      <w:pPr>
        <w:spacing w:after="0"/>
        <w:jc w:val="center"/>
      </w:pPr>
    </w:p>
    <w:p w:rsidRDefault="003B70FA" w:rsidP="00C035AF" w:rsidR="00DA0242">
      <w:pPr>
        <w:spacing w:after="0"/>
        <w:jc w:val="both"/>
      </w:pPr>
      <w:r>
        <w:tab/>
      </w:r>
      <w:r>
        <w:tab/>
      </w:r>
      <w:r>
        <w:tab/>
      </w:r>
      <w:r>
        <w:tab/>
      </w:r>
      <w:r>
        <w:tab/>
      </w:r>
      <w:r>
        <w:tab/>
      </w:r>
      <w:r>
        <w:tab/>
        <w:t xml:space="preserve">                                 SUDAC :</w:t>
      </w: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6747" w:rsidP="00537B78" w:rsidR="00AD6747">
      <w:r>
        <w:separator/>
      </w:r>
    </w:p>
  </w:endnote>
  <w:endnote w:id="0" w:type="continuationSeparator">
    <w:p w:rsidRDefault="00AD6747" w:rsidP="00537B78" w:rsidR="00AD67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0888742"/>
      <w:docPartObj>
        <w:docPartGallery w:val="Page Numbers (Bottom of Page)"/>
        <w:docPartUnique/>
      </w:docPartObj>
    </w:sdtPr>
    <w:sdtEndPr/>
    <w:sdtContent>
      <w:p w:rsidRDefault="003B70FA" w:rsidR="003B70FA">
        <w:pPr>
          <w:pStyle w:val="Podnoje"/>
        </w:pPr>
        <w:r>
          <w:fldChar w:fldCharType="begin"/>
        </w:r>
        <w:r>
          <w:instrText>PAGE   \* MERGEFORMAT</w:instrText>
        </w:r>
        <w:r>
          <w:fldChar w:fldCharType="separate"/>
        </w:r>
        <w:r w:rsidR="007D40EF">
          <w:t>3</w:t>
        </w:r>
        <w:r>
          <w:fldChar w:fldCharType="end"/>
        </w:r>
      </w:p>
    </w:sdtContent>
  </w:sdt>
  <w:p w:rsidRDefault="003B70FA" w:rsidR="003B70F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6747" w:rsidP="00537B78" w:rsidR="00AD6747">
      <w:r>
        <w:separator/>
      </w:r>
    </w:p>
  </w:footnote>
  <w:footnote w:id="0" w:type="continuationSeparator">
    <w:p w:rsidRDefault="00AD6747" w:rsidP="00537B78" w:rsidR="00AD67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70FA" w:rsidR="008333A9">
    <w:pPr>
      <w:pStyle w:val="Zaglavlje"/>
    </w:pPr>
    <w:r>
      <w:rPr>
        <w:rStyle w:val="PozadinaSvijetloCrvena"/>
        <w:shd w:fill="auto" w:color="auto" w:val="clear"/>
      </w:rPr>
      <w:t>POSL. BROJ : 6 St-275/15-15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04F6"/>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187"/>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6F01"/>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0FA"/>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05D"/>
    <w:rsid w:val="004A2928"/>
    <w:rsid w:val="004A428F"/>
    <w:rsid w:val="004A5D91"/>
    <w:rsid w:val="004A7BFE"/>
    <w:rsid w:val="004B2A1C"/>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1C79"/>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061"/>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0EF"/>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877"/>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601"/>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6F94"/>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47"/>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AD2"/>
    <w:rsid w:val="00BE4C68"/>
    <w:rsid w:val="00BE73D0"/>
    <w:rsid w:val="00BE7E5B"/>
    <w:rsid w:val="00BE7F83"/>
    <w:rsid w:val="00BF0C99"/>
    <w:rsid w:val="00BF445B"/>
    <w:rsid w:val="00BF5049"/>
    <w:rsid w:val="00BF6F89"/>
    <w:rsid w:val="00C00EBD"/>
    <w:rsid w:val="00C035AF"/>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6535"/>
    <w:rsid w:val="00CD7D5D"/>
    <w:rsid w:val="00CE399B"/>
    <w:rsid w:val="00CE4AE3"/>
    <w:rsid w:val="00CF17EB"/>
    <w:rsid w:val="00CF2160"/>
    <w:rsid w:val="00CF26DA"/>
    <w:rsid w:val="00CF29FE"/>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32B"/>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475A6"/>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6B"/>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08FA"/>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0D0"/>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A40"/>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1400112">
      <w:bodyDiv w:val="true"/>
      <w:marLeft w:val="0"/>
      <w:marRight w:val="0"/>
      <w:marTop w:val="0"/>
      <w:marBottom w:val="0"/>
      <w:divBdr>
        <w:top w:space="0" w:sz="0" w:color="auto" w:val="none"/>
        <w:left w:space="0" w:sz="0" w:color="auto" w:val="none"/>
        <w:bottom w:space="0" w:sz="0" w:color="auto" w:val="none"/>
        <w:right w:space="0" w:sz="0" w:color="auto" w:val="none"/>
      </w:divBdr>
    </w:div>
    <w:div w:id="11150972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St-275/2015-15</izvorni_sadrzaj>
    <derivirana_varijabla naziv="DomainObject.Oznaka_1">St-275/2015-15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2015.</izvorni_sadrzaj>
    <derivirana_varijabla naziv="DomainObject.Predmet.DatumOsnivanja_1">22.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St-275/2015</izvorni_sadrzaj>
    <derivirana_varijabla naziv="DomainObject.Predmet.OznakaBroj_1">St-275/2015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ROB-MAR društvo s ograničenom odgovornošću za trgovinu, ugostiteljstvo, transport, export-import</izvorni_sadrzaj>
    <derivirana_varijabla naziv="DomainObject.Predmet.ProtustrankaFormated_1">  ROB-MAR društvo s ograničenom odgovornošću za trgovinu, ugostiteljstvo, transport, export-import</derivirana_varijabla>
  </DomainObject.Predmet.ProtustrankaFormated>
  <DomainObject.Predmet.ProtustrankaFormatedOIB>
    <izvorni_sadrzaj>  ROB-MAR društvo s ograničenom odgovornošću za trgovinu, ugostiteljstvo, transport, export-import, OIB 83125882692</izvorni_sadrzaj>
    <derivirana_varijabla naziv="DomainObject.Predmet.ProtustrankaFormatedOIB_1">  ROB-MAR društvo s ograničenom odgovornošću za trgovinu, ugostiteljstvo, transport, export-import, OIB 83125882692</derivirana_varijabla>
  </DomainObject.Predmet.ProtustrankaFormatedOIB>
  <DomainObject.Predmet.ProtustrankaFormatedWithAdress>
    <izvorni_sadrzaj> ROB-MAR društvo s ograničenom odgovornošću za trgovinu, ugostiteljstvo, transport, export-import,  18, 42225 Breznica</izvorni_sadrzaj>
    <derivirana_varijabla naziv="DomainObject.Predmet.ProtustrankaFormatedWithAdress_1"> ROB-MAR društvo s ograničenom odgovornošću za trgovinu, ugostiteljstvo, transport, export-import,  18, 42225 Breznica</derivirana_varijabla>
  </DomainObject.Predmet.ProtustrankaFormatedWithAdress>
  <DomainObject.Predmet.ProtustrankaFormatedWithAdressOIB>
    <izvorni_sadrzaj> ROB-MAR društvo s ograničenom odgovornošću za trgovinu, ugostiteljstvo, transport, export-import, OIB 83125882692,  18, 42225 Breznica</izvorni_sadrzaj>
    <derivirana_varijabla naziv="DomainObject.Predmet.ProtustrankaFormatedWithAdressOIB_1"> ROB-MAR društvo s ograničenom odgovornošću za trgovinu, ugostiteljstvo, transport, export-import, OIB 83125882692,  18, 42225 Breznica</derivirana_varijabla>
  </DomainObject.Predmet.ProtustrankaFormatedWithAdressOIB>
  <DomainObject.Predmet.ProtustrankaWithAdress>
    <izvorni_sadrzaj>ROB-MAR društvo s ograničenom odgovornošću za trgovinu, ugostiteljstvo, transport, export-import  18, 42225 Breznica</izvorni_sadrzaj>
    <derivirana_varijabla naziv="DomainObject.Predmet.ProtustrankaWithAdress_1">ROB-MAR društvo s ograničenom odgovornošću za trgovinu, ugostiteljstvo, transport, export-import  18, 42225 Breznica</derivirana_varijabla>
  </DomainObject.Predmet.ProtustrankaWithAdress>
  <DomainObject.Predmet.ProtustrankaWithAdressOIB>
    <izvorni_sadrzaj>ROB-MAR društvo s ograničenom odgovornošću za trgovinu, ugostiteljstvo, transport, export-import, OIB 83125882692,  18, 42225 Breznica</izvorni_sadrzaj>
    <derivirana_varijabla naziv="DomainObject.Predmet.ProtustrankaWithAdressOIB_1">ROB-MAR društvo s ograničenom odgovornošću za trgovinu, ugostiteljstvo, transport, export-import, OIB 83125882692,  18, 42225 Breznica</derivirana_varijabla>
  </DomainObject.Predmet.ProtustrankaWithAdressOIB>
  <DomainObject.Predmet.ProtustrankaNazivFormated>
    <izvorni_sadrzaj>ROB-MAR društvo s ograničenom odgovornošću za trgovinu, ugostiteljstvo, transport, export-import</izvorni_sadrzaj>
    <derivirana_varijabla naziv="DomainObject.Predmet.ProtustrankaNazivFormated_1">ROB-MAR društvo s ograničenom odgovornošću za trgovinu, ugostiteljstvo, transport, export-import</derivirana_varijabla>
  </DomainObject.Predmet.ProtustrankaNazivFormated>
  <DomainObject.Predmet.ProtustrankaNazivFormatedOIB>
    <izvorni_sadrzaj>ROB-MAR društvo s ograničenom odgovornošću za trgovinu, ugostiteljstvo, transport, export-import, OIB 83125882692</izvorni_sadrzaj>
    <derivirana_varijabla naziv="DomainObject.Predmet.ProtustrankaNazivFormatedOIB_1">ROB-MAR društvo s ograničenom odgovornošću za trgovinu, ugostiteljstvo, transport, export-import, OIB 83125882692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1114123.63</izvorni_sadrzaj>
    <derivirana_varijabla naziv="DomainObject.Predmet.TrenutnaVrijednost_1">1114123.63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ROB-MAR društvo s ograničenom odgovornošću za trgovinu, ugostiteljstvo, transport, export-import</item>
    </izvorni_sadrzaj>
    <derivirana_varijabla naziv="DomainObject.Predmet.ProtuStrankaListFormated_1">
      <item>ROB-MAR društvo s ograničenom odgovornošću za trgovinu, ugostiteljstvo, transport, export-import</item>
    </derivirana_varijabla>
  </DomainObject.Predmet.ProtuStrankaListFormated>
  <DomainObject.Predmet.ProtuStrankaListFormatedOIB>
    <izvorni_sadrzaj>
      <item>ROB-MAR društvo s ograničenom odgovornošću za trgovinu, ugostiteljstvo, transport, export-import, OIB 83125882692</item>
    </izvorni_sadrzaj>
    <derivirana_varijabla naziv="DomainObject.Predmet.ProtuStrankaListFormatedOIB_1">
      <item>ROB-MAR društvo s ograničenom odgovornošću za trgovinu, ugostiteljstvo, transport, export-import, OIB 83125882692</item>
    </derivirana_varijabla>
  </DomainObject.Predmet.ProtuStrankaListFormatedOIB>
  <DomainObject.Predmet.ProtuStrankaListFormatedWithAdress>
    <izvorni_sadrzaj>
      <item>ROB-MAR društvo s ograničenom odgovornošću za trgovinu, ugostiteljstvo, transport, export-import,  18, 42225 Breznica</item>
    </izvorni_sadrzaj>
    <derivirana_varijabla naziv="DomainObject.Predmet.ProtuStrankaListFormatedWithAdress_1">
      <item>ROB-MAR društvo s ograničenom odgovornošću za trgovinu, ugostiteljstvo, transport, export-import,  18, 42225 Breznica</item>
    </derivirana_varijabla>
  </DomainObject.Predmet.ProtuStrankaListFormatedWithAdress>
  <DomainObject.Predmet.ProtuStrankaListFormatedWithAdressOIB>
    <izvorni_sadrzaj>
      <item>ROB-MAR društvo s ograničenom odgovornošću za trgovinu, ugostiteljstvo, transport, export-import, OIB 83125882692,  18, 42225 Breznica</item>
    </izvorni_sadrzaj>
    <derivirana_varijabla naziv="DomainObject.Predmet.ProtuStrankaListFormatedWithAdressOIB_1">
      <item>ROB-MAR društvo s ograničenom odgovornošću za trgovinu, ugostiteljstvo, transport, export-import, OIB 83125882692,  18, 42225 Breznica</item>
    </derivirana_varijabla>
  </DomainObject.Predmet.ProtuStrankaListFormatedWithAdressOIB>
  <DomainObject.Predmet.ProtuStrankaListNazivFormated>
    <izvorni_sadrzaj>
      <item>ROB-MAR društvo s ograničenom odgovornošću za trgovinu, ugostiteljstvo, transport, export-import</item>
    </izvorni_sadrzaj>
    <derivirana_varijabla naziv="DomainObject.Predmet.ProtuStrankaListNazivFormated_1">
      <item>ROB-MAR društvo s ograničenom odgovornošću za trgovinu, ugostiteljstvo, transport, export-import</item>
    </derivirana_varijabla>
  </DomainObject.Predmet.ProtuStrankaListNazivFormated>
  <DomainObject.Predmet.ProtuStrankaListNazivFormatedOIB>
    <izvorni_sadrzaj>
      <item>ROB-MAR društvo s ograničenom odgovornošću za trgovinu, ugostiteljstvo, transport, export-import, OIB 83125882692</item>
    </izvorni_sadrzaj>
    <derivirana_varijabla naziv="DomainObject.Predmet.ProtuStrankaListNazivFormatedOIB_1">
      <item>ROB-MAR društvo s ograničenom odgovornošću za trgovinu, ugostiteljstvo, transport, export-import, OIB 83125882692</item>
    </derivirana_varijabla>
  </DomainObject.Predmet.ProtuStrankaListNazivFormatedOIB>
  <DomainObject.Predmet.OstaliListFormated>
    <izvorni_sadrzaj>
      <item>Sudski registar</item>
      <item>E-oglasna ploča</item>
      <item>zam. punomoćnika Tomislav Kruljac, odvjetnički vježbenik</item>
      <item>Privremeni stečajni upravitelj STANKO MAKAR, dipl. oec.</item>
    </izvorni_sadrzaj>
    <derivirana_varijabla naziv="DomainObject.Predmet.OstaliListFormated_1">
      <item>Sudski registar</item>
      <item>E-oglasna ploča</item>
      <item>zam. punomoćnika Tomislav Kruljac, odvjetnički vježbenik</item>
      <item>Privremeni stečajni upravitelj STANKO MAKAR, dipl. oec.</item>
    </derivirana_varijabla>
  </DomainObject.Predmet.OstaliListFormated>
  <DomainObject.Predmet.OstaliListFormatedOIB>
    <izvorni_sadrzaj>
      <item>Sudski registar</item>
      <item>E-oglasna ploča</item>
      <item>zam. punomoćnika Tomislav Kruljac, odvjetnički vježbenik</item>
      <item>Privremeni stečajni upravitelj STANKO MAKAR, dipl. oec.</item>
    </izvorni_sadrzaj>
    <derivirana_varijabla naziv="DomainObject.Predmet.OstaliListFormatedOIB_1">
      <item>Sudski registar</item>
      <item>E-oglasna ploča</item>
      <item>zam. punomoćnika Tomislav Kruljac, odvjetnički vježbenik</item>
      <item>Privremeni stečajni upravitelj STANKO MAKAR, dipl. oec.</item>
    </derivirana_varijabla>
  </DomainObject.Predmet.OstaliListFormatedOIB>
  <DomainObject.Predmet.OstaliListFormatedWithAdress>
    <izvorni_sadrzaj>
      <item>Sudski registar</item>
      <item>E-oglasna ploča</item>
      <item>zam. punomoćnika Tomislav Kruljac, odvjetnički vježbenik</item>
      <item>Privremeni stečajni upravitelj STANKO MAKAR, dipl. oec., Petra Zrinskog br. 3., 42230 Ludbreg</item>
    </izvorni_sadrzaj>
    <derivirana_varijabla naziv="DomainObject.Predmet.OstaliListFormatedWithAdress_1">
      <item>Sudski registar</item>
      <item>E-oglasna ploča</item>
      <item>zam. punomoćnika Tomislav Kruljac, odvjetnički vježbenik</item>
      <item>Privremeni stečajni upravitelj STANKO MAKAR, dipl. oec., Petra Zrinskog br. 3., 42230 Ludbreg</item>
    </derivirana_varijabla>
  </DomainObject.Predmet.OstaliListFormatedWithAdress>
  <DomainObject.Predmet.OstaliListFormatedWithAdressOIB>
    <izvorni_sadrzaj>
      <item>Sudski registar</item>
      <item>E-oglasna ploča</item>
      <item>zam. punomoćnika Tomislav Kruljac, odvjetnički vježbenik</item>
      <item>Privremeni stečajni upravitelj STANKO MAKAR, dipl. oec., Petra Zrinskog br. 3., 42230 Ludbreg</item>
    </izvorni_sadrzaj>
    <derivirana_varijabla naziv="DomainObject.Predmet.OstaliListFormatedWithAdressOIB_1">
      <item>Sudski registar</item>
      <item>E-oglasna ploča</item>
      <item>zam. punomoćnika Tomislav Kruljac, odvjetnički vježbenik</item>
      <item>Privremeni stečajni upravitelj STANKO MAKAR, dipl. oec., Petra Zrinskog br. 3., 42230 Ludbreg</item>
    </derivirana_varijabla>
  </DomainObject.Predmet.OstaliListFormatedWithAdressOIB>
  <DomainObject.Predmet.OstaliListNazivFormated>
    <izvorni_sadrzaj>
      <item>Sudski registar</item>
      <item>E-oglasna ploča</item>
      <item>zam. punomoćnika Tomislav Kruljac, odvjetnički vježbenik</item>
      <item>Privremeni stečajni upravitelj STANKO MAKAR, dipl. oec.</item>
    </izvorni_sadrzaj>
    <derivirana_varijabla naziv="DomainObject.Predmet.OstaliListNazivFormated_1">
      <item>Sudski registar</item>
      <item>E-oglasna ploča</item>
      <item>zam. punomoćnika Tomislav Kruljac, odvjetnički vježbenik</item>
      <item>Privremeni stečajni upravitelj STANKO MAKAR, dipl. oec.</item>
    </derivirana_varijabla>
  </DomainObject.Predmet.OstaliListNazivFormated>
  <DomainObject.Predmet.OstaliListNazivFormatedOIB>
    <izvorni_sadrzaj>
      <item>Sudski registar</item>
      <item>E-oglasna ploča</item>
      <item>zam. punomoćnika Tomislav Kruljac, odvjetnički vježbenik</item>
      <item>Privremeni stečajni upravitelj STANKO MAKAR, dipl. oec.</item>
    </izvorni_sadrzaj>
    <derivirana_varijabla naziv="DomainObject.Predmet.OstaliListNazivFormatedOIB_1">
      <item>Sudski registar</item>
      <item>E-oglasna ploča</item>
      <item>zam. punomoćnika Tomislav Kruljac, odvjetnički vježbenik</item>
      <item>Privremeni stečajni upravitelj STANKO MAKAR, dipl. oec.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St-275/2015-15</izvorni_sadrzaj>
    <derivirana_varijabla naziv="DomainObject.PoslovniBrojDokumenta_1">St-275/2015-15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ROB-MAR društvo s ograničenom odgovornošću za trgovinu, ugostiteljstvo, transport, export-import</izvorni_sadrzaj>
    <derivirana_varijabla naziv="DomainObject.Predmet.ProtustrankaIDrugi_1">ROB-MAR društvo s ograničenom odgovornošću za trgovinu, ugostiteljstvo, transport, export-import</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ROB-MAR društvo s ograničenom odgovornošću za trgovinu, ugostiteljstvo, transport, export-import, OIB 83125882692,  18, 42225 Breznica</izvorni_sadrzaj>
    <derivirana_varijabla naziv="DomainObject.Predmet.ProtustrankaIDrugiAdressOIB_1">ROB-MAR društvo s ograničenom odgovornošću za trgovinu, ugostiteljstvo, transport, export-import, OIB 83125882692,  18, 42225 Breznica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ROB-MAR društvo s ograničenom odgovornošću za trgovinu, ugostiteljstvo, transport, export-import</item>
      <item>Sudski registar</item>
      <item>E-oglasna ploča</item>
      <item>zam. punomoćnika Tomislav Kruljac, odvjetnički vježbenik</item>
      <item>Privremeni stečajni upravitelj STANKO MAKAR, dipl. oec.</item>
    </izvorni_sadrzaj>
    <derivirana_varijabla naziv="DomainObject.Predmet.SudioniciListNaziv_1">
      <item>Financijska agencija</item>
      <item>ROB-MAR društvo s ograničenom odgovornošću za trgovinu, ugostiteljstvo, transport, export-import</item>
      <item>Sudski registar</item>
      <item>E-oglasna ploča</item>
      <item>zam. punomoćnika Tomislav Kruljac, odvjetnički vježbenik</item>
      <item>Privremeni stečajni upravitelj STANKO MAKAR, dipl. oec.</item>
    </derivirana_varijabla>
  </DomainObject.Predmet.SudioniciListNaziv>
  <DomainObject.Predmet.SudioniciListAdressOIB>
    <izvorni_sadrzaj>
      <item>Financijska agencija, OIB 85821130368</item>
      <item>ROB-MAR društvo s ograničenom odgovornošću za trgovinu, ugostiteljstvo, transport, export-import, OIB 83125882692,  18,42225 Breznica</item>
      <item>Sudski registar</item>
      <item>E-oglasna ploča</item>
      <item>zam. punomoćnika Tomislav Kruljac, odvjetnički vježbenik</item>
      <item>Privremeni stečajni upravitelj STANKO MAKAR, dipl. oec., Petra Zrinskog br. 3.,42230 Ludbreg</item>
    </izvorni_sadrzaj>
    <derivirana_varijabla naziv="DomainObject.Predmet.SudioniciListAdressOIB_1">
      <item>Financijska agencija, OIB 85821130368</item>
      <item>ROB-MAR društvo s ograničenom odgovornošću za trgovinu, ugostiteljstvo, transport, export-import, OIB 83125882692,  18,42225 Breznica</item>
      <item>Sudski registar</item>
      <item>E-oglasna ploča</item>
      <item>zam. punomoćnika Tomislav Kruljac, odvjetnički vježbenik</item>
      <item>Privremeni stečajni upravitelj STANKO MAKAR, dipl. oec., Petra Zrinskog br. 3.,42230 Ludbreg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18D1B1-E58E-4FB1-9EC0-E003FF7D65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1206</properties:Words>
  <properties:Characters>6626</properties:Characters>
  <properties:Lines>142</properties:Lines>
  <properties:Paragraphs>33</properties:Paragraphs>
  <properties:TotalTime>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2017-03-06T14:04:00Z</cp:lastPrinted>
  <dcterms:modified xmlns:xsi="http://www.w3.org/2001/XMLSchema-instance" xsi:type="dcterms:W3CDTF">2017-03-06T14:06:00Z</dcterms:modified>
  <cp:revision>29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St-275/2015-15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