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e458" w14:paraId="493e458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F41195">
        <w:rPr>
          <w:rFonts w:hAnsi="Times New Roman" w:ascii="Times New Roman"/>
        </w:rPr>
        <w:t>2990/2018-25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F41195">
        <w:rPr>
          <w:rFonts w:hAnsi="Times New Roman" w:ascii="Times New Roman"/>
        </w:rPr>
        <w:t>A.T.BAU j.d.o.o.</w:t>
      </w:r>
      <w:r w:rsidR="00F41195" w:rsidRPr="00EF2EEB">
        <w:rPr>
          <w:rFonts w:hAnsi="Times New Roman" w:ascii="Times New Roman"/>
        </w:rPr>
        <w:t>, Karlovac, Antuna Gustava Matoša 40, OIB: 98606437912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F41195">
        <w:rPr>
          <w:rFonts w:hAnsi="Times New Roman" w:ascii="Times New Roman"/>
        </w:rPr>
        <w:t>A.T.BAU j.d.o.o.</w:t>
      </w:r>
      <w:r w:rsidR="00F41195" w:rsidRPr="00EF2EEB">
        <w:rPr>
          <w:rFonts w:hAnsi="Times New Roman" w:ascii="Times New Roman"/>
        </w:rPr>
        <w:t>, Karlovac, Antuna Gustava Matoša 40, OIB: 98606437912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F41195">
        <w:rPr>
          <w:rFonts w:hAnsi="Times New Roman" w:ascii="Times New Roman"/>
        </w:rPr>
        <w:t>10,15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D060C" w:rsidR="00C83F15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F41195" w:rsidRPr="00F41195">
        <w:rPr>
          <w:rFonts w:cstheme="minorBidi" w:eastAsiaTheme="minorHAnsi" w:hAnsi="Times New Roman" w:ascii="Times New Roman"/>
          <w:szCs w:val="22"/>
          <w:lang w:eastAsia="en-US"/>
        </w:rPr>
        <w:t>Mirjana Viduka Varenina, Zagreb, Heinzelova 47/B, OIB: 98866841784</w:t>
      </w:r>
      <w:r w:rsidR="00F41195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F41195" w:rsidP="004D060C" w:rsidR="00F41195" w:rsidRPr="00C83F15">
      <w:pPr>
        <w:ind w:firstLine="720"/>
        <w:rPr>
          <w:rFonts w:hAnsi="Times New Roman" w:ascii="Times New Roman"/>
        </w:rPr>
      </w:pPr>
    </w:p>
    <w:p w:rsidRDefault="00D83C21" w:rsidP="00464385" w:rsidR="001E4AD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41195">
        <w:rPr>
          <w:rFonts w:hAnsi="Times New Roman" w:ascii="Times New Roman"/>
        </w:rPr>
        <w:t>A.T.BAU j.d.o.o.</w:t>
      </w:r>
      <w:r w:rsidR="00F41195" w:rsidRPr="00EF2EEB">
        <w:rPr>
          <w:rFonts w:hAnsi="Times New Roman" w:ascii="Times New Roman"/>
        </w:rPr>
        <w:t>, Karlovac, Antuna Gustava Matoša 40, OIB: 98606437912</w:t>
      </w:r>
      <w:r w:rsidR="00F41195">
        <w:rPr>
          <w:rFonts w:hAnsi="Times New Roman" w:ascii="Times New Roman"/>
        </w:rPr>
        <w:t>.</w:t>
      </w:r>
    </w:p>
    <w:p w:rsidRDefault="00F41195" w:rsidP="00464385" w:rsidR="00F4119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41195" w:rsidRPr="00F41195">
        <w:rPr>
          <w:rFonts w:hAnsi="Times New Roman" w:ascii="Times New Roman"/>
        </w:rPr>
        <w:t>A.T</w:t>
      </w:r>
      <w:r w:rsidR="00F41195">
        <w:rPr>
          <w:rFonts w:hAnsi="Times New Roman" w:ascii="Times New Roman"/>
        </w:rPr>
        <w:t>.BAU j.d.o.o.</w:t>
      </w:r>
      <w:r w:rsidR="00F41195" w:rsidRPr="00F41195">
        <w:rPr>
          <w:rFonts w:hAnsi="Times New Roman" w:ascii="Times New Roman"/>
        </w:rPr>
        <w:t>, Karlovac, Antuna Gustava Matoša 40, OIB: 98606437912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  <w:r w:rsidRPr="00F41195">
        <w:rPr>
          <w:rFonts w:hAnsi="Times New Roman" w:ascii="Times New Roman"/>
        </w:rPr>
        <w:t>FINA, Regionalni centar Zagreb, Podružnica Zagreb, podnijela je ovom sudu 21. studenog 2018. prijedlog za otvaranje stečajnog postupk</w:t>
      </w:r>
      <w:r>
        <w:rPr>
          <w:rFonts w:hAnsi="Times New Roman" w:ascii="Times New Roman"/>
        </w:rPr>
        <w:t>a nad dužnikom A.T.BAU j.d.o.o.</w:t>
      </w:r>
      <w:r w:rsidRPr="00F41195">
        <w:rPr>
          <w:rFonts w:hAnsi="Times New Roman" w:ascii="Times New Roman"/>
        </w:rPr>
        <w:t xml:space="preserve">, Karlovac, Antuna Gustava Matoša 40, OIB: 98606437912, temeljem odredbe čl. 110. st. 1. Stečajnog zakona ("Narodne novine" broj 71/15, 104/17 - dalje SZ), u kojem navodi da dužnik 20. studenog 2018. u Očevidniku redoslijeda osnova za plaćanje ima evidentirane neizvršene osnove za plaćanje u neprekinutom razdoblju od 120 dana u ukupnom iznosu od 61.017,19 kn, te da ima jednog zaposlenika. </w:t>
      </w: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  <w:r w:rsidRPr="00F41195">
        <w:rPr>
          <w:rFonts w:hAnsi="Times New Roman" w:ascii="Times New Roman"/>
        </w:rPr>
        <w:lastRenderedPageBreak/>
        <w:t>Rješenjem ovog suda poslovni broj gornji od 6. prosinca 2018. pokrenut je prethodni postupak radi utvrđivanja pretpostavki za otvaranje stečajnog postupka sukladno odredbi čl. 115. st. 1. SZ-a, a ujedno je sud zaključkom naredio dužniku da u roku od osam dana dostavi sudu popis imovine i obveza dužnika sukladno čl. 17. st. 1. SZ-a.</w:t>
      </w: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  <w:r w:rsidRPr="00F41195">
        <w:rPr>
          <w:rFonts w:hAnsi="Times New Roman" w:ascii="Times New Roman"/>
        </w:rPr>
        <w:t>Na ročištu održanom 16. travnja 2019., u odsutnosti uredno pozvanog predlagatelja i odgovorne osobe dužnika izvršen je uvid u podnesak FINA-e u kojem navodi da je spriječena pristupiti na zakazano ročište te u cijelosti ostaje kod prijedloga za otvaranje stečajnog postupka te navoda iznesenih u istom.</w:t>
      </w: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  <w:r w:rsidRPr="00F41195">
        <w:rPr>
          <w:rFonts w:hAnsi="Times New Roman" w:ascii="Times New Roman"/>
        </w:rPr>
        <w:t xml:space="preserve"> </w:t>
      </w: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  <w:r w:rsidRPr="00F41195">
        <w:rPr>
          <w:rFonts w:hAnsi="Times New Roman" w:ascii="Times New Roman"/>
        </w:rPr>
        <w:t xml:space="preserve">Sud je zaključkom od 16. travnja 2019. zatražio od javnih tijela koja vode evidenciju o određenoj vrsti imovine dostavu podataka iz njihovih službenih evidencija o tome da li je dužnik evidentiran kao vlasnik imovine. </w:t>
      </w:r>
    </w:p>
    <w:p w:rsidRDefault="00F41195" w:rsidP="00F41195" w:rsidR="00F41195" w:rsidRPr="00F41195">
      <w:pPr>
        <w:ind w:firstLine="708"/>
        <w:jc w:val="both"/>
        <w:rPr>
          <w:rFonts w:hAnsi="Times New Roman" w:ascii="Times New Roman"/>
        </w:rPr>
      </w:pPr>
    </w:p>
    <w:p w:rsidRDefault="00F41195" w:rsidP="00F41195" w:rsidR="004D060C">
      <w:pPr>
        <w:ind w:firstLine="708"/>
        <w:jc w:val="both"/>
        <w:rPr>
          <w:rFonts w:hAnsi="Times New Roman" w:ascii="Times New Roman"/>
        </w:rPr>
      </w:pPr>
      <w:r w:rsidRPr="00F41195">
        <w:rPr>
          <w:rFonts w:hAnsi="Times New Roman" w:ascii="Times New Roman"/>
        </w:rPr>
        <w:t>Uvidom u obavijest Hrvatske agencije za civilno zrakoplovstvo utvrđeno je da dužnik nije registriran kao vlasnik zrakoplova. Uvidom u uvjerenje Ministarstvo unutarnjih poslova, Policijska uprava Karlovačka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ured, Zagreb utvrđeno je da dužnik nije upisan u katastarski operat.Uvidom u obavijest Središnjeg klirinškog depozitarnog društva d.d. utvrđeno je da u sustavu SKDD-a ne postoji račun nematerijaliziranih vrijednosnih papira dužnika. Uvidom u dostavljenu potvrdu FINA-e od 17. travnja 2019., utvrđeno je da na dan izdavanja potvrde u Očevidniku redoslijeda osnova za plaćanje dužnik ima evidentirane neizvršene osnove za plaćanje u neprekinutom razdoblju od 267 dana u iznosu od  62.554,53 kn.</w:t>
      </w:r>
    </w:p>
    <w:p w:rsidRDefault="00F41195" w:rsidP="00F41195" w:rsidR="00F41195">
      <w:pPr>
        <w:ind w:firstLine="708"/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plaćane s kamatom u iznosu od </w:t>
      </w:r>
      <w:r w:rsidR="00F41195">
        <w:rPr>
          <w:rFonts w:hAnsi="Times New Roman" w:ascii="Times New Roman"/>
        </w:rPr>
        <w:t>63.473,70</w:t>
      </w:r>
      <w:r>
        <w:rPr>
          <w:rFonts w:hAnsi="Times New Roman" w:ascii="Times New Roman"/>
        </w:rPr>
        <w:t xml:space="preserve">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F41195" w:rsidRPr="00F41195">
        <w:rPr>
          <w:rFonts w:hAnsi="Times New Roman" w:ascii="Times New Roman"/>
        </w:rPr>
        <w:t>A.T.BAU j.d.o.o., Karlovac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F41195">
        <w:rPr>
          <w:rFonts w:hAnsi="Times New Roman" w:ascii="Times New Roman"/>
        </w:rPr>
        <w:t>2990/2018-24</w:t>
      </w:r>
      <w:r w:rsidRPr="001F52BE">
        <w:rPr>
          <w:rFonts w:hAnsi="Times New Roman" w:ascii="Times New Roman"/>
        </w:rPr>
        <w:t xml:space="preserve"> od </w:t>
      </w:r>
      <w:r w:rsidR="004D060C">
        <w:rPr>
          <w:rFonts w:hAnsi="Times New Roman" w:ascii="Times New Roman"/>
        </w:rPr>
        <w:t>2</w:t>
      </w:r>
      <w:r w:rsidR="00C83F15">
        <w:rPr>
          <w:rFonts w:hAnsi="Times New Roman" w:ascii="Times New Roman"/>
        </w:rPr>
        <w:t>9</w:t>
      </w:r>
      <w:r w:rsidR="004D060C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83F15">
        <w:rPr>
          <w:rFonts w:hAnsi="Times New Roman" w:ascii="Times New Roman"/>
        </w:rPr>
        <w:t>29</w:t>
      </w:r>
      <w:r w:rsidR="004C7654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B36005">
        <w:rPr>
          <w:rFonts w:hAnsi="Times New Roman" w:ascii="Times New Roman"/>
        </w:rPr>
        <w:t>, v.r.</w:t>
      </w:r>
    </w:p>
    <w:p w:rsidRDefault="00B36005" w:rsidP="001F52BE" w:rsidR="00B36005">
      <w:pPr>
        <w:ind w:firstLine="720"/>
        <w:jc w:val="right"/>
        <w:rPr>
          <w:rFonts w:hAnsi="Times New Roman" w:ascii="Times New Roman"/>
        </w:rPr>
      </w:pPr>
    </w:p>
    <w:p w:rsidRDefault="00B36005" w:rsidP="00C339BE" w:rsidR="00B3600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36005" w:rsidP="001F52BE" w:rsidR="00B36005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0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1195" w:rsidP="00F41195" w:rsidR="00AF7971" w:rsidRPr="00AF7971">
    <w:pPr>
      <w:pStyle w:val="Zaglavlje"/>
      <w:jc w:val="right"/>
      <w:rPr>
        <w:rFonts w:hAnsi="Times New Roman" w:ascii="Times New Roman"/>
      </w:rPr>
    </w:pPr>
    <w:r w:rsidRPr="00F41195">
      <w:rPr>
        <w:rFonts w:hAnsi="Times New Roman" w:ascii="Times New Roman"/>
      </w:rPr>
      <w:t>3 St-2990/2018-25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57C1D"/>
    <w:rsid w:val="001657FD"/>
    <w:rsid w:val="00180A62"/>
    <w:rsid w:val="00192133"/>
    <w:rsid w:val="001B052B"/>
    <w:rsid w:val="001B54F2"/>
    <w:rsid w:val="001D5EB3"/>
    <w:rsid w:val="001E12C7"/>
    <w:rsid w:val="001E35B4"/>
    <w:rsid w:val="001E4ADE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36005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1F5C"/>
    <w:rsid w:val="00C4438A"/>
    <w:rsid w:val="00C60325"/>
    <w:rsid w:val="00C61CA0"/>
    <w:rsid w:val="00C70EB6"/>
    <w:rsid w:val="00C77B87"/>
    <w:rsid w:val="00C8310F"/>
    <w:rsid w:val="00C83F15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195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36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0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36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0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St-2990/2018</izvorni_sadrzaj>
    <derivirana_varijabla naziv="DomainObject.Predmet.OznakaBroj_1">St-2990/2018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A.T.BAU j.d.o.o. zastupanog po punomoćniku Alen Turkalj</izvorni_sadrzaj>
    <derivirana_varijabla naziv="DomainObject.Predmet.ProtustrankaFormated_1">  A.T.BAU j.d.o.o. zastupanog po punomoćniku Alen Turkalj</derivirana_varijabla>
  </DomainObject.Predmet.ProtustrankaFormated>
  <DomainObject.Predmet.ProtustrankaFormatedOIB>
    <izvorni_sadrzaj>  A.T.BAU j.d.o.o., OIB 98606437912 zastupanog po punomoćniku Alen Turkalj</izvorni_sadrzaj>
    <derivirana_varijabla naziv="DomainObject.Predmet.ProtustrankaFormatedOIB_1">  A.T.BAU j.d.o.o., OIB 98606437912 zastupanog po punomoćniku Alen Turkalj</derivirana_varijabla>
  </DomainObject.Predmet.ProtustrankaFormatedOIB>
  <DomainObject.Predmet.ProtustrankaFormatedWithAdress>
    <izvorni_sadrzaj> A.T.BAU j.d.o.o., Antuna Gustava Matoša 40, 47000 Karlovac zastupanog po punomoćniku Alen Turkalj</izvorni_sadrzaj>
    <derivirana_varijabla naziv="DomainObject.Predmet.ProtustrankaFormatedWithAdress_1"> A.T.BAU j.d.o.o., Antuna Gustava Matoša 40, 47000 Karlovac zastupanog po punomoćniku Alen Turkalj</derivirana_varijabla>
  </DomainObject.Predmet.ProtustrankaFormatedWithAdress>
  <DomainObject.Predmet.ProtustrankaFormatedWithAdressOIB>
    <izvorni_sadrzaj> A.T.BAU j.d.o.o., OIB 98606437912, Antuna Gustava Matoša 40, 47000 Karlovac zastupanog po punomoćniku Alen Turkalj</izvorni_sadrzaj>
    <derivirana_varijabla naziv="DomainObject.Predmet.ProtustrankaFormatedWithAdressOIB_1"> A.T.BAU j.d.o.o., OIB 98606437912, Antuna Gustava Matoša 40, 47000 Karlovac zastupanog po punomoćniku Alen Turkalj</derivirana_varijabla>
  </DomainObject.Predmet.ProtustrankaFormatedWithAdressOIB>
  <DomainObject.Predmet.ProtustrankaWithAdress>
    <izvorni_sadrzaj>A.T.BAU j.d.o.o. Antuna Gustava Matoša 40, 47000 Karlovac</izvorni_sadrzaj>
    <derivirana_varijabla naziv="DomainObject.Predmet.ProtustrankaWithAdress_1">A.T.BAU j.d.o.o. Antuna Gustava Matoša 40, 47000 Karlovac</derivirana_varijabla>
  </DomainObject.Predmet.ProtustrankaWithAdress>
  <DomainObject.Predmet.ProtustrankaWithAdressOIB>
    <izvorni_sadrzaj>A.T.BAU j.d.o.o., OIB 98606437912, Antuna Gustava Matoša 40, 47000 Karlovac</izvorni_sadrzaj>
    <derivirana_varijabla naziv="DomainObject.Predmet.ProtustrankaWithAdressOIB_1">A.T.BAU j.d.o.o., OIB 98606437912, Antuna Gustava Matoša 40, 47000 Karlovac</derivirana_varijabla>
  </DomainObject.Predmet.ProtustrankaWithAdressOIB>
  <DomainObject.Predmet.ProtustrankaNazivFormated>
    <izvorni_sadrzaj>A.T.BAU j.d.o.o.</izvorni_sadrzaj>
    <derivirana_varijabla naziv="DomainObject.Predmet.ProtustrankaNazivFormated_1">A.T.BAU j.d.o.o.</derivirana_varijabla>
  </DomainObject.Predmet.ProtustrankaNazivFormated>
  <DomainObject.Predmet.ProtustrankaNazivFormatedOIB>
    <izvorni_sadrzaj>A.T.BAU j.d.o.o., OIB 98606437912</izvorni_sadrzaj>
    <derivirana_varijabla naziv="DomainObject.Predmet.ProtustrankaNazivFormatedOIB_1">A.T.BAU j.d.o.o., OIB 98606437912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A.T.BAU j.d.o.o. zastupanog po punomoćniku Alen Turkalj</item>
    </izvorni_sadrzaj>
    <derivirana_varijabla naziv="DomainObject.Predmet.ProtuStrankaListFormated_1">
      <item>A.T.BAU j.d.o.o. zastupanog po punomoćniku Alen Turkalj</item>
    </derivirana_varijabla>
  </DomainObject.Predmet.ProtuStrankaListFormated>
  <DomainObject.Predmet.ProtuStrankaListFormatedOIB>
    <izvorni_sadrzaj>
      <item>A.T.BAU j.d.o.o., OIB 98606437912 zastupanog po punomoćniku Alen Turkalj</item>
    </izvorni_sadrzaj>
    <derivirana_varijabla naziv="DomainObject.Predmet.ProtuStrankaListFormatedOIB_1">
      <item>A.T.BAU j.d.o.o., OIB 98606437912 zastupanog po punomoćniku Alen Turkalj</item>
    </derivirana_varijabla>
  </DomainObject.Predmet.ProtuStrankaListFormatedOIB>
  <DomainObject.Predmet.ProtuStrankaListFormatedWithAdress>
    <izvorni_sadrzaj>
      <item>A.T.BAU j.d.o.o., Antuna Gustava Matoša 40, 47000 Karlovac zastupanog po punomoćniku Alen Turkalj</item>
    </izvorni_sadrzaj>
    <derivirana_varijabla naziv="DomainObject.Predmet.ProtuStrankaListFormatedWithAdress_1">
      <item>A.T.BAU j.d.o.o., Antuna Gustava Matoša 40, 47000 Karlovac zastupanog po punomoćniku Alen Turkalj</item>
    </derivirana_varijabla>
  </DomainObject.Predmet.ProtuStrankaListFormatedWithAdress>
  <DomainObject.Predmet.ProtuStrankaListFormatedWithAdressOIB>
    <izvorni_sadrzaj>
      <item>A.T.BAU j.d.o.o., OIB 98606437912, Antuna Gustava Matoša 40, 47000 Karlovac zastupanog po punomoćniku Alen Turkalj</item>
    </izvorni_sadrzaj>
    <derivirana_varijabla naziv="DomainObject.Predmet.ProtuStrankaListFormatedWithAdressOIB_1">
      <item>A.T.BAU j.d.o.o., OIB 98606437912, Antuna Gustava Matoša 40, 47000 Karlovac zastupanog po punomoćniku Alen Turkalj</item>
    </derivirana_varijabla>
  </DomainObject.Predmet.ProtuStrankaListFormatedWithAdressOIB>
  <DomainObject.Predmet.ProtuStrankaListNazivFormated>
    <izvorni_sadrzaj>
      <item>A.T.BAU j.d.o.o.</item>
    </izvorni_sadrzaj>
    <derivirana_varijabla naziv="DomainObject.Predmet.ProtuStrankaListNazivFormated_1">
      <item>A.T.BAU j.d.o.o.</item>
    </derivirana_varijabla>
  </DomainObject.Predmet.ProtuStrankaListNazivFormated>
  <DomainObject.Predmet.ProtuStrankaListNazivFormatedOIB>
    <izvorni_sadrzaj>
      <item>A.T.BAU j.d.o.o., OIB 98606437912</item>
    </izvorni_sadrzaj>
    <derivirana_varijabla naziv="DomainObject.Predmet.ProtuStrankaListNazivFormatedOIB_1">
      <item>A.T.BAU j.d.o.o., OIB 98606437912</item>
    </derivirana_varijabla>
  </DomainObject.Predmet.ProtuStrankaListNazivFormatedOIB>
  <DomainObject.Predmet.OstaliListFormated>
    <izvorni_sadrzaj>
      <item>Alen Turkalj punomoćnik sudionika u postupku A.T.BAU j.d.o.o.</item>
    </izvorni_sadrzaj>
    <derivirana_varijabla naziv="DomainObject.Predmet.OstaliListFormated_1">
      <item>Alen Turkalj punomoćnik sudionika u postupku A.T.BAU j.d.o.o.</item>
    </derivirana_varijabla>
  </DomainObject.Predmet.OstaliListFormated>
  <DomainObject.Predmet.OstaliListFormatedOIB>
    <izvorni_sadrzaj>
      <item>Alen Turkalj, OIB 80523305333 punomoćnik sudionika u postupku A.T.BAU j.d.o.o.</item>
    </izvorni_sadrzaj>
    <derivirana_varijabla naziv="DomainObject.Predmet.OstaliListFormatedOIB_1">
      <item>Alen Turkalj, OIB 80523305333 punomoćnik sudionika u postupku A.T.BAU j.d.o.o.</item>
    </derivirana_varijabla>
  </DomainObject.Predmet.OstaliListFormatedOIB>
  <DomainObject.Predmet.OstaliListFormatedWithAdress>
    <izvorni_sadrzaj>
      <item>Alen Turkalj, Antuna Gustava Matoša 40, 47000 Karlovac punomoćnik sudionika u postupku A.T.BAU j.d.o.o.</item>
    </izvorni_sadrzaj>
    <derivirana_varijabla naziv="DomainObject.Predmet.OstaliListFormatedWithAdress_1">
      <item>Alen Turkalj, Antuna Gustava Matoša 40, 47000 Karlovac punomoćnik sudionika u postupku A.T.BAU j.d.o.o.</item>
    </derivirana_varijabla>
  </DomainObject.Predmet.OstaliListFormatedWithAdress>
  <DomainObject.Predmet.OstaliListFormatedWithAdressOIB>
    <izvorni_sadrzaj>
      <item>Alen Turkalj, OIB 80523305333, Antuna Gustava Matoša 40, 47000 Karlovac punomoćnik sudionika u postupku A.T.BAU j.d.o.o.</item>
    </izvorni_sadrzaj>
    <derivirana_varijabla naziv="DomainObject.Predmet.OstaliListFormatedWithAdressOIB_1">
      <item>Alen Turkalj, OIB 80523305333, Antuna Gustava Matoša 40, 47000 Karlovac punomoćnik sudionika u postupku A.T.BAU j.d.o.o.</item>
    </derivirana_varijabla>
  </DomainObject.Predmet.OstaliListFormatedWithAdressOIB>
  <DomainObject.Predmet.OstaliListNazivFormated>
    <izvorni_sadrzaj>
      <item>Alen Turkalj</item>
    </izvorni_sadrzaj>
    <derivirana_varijabla naziv="DomainObject.Predmet.OstaliListNazivFormated_1">
      <item>Alen Turkalj</item>
    </derivirana_varijabla>
  </DomainObject.Predmet.OstaliListNazivFormated>
  <DomainObject.Predmet.OstaliListNazivFormatedOIB>
    <izvorni_sadrzaj>
      <item>Alen Turkalj, OIB 80523305333</item>
    </izvorni_sadrzaj>
    <derivirana_varijabla naziv="DomainObject.Predmet.OstaliListNazivFormatedOIB_1">
      <item>Alen Turkalj, OIB 80523305333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A.T.BAU j.d.o.o.</izvorni_sadrzaj>
    <derivirana_varijabla naziv="DomainObject.Predmet.ProtustrankaIDrugi_1">A.T.BAU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A.T.BAU j.d.o.o., OIB 98606437912, Antuna Gustava Matoša 40, 47000 Karlovac</izvorni_sadrzaj>
    <derivirana_varijabla naziv="DomainObject.Predmet.ProtustrankaIDrugiAdressOIB_1">A.T.BAU j.d.o.o., OIB 98606437912, Antuna Gustava Matoša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A.T.BAU j.d.o.o.</item>
      <item>Alen Turkalj</item>
    </izvorni_sadrzaj>
    <derivirana_varijabla naziv="DomainObject.Predmet.SudioniciListNaziv_1">
      <item>FINA Regionalni centar Zagreb, Podružnica Karlovac</item>
      <item>A.T.BAU j.d.o.o.</item>
      <item>Alen Turkalj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izvorni_sadrzaj>
    <derivirana_varijabla naziv="DomainObject.Predmet.SudioniciListAdressOIB_1"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98606437912</item>
      <item>, OIB 80523305333</item>
    </izvorni_sadrzaj>
    <derivirana_varijabla naziv="DomainObject.Predmet.SudioniciListNazivOIB_1">
      <item>, OIB 85821130368</item>
      <item>, OIB 98606437912</item>
      <item>, OIB 80523305333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St-2990/2018-17</izvorni_sadrzaj>
    <derivirana_varijabla naziv="DomainObject.PredzadnjaOdlukaIzPredmeta.Oznaka_1">St-2990/2018-17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9B41E-5DDF-4864-8230-1739B0891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983</properties:Words>
  <properties:Characters>5407</properties:Characters>
  <properties:Lines>118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2019-07-16T08:09:00Z</dcterms:created>
  <dc:creator>x</dc:creator>
  <cp:lastModifiedBy>Gordana Cvitković</cp:lastModifiedBy>
  <cp:lastPrinted>2019-07-16T08:15:00Z</cp:lastPrinted>
  <dcterms:modified xmlns:xsi="http://www.w3.org/2001/XMLSchema-instance" xsi:type="dcterms:W3CDTF">2019-07-16T08:15:00Z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(St-2990-2018-otvaranje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