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b748b" w14:paraId="38b748b" w:rsidRDefault="009D794D" w:rsidP="00E94491" w:rsidR="00E94491">
      <w:pPr>
        <w15:collapsed w:val="false"/>
      </w:pPr>
      <w:bookmarkStart w:name="_GoBack" w:id="0"/>
      <w:bookmarkEnd w:id="0"/>
      <w:r w:rsidRPr="00B167AD">
        <w:t xml:space="preserve">  </w:t>
      </w:r>
      <w:r w:rsidR="00E94491">
        <w:rPr>
          <w:sz w:val="22"/>
        </w:rPr>
        <w:t xml:space="preserve">                 </w:t>
      </w:r>
      <w:r w:rsidR="00E94491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4491" w:rsidP="00E94491" w:rsidR="00E94491">
      <w:pPr>
        <w:jc w:val="both"/>
      </w:pPr>
      <w:r>
        <w:t xml:space="preserve">  REPUBLIKA HRVATSKA</w:t>
      </w:r>
    </w:p>
    <w:p w:rsidRDefault="00E94491" w:rsidP="00E94491" w:rsidR="00E94491">
      <w:pPr>
        <w:jc w:val="both"/>
      </w:pPr>
      <w:r>
        <w:t>TRGOVAČKI SUD  U PAZINU</w:t>
      </w:r>
    </w:p>
    <w:p w:rsidRDefault="00E94491" w:rsidP="00E94491" w:rsidR="00E94491">
      <w:pPr>
        <w:jc w:val="both"/>
      </w:pPr>
      <w:r>
        <w:t xml:space="preserve">           Pazin, Dršćevka 1                                              </w:t>
      </w:r>
    </w:p>
    <w:p w:rsidRDefault="0094755E" w:rsidP="00E94491" w:rsidR="00D37596">
      <w:r>
        <w:t xml:space="preserve">           </w:t>
      </w:r>
      <w:r>
        <w:tab/>
        <w:t xml:space="preserve">  </w:t>
      </w:r>
    </w:p>
    <w:p w:rsidRDefault="00870CC3" w:rsidP="00E94491" w:rsidR="00870CC3"/>
    <w:p w:rsidRDefault="00870CC3" w:rsidP="00870CC3" w:rsidR="00870CC3">
      <w:pPr>
        <w:jc w:val="right"/>
      </w:pPr>
      <w:r>
        <w:t>1 St-1108/2016-91</w:t>
      </w:r>
    </w:p>
    <w:p w:rsidRDefault="00870CC3" w:rsidP="00870CC3" w:rsidR="00870CC3" w:rsidRPr="00B167AD">
      <w:pPr>
        <w:jc w:val="right"/>
      </w:pPr>
    </w:p>
    <w:p w:rsidRDefault="00B167AD" w:rsidP="00B167AD" w:rsidR="00B167AD" w:rsidRPr="00B167AD">
      <w:pPr>
        <w:jc w:val="center"/>
      </w:pPr>
      <w:r w:rsidRPr="00B167AD">
        <w:t>R E P U B L I K A  H R V A T S K A</w:t>
      </w:r>
    </w:p>
    <w:p w:rsidRDefault="00B167AD" w:rsidP="00B167AD" w:rsidR="00B167AD" w:rsidRPr="00B167AD">
      <w:pPr>
        <w:ind w:right="512"/>
      </w:pPr>
    </w:p>
    <w:p w:rsidRDefault="00B167AD" w:rsidP="00B167AD" w:rsidR="00B167AD">
      <w:pPr>
        <w:ind w:right="512"/>
        <w:jc w:val="center"/>
      </w:pPr>
      <w:r w:rsidRPr="00B167AD">
        <w:t>R J E Š E N J E</w:t>
      </w:r>
    </w:p>
    <w:p w:rsidRDefault="005C206E" w:rsidP="00B167AD" w:rsidR="005C206E" w:rsidRPr="00B167AD">
      <w:pPr>
        <w:ind w:right="512"/>
        <w:jc w:val="center"/>
      </w:pPr>
    </w:p>
    <w:p w:rsidRDefault="005C206E" w:rsidP="005C206E" w:rsidR="005C206E" w:rsidRPr="00B167AD">
      <w:pPr>
        <w:ind w:firstLine="708"/>
        <w:jc w:val="both"/>
      </w:pPr>
      <w:r w:rsidRPr="00B167AD">
        <w:t xml:space="preserve">Trgovački sud u Pazinu, po stečajnom sucu Damiru Rabaru, u stečajnom postupku nad dužnikom </w:t>
      </w:r>
      <w:r w:rsidR="00870CC3">
        <w:t>Stečajna masa iza M.B.M. d.o.o. u stečaju, Pazin, Stari trg 7, OIB: 39645082885</w:t>
      </w:r>
      <w:r w:rsidRPr="00B167AD">
        <w:t xml:space="preserve">, temeljem članka </w:t>
      </w:r>
      <w:r>
        <w:t>103. st.1.</w:t>
      </w:r>
      <w:r w:rsidRPr="00B167AD">
        <w:t xml:space="preserve">  </w:t>
      </w:r>
      <w:smartTag w:element="zakoni" w:uri="http://www.java.hr/xml/smarttags/zakoni">
        <w:r w:rsidRPr="00B167AD">
          <w:t>Stečajnog zakona</w:t>
        </w:r>
      </w:smartTag>
      <w:r w:rsidRPr="00B167AD">
        <w:t xml:space="preserve">, </w:t>
      </w:r>
      <w:r w:rsidR="00870CC3">
        <w:t>19. veljače</w:t>
      </w:r>
      <w:r>
        <w:t xml:space="preserve"> 2019</w:t>
      </w:r>
      <w:r w:rsidRPr="00B167AD">
        <w:t>. godine</w:t>
      </w:r>
    </w:p>
    <w:p w:rsidRDefault="005C206E" w:rsidP="005C206E" w:rsidR="005C206E" w:rsidRPr="00B167AD"/>
    <w:p w:rsidRDefault="005C206E" w:rsidP="005C206E" w:rsidR="005C206E" w:rsidRPr="00B167AD">
      <w:pPr>
        <w:jc w:val="center"/>
      </w:pPr>
      <w:r w:rsidRPr="00B167AD">
        <w:t xml:space="preserve"> r i j e š i o   j e</w:t>
      </w:r>
    </w:p>
    <w:p w:rsidRDefault="005C206E" w:rsidP="005C206E" w:rsidR="005C206E" w:rsidRPr="00B167AD">
      <w:pPr>
        <w:jc w:val="center"/>
      </w:pPr>
    </w:p>
    <w:p w:rsidRDefault="005C206E" w:rsidP="005C206E" w:rsidR="005C206E" w:rsidRPr="00B167AD">
      <w:pPr>
        <w:jc w:val="both"/>
      </w:pPr>
      <w:r w:rsidRPr="00B167AD">
        <w:t xml:space="preserve">           Skupština vjerovnika u stečajnom postupku nad dužnikom </w:t>
      </w:r>
      <w:r w:rsidR="00870CC3">
        <w:t>Stečajna masa iza M.B.M. d.o.o. u stečaju, Pazin, Stari trg 7, OIB: 39645082885</w:t>
      </w:r>
      <w:r w:rsidRPr="00B167AD">
        <w:t>, održati će se dana</w:t>
      </w:r>
    </w:p>
    <w:p w:rsidRDefault="005C206E" w:rsidP="005C206E" w:rsidR="005C206E" w:rsidRPr="00B167AD">
      <w:pPr>
        <w:ind w:firstLine="708"/>
      </w:pPr>
    </w:p>
    <w:p w:rsidRDefault="005C206E" w:rsidP="005C206E" w:rsidR="005C206E" w:rsidRPr="00B167AD">
      <w:pPr>
        <w:jc w:val="center"/>
      </w:pPr>
      <w:r w:rsidRPr="00B167AD">
        <w:t xml:space="preserve">  </w:t>
      </w:r>
      <w:r w:rsidR="00870CC3">
        <w:t>14. ožujka 2019. godine u 10</w:t>
      </w:r>
      <w:r>
        <w:t>,</w:t>
      </w:r>
      <w:r w:rsidR="00870CC3">
        <w:t>15</w:t>
      </w:r>
      <w:r>
        <w:t xml:space="preserve"> sati u </w:t>
      </w:r>
      <w:r w:rsidRPr="00B167AD">
        <w:t>Trgovačk</w:t>
      </w:r>
      <w:r>
        <w:t>om</w:t>
      </w:r>
      <w:r w:rsidRPr="00B167AD">
        <w:t xml:space="preserve"> sud</w:t>
      </w:r>
      <w:r>
        <w:t>u</w:t>
      </w:r>
      <w:r w:rsidRPr="00B167AD">
        <w:t xml:space="preserve"> </w:t>
      </w:r>
      <w:r>
        <w:t xml:space="preserve">u </w:t>
      </w:r>
      <w:r w:rsidRPr="00B167AD">
        <w:t>Pazinu</w:t>
      </w:r>
      <w:r>
        <w:t>,</w:t>
      </w:r>
    </w:p>
    <w:p w:rsidRDefault="005C206E" w:rsidP="005C206E" w:rsidR="005C206E" w:rsidRPr="00B167AD">
      <w:pPr>
        <w:jc w:val="center"/>
      </w:pPr>
      <w:r w:rsidRPr="00B167AD">
        <w:t>Dršćevka 1, soba br. II</w:t>
      </w:r>
    </w:p>
    <w:p w:rsidRDefault="005C206E" w:rsidP="005C206E" w:rsidR="005C206E">
      <w:pPr>
        <w:jc w:val="center"/>
      </w:pPr>
    </w:p>
    <w:p w:rsidRDefault="005C206E" w:rsidP="005C206E" w:rsidR="005C206E" w:rsidRPr="00B167AD">
      <w:pPr>
        <w:jc w:val="center"/>
      </w:pPr>
    </w:p>
    <w:p w:rsidRDefault="005C206E" w:rsidP="005C206E" w:rsidR="005C206E" w:rsidRPr="00B167AD">
      <w:pPr>
        <w:ind w:left="360"/>
        <w:jc w:val="both"/>
      </w:pPr>
      <w:r w:rsidRPr="00B167AD">
        <w:t>Dnevni red Skupštine je :</w:t>
      </w:r>
    </w:p>
    <w:p w:rsidRDefault="00870CC3" w:rsidP="005C206E" w:rsidR="005C206E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  <w:rPr>
          <w:color w:val="000000"/>
          <w:szCs w:val="20"/>
        </w:rPr>
      </w:pPr>
      <w:r>
        <w:rPr>
          <w:color w:val="000000"/>
          <w:szCs w:val="20"/>
        </w:rPr>
        <w:t>Odlučivanje o uvjetima i načinima unovčenja nekretnina koje nisu opterećene razlučnim pravom</w:t>
      </w:r>
      <w:r w:rsidR="005C206E">
        <w:rPr>
          <w:color w:val="000000"/>
          <w:szCs w:val="20"/>
        </w:rPr>
        <w:t>.</w:t>
      </w:r>
    </w:p>
    <w:p w:rsidRDefault="005C206E" w:rsidP="005C206E" w:rsidR="005C206E" w:rsidRPr="00972DF0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  <w:rPr>
          <w:color w:val="000000"/>
          <w:szCs w:val="20"/>
        </w:rPr>
      </w:pPr>
      <w:r>
        <w:rPr>
          <w:color w:val="000000"/>
          <w:szCs w:val="20"/>
        </w:rPr>
        <w:t>Razno.</w:t>
      </w:r>
    </w:p>
    <w:p w:rsidRDefault="005C206E" w:rsidP="005C206E" w:rsidR="005C206E">
      <w:pPr>
        <w:jc w:val="both"/>
      </w:pPr>
    </w:p>
    <w:p w:rsidRDefault="005C206E" w:rsidP="005C206E" w:rsidR="005C206E" w:rsidRPr="00B167AD">
      <w:pPr>
        <w:jc w:val="both"/>
      </w:pPr>
    </w:p>
    <w:p w:rsidRDefault="005C206E" w:rsidP="005C206E" w:rsidR="005C206E" w:rsidRPr="00B167AD">
      <w:pPr>
        <w:jc w:val="center"/>
      </w:pPr>
      <w:r w:rsidRPr="00B167AD">
        <w:t>Obrazloženje</w:t>
      </w:r>
    </w:p>
    <w:p w:rsidRDefault="005C206E" w:rsidP="005C206E" w:rsidR="005C206E" w:rsidRPr="00B167AD">
      <w:pPr>
        <w:jc w:val="both"/>
      </w:pPr>
      <w:r w:rsidRPr="00B167AD">
        <w:tab/>
      </w:r>
    </w:p>
    <w:p w:rsidRDefault="005C206E" w:rsidP="005C206E" w:rsidR="005C206E" w:rsidRPr="00B167AD">
      <w:pPr>
        <w:jc w:val="both"/>
      </w:pPr>
      <w:r w:rsidRPr="00B167AD">
        <w:tab/>
        <w:t xml:space="preserve">Temeljem odredbe čl. </w:t>
      </w:r>
      <w:r>
        <w:t>103</w:t>
      </w:r>
      <w:r w:rsidRPr="00B167AD">
        <w:t>. st. 1 . Stečajnog zakona donesena je odluka kao u izreci.</w:t>
      </w:r>
    </w:p>
    <w:p w:rsidRDefault="005C206E" w:rsidP="005C206E" w:rsidR="005C206E" w:rsidRPr="00B167AD"/>
    <w:p w:rsidRDefault="005C206E" w:rsidP="005C206E" w:rsidR="005C206E" w:rsidRPr="00B167AD">
      <w:pPr>
        <w:jc w:val="center"/>
      </w:pPr>
      <w:r w:rsidRPr="00B167AD">
        <w:t xml:space="preserve">U Pazinu, </w:t>
      </w:r>
      <w:r w:rsidR="00870CC3">
        <w:t>19. veljače</w:t>
      </w:r>
      <w:r>
        <w:t xml:space="preserve"> 2019.</w:t>
      </w:r>
    </w:p>
    <w:p w:rsidRDefault="005C206E" w:rsidP="005C206E" w:rsidR="005C206E">
      <w:pPr>
        <w:jc w:val="center"/>
      </w:pPr>
      <w:r>
        <w:t xml:space="preserve">  </w:t>
      </w:r>
    </w:p>
    <w:p w:rsidRDefault="005C206E" w:rsidP="005C206E" w:rsidR="005C206E" w:rsidRPr="00B167AD">
      <w:pPr>
        <w:jc w:val="center"/>
      </w:pPr>
    </w:p>
    <w:p w:rsidRDefault="005C206E" w:rsidP="005C206E" w:rsidR="005C206E" w:rsidRPr="00B167AD">
      <w:pPr>
        <w:jc w:val="both"/>
      </w:pP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  <w:t xml:space="preserve">     Stečajni sudac</w:t>
      </w:r>
    </w:p>
    <w:p w:rsidRDefault="005C206E" w:rsidP="005C206E" w:rsidR="005C206E" w:rsidRPr="00B167AD">
      <w:pPr>
        <w:jc w:val="both"/>
      </w:pP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  <w:t xml:space="preserve">  </w:t>
      </w:r>
      <w:r w:rsidRPr="00B167AD">
        <w:tab/>
        <w:t xml:space="preserve">           </w:t>
      </w:r>
      <w:r>
        <w:t xml:space="preserve">    </w:t>
      </w:r>
      <w:r w:rsidR="00870CC3">
        <w:t xml:space="preserve">  </w:t>
      </w:r>
      <w:r w:rsidRPr="00B167AD">
        <w:t>Damir Rabar</w:t>
      </w:r>
      <w:r w:rsidR="00842E28">
        <w:t>, v.r.</w:t>
      </w:r>
    </w:p>
    <w:p w:rsidRDefault="005C206E" w:rsidP="005C206E" w:rsidR="005C206E" w:rsidRPr="00B167AD">
      <w:pPr>
        <w:jc w:val="both"/>
      </w:pPr>
    </w:p>
    <w:p w:rsidRDefault="005C206E" w:rsidP="005C206E" w:rsidR="005C206E">
      <w:pPr>
        <w:jc w:val="both"/>
      </w:pPr>
    </w:p>
    <w:p w:rsidRDefault="005C206E" w:rsidP="005C206E" w:rsidR="005C206E" w:rsidRPr="00B167AD">
      <w:pPr>
        <w:jc w:val="both"/>
      </w:pPr>
    </w:p>
    <w:p w:rsidRDefault="005C206E" w:rsidP="005C206E" w:rsidR="005C206E" w:rsidRPr="00B167AD">
      <w:pPr>
        <w:jc w:val="both"/>
      </w:pPr>
      <w:r w:rsidRPr="00B167AD">
        <w:t>UPUTA O PRAVNOM LIJEKU:</w:t>
      </w:r>
    </w:p>
    <w:p w:rsidRDefault="005C206E" w:rsidP="005C206E" w:rsidR="005C206E" w:rsidRPr="00B167AD">
      <w:pPr>
        <w:jc w:val="both"/>
      </w:pPr>
      <w:r w:rsidRPr="00B167AD">
        <w:t>Protiv ovog rješenja nije dopuštena posebna žalba.</w:t>
      </w:r>
    </w:p>
    <w:p w:rsidRDefault="005C206E" w:rsidP="005C206E" w:rsidR="005C206E" w:rsidRPr="00B167AD">
      <w:pPr>
        <w:jc w:val="both"/>
      </w:pPr>
    </w:p>
    <w:p w:rsidRDefault="005C206E" w:rsidP="005C206E" w:rsidR="005C206E" w:rsidRPr="00B167AD">
      <w:pPr>
        <w:jc w:val="both"/>
      </w:pPr>
      <w:r w:rsidRPr="00B167AD">
        <w:t>DNA:</w:t>
      </w:r>
    </w:p>
    <w:p w:rsidRDefault="005C206E" w:rsidP="005C206E" w:rsidR="005C206E" w:rsidRPr="00B167AD">
      <w:pPr>
        <w:jc w:val="both"/>
      </w:pPr>
      <w:r w:rsidRPr="00B167AD">
        <w:t>- Stečajni upravitelj</w:t>
      </w:r>
    </w:p>
    <w:p w:rsidRDefault="005C206E" w:rsidP="005C206E" w:rsidR="005A7E62" w:rsidRPr="00B167AD">
      <w:pPr>
        <w:jc w:val="both"/>
      </w:pPr>
      <w:r w:rsidRPr="00B167AD">
        <w:t xml:space="preserve">- </w:t>
      </w:r>
      <w:r>
        <w:t>e-oglasna ploča suda (8 dana).</w:t>
      </w:r>
    </w:p>
    <w:sectPr w:rsidSect="007D443C" w:rsidR="005A7E62" w:rsidRPr="00B167AD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6203" w:rsidR="00B66203">
      <w:r>
        <w:separator/>
      </w:r>
    </w:p>
  </w:endnote>
  <w:endnote w:id="0" w:type="continuationSeparator">
    <w:p w:rsidRDefault="00B66203" w:rsidR="00B662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6203" w:rsidR="00B66203">
      <w:r>
        <w:separator/>
      </w:r>
    </w:p>
  </w:footnote>
  <w:footnote w:id="0" w:type="continuationSeparator">
    <w:p w:rsidRDefault="00B66203" w:rsidR="00B66203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A57693"/>
    <w:multiLevelType w:val="hybridMultilevel"/>
    <w:tmpl w:val="5BAA03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B77C31"/>
    <w:multiLevelType w:val="hybridMultilevel"/>
    <w:tmpl w:val="A770F5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61722D"/>
    <w:multiLevelType w:val="hybridMultilevel"/>
    <w:tmpl w:val="4522B07E"/>
    <w:lvl w:tplc="361678AE" w:ilvl="0">
      <w:start w:val="1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3">
    <w:nsid w:val="472C1F5D"/>
    <w:multiLevelType w:val="hybridMultilevel"/>
    <w:tmpl w:val="CCBCF716"/>
    <w:lvl w:tplc="D0EEE2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9E459E8"/>
    <w:multiLevelType w:val="hybridMultilevel"/>
    <w:tmpl w:val="B0A2B4A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A971B5A"/>
    <w:multiLevelType w:val="hybridMultilevel"/>
    <w:tmpl w:val="1B32B4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257B5E"/>
    <w:multiLevelType w:val="hybridMultilevel"/>
    <w:tmpl w:val="47C6F0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B316BE6"/>
    <w:multiLevelType w:val="hybridMultilevel"/>
    <w:tmpl w:val="742062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D794D"/>
    <w:rsid w:val="00006279"/>
    <w:rsid w:val="00042F61"/>
    <w:rsid w:val="00043BAC"/>
    <w:rsid w:val="000554AF"/>
    <w:rsid w:val="00062910"/>
    <w:rsid w:val="000923D4"/>
    <w:rsid w:val="000A1774"/>
    <w:rsid w:val="000B7E92"/>
    <w:rsid w:val="000F1D30"/>
    <w:rsid w:val="000F3280"/>
    <w:rsid w:val="000F7417"/>
    <w:rsid w:val="00104375"/>
    <w:rsid w:val="001133D6"/>
    <w:rsid w:val="00125449"/>
    <w:rsid w:val="00125B90"/>
    <w:rsid w:val="00141302"/>
    <w:rsid w:val="00150E92"/>
    <w:rsid w:val="00154142"/>
    <w:rsid w:val="00156989"/>
    <w:rsid w:val="00165A84"/>
    <w:rsid w:val="001D4AF5"/>
    <w:rsid w:val="001E5203"/>
    <w:rsid w:val="0025058A"/>
    <w:rsid w:val="00276C59"/>
    <w:rsid w:val="00283D28"/>
    <w:rsid w:val="002A0D13"/>
    <w:rsid w:val="002A6D2B"/>
    <w:rsid w:val="002B5398"/>
    <w:rsid w:val="002C3671"/>
    <w:rsid w:val="00375832"/>
    <w:rsid w:val="003802C9"/>
    <w:rsid w:val="00392704"/>
    <w:rsid w:val="003A2FD5"/>
    <w:rsid w:val="003B4D8E"/>
    <w:rsid w:val="00412468"/>
    <w:rsid w:val="00416719"/>
    <w:rsid w:val="004326B9"/>
    <w:rsid w:val="004365DA"/>
    <w:rsid w:val="00473F27"/>
    <w:rsid w:val="0047418F"/>
    <w:rsid w:val="004B4846"/>
    <w:rsid w:val="00511196"/>
    <w:rsid w:val="00521499"/>
    <w:rsid w:val="00535408"/>
    <w:rsid w:val="00545F27"/>
    <w:rsid w:val="005745EA"/>
    <w:rsid w:val="00590EB0"/>
    <w:rsid w:val="00591801"/>
    <w:rsid w:val="005931E3"/>
    <w:rsid w:val="005A7573"/>
    <w:rsid w:val="005A7E62"/>
    <w:rsid w:val="005C206E"/>
    <w:rsid w:val="005C4F94"/>
    <w:rsid w:val="005C75A8"/>
    <w:rsid w:val="005D067F"/>
    <w:rsid w:val="005D4972"/>
    <w:rsid w:val="005D580D"/>
    <w:rsid w:val="00650A87"/>
    <w:rsid w:val="00662479"/>
    <w:rsid w:val="006713DD"/>
    <w:rsid w:val="00677A7E"/>
    <w:rsid w:val="006A2BFB"/>
    <w:rsid w:val="006D3939"/>
    <w:rsid w:val="006E28EE"/>
    <w:rsid w:val="006F1A2E"/>
    <w:rsid w:val="006F391F"/>
    <w:rsid w:val="00761E37"/>
    <w:rsid w:val="0079357A"/>
    <w:rsid w:val="007A0008"/>
    <w:rsid w:val="007C03EA"/>
    <w:rsid w:val="007C55A7"/>
    <w:rsid w:val="007D1AD6"/>
    <w:rsid w:val="007D443C"/>
    <w:rsid w:val="00816037"/>
    <w:rsid w:val="008205D0"/>
    <w:rsid w:val="008248C9"/>
    <w:rsid w:val="00842E28"/>
    <w:rsid w:val="00850B9E"/>
    <w:rsid w:val="00854F24"/>
    <w:rsid w:val="00870CC3"/>
    <w:rsid w:val="008B3FFB"/>
    <w:rsid w:val="008C50AD"/>
    <w:rsid w:val="008C54B4"/>
    <w:rsid w:val="008D466E"/>
    <w:rsid w:val="008E23A2"/>
    <w:rsid w:val="009448BB"/>
    <w:rsid w:val="0094755E"/>
    <w:rsid w:val="00956DDD"/>
    <w:rsid w:val="00963C82"/>
    <w:rsid w:val="0096730F"/>
    <w:rsid w:val="00985733"/>
    <w:rsid w:val="009952F0"/>
    <w:rsid w:val="009A3DE9"/>
    <w:rsid w:val="009C24A2"/>
    <w:rsid w:val="009D794D"/>
    <w:rsid w:val="009F388B"/>
    <w:rsid w:val="00A319FD"/>
    <w:rsid w:val="00A320E6"/>
    <w:rsid w:val="00A33D1F"/>
    <w:rsid w:val="00A50257"/>
    <w:rsid w:val="00A52B76"/>
    <w:rsid w:val="00A90C1B"/>
    <w:rsid w:val="00A94C57"/>
    <w:rsid w:val="00AC2030"/>
    <w:rsid w:val="00AC4465"/>
    <w:rsid w:val="00AC7E25"/>
    <w:rsid w:val="00AD18DD"/>
    <w:rsid w:val="00B02ABF"/>
    <w:rsid w:val="00B10781"/>
    <w:rsid w:val="00B1526A"/>
    <w:rsid w:val="00B167AD"/>
    <w:rsid w:val="00B22F27"/>
    <w:rsid w:val="00B32EE8"/>
    <w:rsid w:val="00B3368F"/>
    <w:rsid w:val="00B3559A"/>
    <w:rsid w:val="00B41E9F"/>
    <w:rsid w:val="00B66203"/>
    <w:rsid w:val="00B835EF"/>
    <w:rsid w:val="00B9168B"/>
    <w:rsid w:val="00B92A11"/>
    <w:rsid w:val="00BA67F0"/>
    <w:rsid w:val="00BC5579"/>
    <w:rsid w:val="00BD6621"/>
    <w:rsid w:val="00C03672"/>
    <w:rsid w:val="00C546B2"/>
    <w:rsid w:val="00C7039F"/>
    <w:rsid w:val="00CA34B6"/>
    <w:rsid w:val="00CB3A01"/>
    <w:rsid w:val="00CB752C"/>
    <w:rsid w:val="00CC3F69"/>
    <w:rsid w:val="00CF044C"/>
    <w:rsid w:val="00D01347"/>
    <w:rsid w:val="00D17A32"/>
    <w:rsid w:val="00D32EA5"/>
    <w:rsid w:val="00D366B0"/>
    <w:rsid w:val="00D37596"/>
    <w:rsid w:val="00D41388"/>
    <w:rsid w:val="00D55726"/>
    <w:rsid w:val="00D6164C"/>
    <w:rsid w:val="00D81184"/>
    <w:rsid w:val="00D84889"/>
    <w:rsid w:val="00DB4328"/>
    <w:rsid w:val="00DC15C8"/>
    <w:rsid w:val="00DD14AD"/>
    <w:rsid w:val="00DE342A"/>
    <w:rsid w:val="00DE4C11"/>
    <w:rsid w:val="00E03C71"/>
    <w:rsid w:val="00E41275"/>
    <w:rsid w:val="00E5372F"/>
    <w:rsid w:val="00E637FC"/>
    <w:rsid w:val="00E94491"/>
    <w:rsid w:val="00E96CDA"/>
    <w:rsid w:val="00E97407"/>
    <w:rsid w:val="00EA0F29"/>
    <w:rsid w:val="00EC7769"/>
    <w:rsid w:val="00EF1FB7"/>
    <w:rsid w:val="00F2505F"/>
    <w:rsid w:val="00F60B82"/>
    <w:rsid w:val="00F82C96"/>
    <w:rsid w:val="00FB2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  <w15:docId w15:val="{EEF8947F-4523-4B2D-8F0B-4FC9791E3D8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9D794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794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5B9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26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06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06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06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06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06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88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1108</izvorni_sadrzaj>
    <derivirana_varijabla naziv="DomainObject.Predmet.Broj_1">1108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St-1108/2016</izvorni_sadrzaj>
    <derivirana_varijabla naziv="DomainObject.Predmet.OznakaBroj_1">St-1108/2016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M. B. M. d. o. o. u stečaju</izvorni_sadrzaj>
    <derivirana_varijabla naziv="DomainObject.Predmet.ProtustrankaFormated_1">  Stečajna masa iza M. B. M. d. o. o. u stečaju</derivirana_varijabla>
  </DomainObject.Predmet.ProtustrankaFormated>
  <DomainObject.Predmet.ProtustrankaFormatedOIB>
    <izvorni_sadrzaj>  Stečajna masa iza M. B. M. d. o. o. u stečaju, OIB 39645082885</izvorni_sadrzaj>
    <derivirana_varijabla naziv="DomainObject.Predmet.ProtustrankaFormatedOIB_1">  Stečajna masa iza M. B. M. d. o. o. u stečaju, OIB 39645082885</derivirana_varijabla>
  </DomainObject.Predmet.ProtustrankaFormatedOIB>
  <DomainObject.Predmet.ProtustrankaFormatedWithAdress>
    <izvorni_sadrzaj> Stečajna masa iza M. B. M. d. o. o. u stečaju, Stari trg 7, 52000 Pazin</izvorni_sadrzaj>
    <derivirana_varijabla naziv="DomainObject.Predmet.ProtustrankaFormatedWithAdress_1"> Stečajna masa iza M. B. M. d. o. o. u stečaju, Stari trg 7, 52000 Pazin</derivirana_varijabla>
  </DomainObject.Predmet.ProtustrankaFormatedWithAdress>
  <DomainObject.Predmet.ProtustrankaFormatedWithAdressOIB>
    <izvorni_sadrzaj> Stečajna masa iza M. B. M. d. o. o. u stečaju, OIB 39645082885, Stari trg 7, 52000 Pazin</izvorni_sadrzaj>
    <derivirana_varijabla naziv="DomainObject.Predmet.ProtustrankaFormatedWithAdressOIB_1"> Stečajna masa iza M. B. M. d. o. o. u stečaju, OIB 39645082885, Stari trg 7, 52000 Pazin</derivirana_varijabla>
  </DomainObject.Predmet.ProtustrankaFormatedWithAdressOIB>
  <DomainObject.Predmet.ProtustrankaWithAdress>
    <izvorni_sadrzaj>Stečajna masa iza M. B. M. d. o. o. u stečaju Stari trg 7, 52000 Pazin</izvorni_sadrzaj>
    <derivirana_varijabla naziv="DomainObject.Predmet.ProtustrankaWithAdress_1">Stečajna masa iza M. B. M. d. o. o. u stečaju Stari trg 7, 52000 Pazin</derivirana_varijabla>
  </DomainObject.Predmet.ProtustrankaWithAdress>
  <DomainObject.Predmet.ProtustrankaWithAdressOIB>
    <izvorni_sadrzaj>Stečajna masa iza M. B. M. d. o. o. u stečaju, OIB 39645082885, Stari trg 7, 52000 Pazin</izvorni_sadrzaj>
    <derivirana_varijabla naziv="DomainObject.Predmet.ProtustrankaWithAdressOIB_1">Stečajna masa iza M. B. M. d. o. o. u stečaju, OIB 39645082885, Stari trg 7, 52000 Pazin</derivirana_varijabla>
  </DomainObject.Predmet.ProtustrankaWithAdressOIB>
  <DomainObject.Predmet.ProtustrankaNazivFormated>
    <izvorni_sadrzaj>Stečajna masa iza M. B. M. d. o. o. u stečaju</izvorni_sadrzaj>
    <derivirana_varijabla naziv="DomainObject.Predmet.ProtustrankaNazivFormated_1">Stečajna masa iza M. B. M. d. o. o. u stečaju</derivirana_varijabla>
  </DomainObject.Predmet.ProtustrankaNazivFormated>
  <DomainObject.Predmet.ProtustrankaNazivFormatedOIB>
    <izvorni_sadrzaj>Stečajna masa iza M. B. M. d. o. o. u stečaju, OIB 39645082885</izvorni_sadrzaj>
    <derivirana_varijabla naziv="DomainObject.Predmet.ProtustrankaNazivFormatedOIB_1">Stečajna masa iza M. B. M. d. o. o. u stečaju, OIB 39645082885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OPĆINA BALE - VALLE, BALE zastupanog po punomoćniku Odvj. ALEKSANDAR PUH</izvorni_sadrzaj>
    <derivirana_varijabla naziv="DomainObject.Predmet.StrankaFormated_1">  OPĆINA BALE - VALLE, BALE zastupanog po punomoćniku Odvj. ALEKSANDAR PUH</derivirana_varijabla>
  </DomainObject.Predmet.StrankaFormated>
  <DomainObject.Predmet.StrankaFormatedOIB>
    <izvorni_sadrzaj>  OPĆINA BALE - VALLE, BALE, OIB 05198666627 zastupanog po punomoćniku Odvj. ALEKSANDAR PUH</izvorni_sadrzaj>
    <derivirana_varijabla naziv="DomainObject.Predmet.StrankaFormatedOIB_1">  OPĆINA BALE - VALLE, BALE, OIB 05198666627 zastupanog po punomoćniku Odvj. ALEKSANDAR PUH</derivirana_varijabla>
  </DomainObject.Predmet.StrankaFormatedOIB>
  <DomainObject.Predmet.StrankaFormatedWithAdress>
    <izvorni_sadrzaj> OPĆINA BALE - VALLE, BALE, Trg Tomaso Bembo broj 1, 52211 Bale zastupanog po punomoćniku Odvj. ALEKSANDAR PUH</izvorni_sadrzaj>
    <derivirana_varijabla naziv="DomainObject.Predmet.StrankaFormatedWithAdress_1"> OPĆINA BALE - VALLE, BALE, Trg Tomaso Bembo broj 1, 52211 Bale zastupanog po punomoćniku Odvj. ALEKSANDAR PUH</derivirana_varijabla>
  </DomainObject.Predmet.StrankaFormatedWithAdress>
  <DomainObject.Predmet.StrankaFormatedWithAdressOIB>
    <izvorni_sadrzaj> OPĆINA BALE - VALLE, BALE, OIB 05198666627, Trg Tomaso Bembo broj 1, 52211 Bale zastupanog po punomoćniku Odvj. ALEKSANDAR PUH</izvorni_sadrzaj>
    <derivirana_varijabla naziv="DomainObject.Predmet.StrankaFormatedWithAdressOIB_1"> OPĆINA BALE - VALLE, BALE, OIB 05198666627, Trg Tomaso Bembo broj 1, 52211 Bale zastupanog po punomoćniku Odvj. ALEKSANDAR PUH</derivirana_varijabla>
  </DomainObject.Predmet.StrankaFormatedWithAdressOIB>
  <DomainObject.Predmet.StrankaWithAdress>
    <izvorni_sadrzaj>OPĆINA BALE - VALLE, BALE Trg Tomaso Bembo broj 1,52211 Bale</izvorni_sadrzaj>
    <derivirana_varijabla naziv="DomainObject.Predmet.StrankaWithAdress_1">OPĆINA BALE - VALLE, BALE Trg Tomaso Bembo broj 1,52211 Bale</derivirana_varijabla>
  </DomainObject.Predmet.StrankaWithAdress>
  <DomainObject.Predmet.StrankaWithAdressOIB>
    <izvorni_sadrzaj>OPĆINA BALE - VALLE, BALE, OIB 05198666627, Trg Tomaso Bembo broj 1,52211 Bale</izvorni_sadrzaj>
    <derivirana_varijabla naziv="DomainObject.Predmet.StrankaWithAdressOIB_1">OPĆINA BALE - VALLE, BALE, OIB 05198666627, Trg Tomaso Bembo broj 1,52211 Bale</derivirana_varijabla>
  </DomainObject.Predmet.StrankaWithAdressOIB>
  <DomainObject.Predmet.StrankaNazivFormated>
    <izvorni_sadrzaj>OPĆINA BALE - VALLE, BALE</izvorni_sadrzaj>
    <derivirana_varijabla naziv="DomainObject.Predmet.StrankaNazivFormated_1">OPĆINA BALE - VALLE, BALE</derivirana_varijabla>
  </DomainObject.Predmet.StrankaNazivFormated>
  <DomainObject.Predmet.StrankaNazivFormatedOIB>
    <izvorni_sadrzaj>OPĆINA BALE - VALLE, BALE, OIB 05198666627</izvorni_sadrzaj>
    <derivirana_varijabla naziv="DomainObject.Predmet.StrankaNazivFormatedOIB_1">OPĆINA BALE - VALLE, BALE, OIB 05198666627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57553.10</izvorni_sadrzaj>
    <derivirana_varijabla naziv="DomainObject.Predmet.TrenutnaVrijednost_1">57553.10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OPĆINA BALE - VALLE, BALE zastupanog po punomoćniku Odvj. ALEKSANDAR PUH</item>
    </izvorni_sadrzaj>
    <derivirana_varijabla naziv="DomainObject.Predmet.StrankaListFormated_1">
      <item>OPĆINA BALE - VALLE, BALE zastupanog po punomoćniku Odvj. ALEKSANDAR PUH</item>
    </derivirana_varijabla>
  </DomainObject.Predmet.StrankaListFormated>
  <DomainObject.Predmet.StrankaListFormatedOIB>
    <izvorni_sadrzaj>
      <item>OPĆINA BALE - VALLE, BALE, OIB 05198666627 zastupanog po punomoćniku Odvj. ALEKSANDAR PUH</item>
    </izvorni_sadrzaj>
    <derivirana_varijabla naziv="DomainObject.Predmet.StrankaListFormatedOIB_1">
      <item>OPĆINA BALE - VALLE, BALE, OIB 05198666627 zastupanog po punomoćniku Odvj. ALEKSANDAR PUH</item>
    </derivirana_varijabla>
  </DomainObject.Predmet.StrankaListFormatedOIB>
  <DomainObject.Predmet.StrankaListFormatedWithAdress>
    <izvorni_sadrzaj>
      <item>OPĆINA BALE - VALLE, BALE, Trg Tomaso Bembo broj 1, 52211 Bale zastupanog po punomoćniku Odvj. ALEKSANDAR PUH</item>
    </izvorni_sadrzaj>
    <derivirana_varijabla naziv="DomainObject.Predmet.StrankaListFormatedWithAdress_1">
      <item>OPĆINA BALE - VALLE, BALE, Trg Tomaso Bembo broj 1, 52211 Bale zastupanog po punomoćniku Odvj. ALEKSANDAR PUH</item>
    </derivirana_varijabla>
  </DomainObject.Predmet.StrankaListFormatedWithAdress>
  <DomainObject.Predmet.StrankaListFormatedWithAdressOIB>
    <izvorni_sadrzaj>
      <item>OPĆINA BALE - VALLE, BALE, OIB 05198666627, Trg Tomaso Bembo broj 1, 52211 Bale zastupanog po punomoćniku Odvj. ALEKSANDAR PUH</item>
    </izvorni_sadrzaj>
    <derivirana_varijabla naziv="DomainObject.Predmet.StrankaListFormatedWithAdressOIB_1">
      <item>OPĆINA BALE - VALLE, BALE, OIB 05198666627, Trg Tomaso Bembo broj 1, 52211 Bale zastupanog po punomoćniku Odvj. ALEKSANDAR PUH</item>
    </derivirana_varijabla>
  </DomainObject.Predmet.StrankaListFormatedWithAdressOIB>
  <DomainObject.Predmet.StrankaListNazivFormated>
    <izvorni_sadrzaj>
      <item>OPĆINA BALE - VALLE, BALE</item>
    </izvorni_sadrzaj>
    <derivirana_varijabla naziv="DomainObject.Predmet.StrankaListNazivFormated_1">
      <item>OPĆINA BALE - VALLE, BALE</item>
    </derivirana_varijabla>
  </DomainObject.Predmet.StrankaListNazivFormated>
  <DomainObject.Predmet.StrankaListNazivFormatedOIB>
    <izvorni_sadrzaj>
      <item>OPĆINA BALE - VALLE, BALE, OIB 05198666627</item>
    </izvorni_sadrzaj>
    <derivirana_varijabla naziv="DomainObject.Predmet.StrankaListNazivFormatedOIB_1">
      <item>OPĆINA BALE - VALLE, BALE, OIB 05198666627</item>
    </derivirana_varijabla>
  </DomainObject.Predmet.StrankaListNazivFormatedOIB>
  <DomainObject.Predmet.ProtuStrankaListFormated>
    <izvorni_sadrzaj>
      <item>Stečajna masa iza M. B. M. d. o. o. u stečaju</item>
    </izvorni_sadrzaj>
    <derivirana_varijabla naziv="DomainObject.Predmet.ProtuStrankaListFormated_1">
      <item>Stečajna masa iza M. B. M. d. o. o. u stečaju</item>
    </derivirana_varijabla>
  </DomainObject.Predmet.ProtuStrankaListFormated>
  <DomainObject.Predmet.ProtuStrankaListFormatedOIB>
    <izvorni_sadrzaj>
      <item>Stečajna masa iza M. B. M. d. o. o. u stečaju, OIB 39645082885</item>
    </izvorni_sadrzaj>
    <derivirana_varijabla naziv="DomainObject.Predmet.ProtuStrankaListFormatedOIB_1">
      <item>Stečajna masa iza M. B. M. d. o. o. u stečaju, OIB 39645082885</item>
    </derivirana_varijabla>
  </DomainObject.Predmet.ProtuStrankaListFormatedOIB>
  <DomainObject.Predmet.ProtuStrankaListFormatedWithAdress>
    <izvorni_sadrzaj>
      <item>Stečajna masa iza M. B. M. d. o. o. u stečaju, Stari trg 7, 52000 Pazin</item>
    </izvorni_sadrzaj>
    <derivirana_varijabla naziv="DomainObject.Predmet.ProtuStrankaListFormatedWithAdress_1">
      <item>Stečajna masa iza M. B. M. d. o. o. u stečaju, Stari trg 7, 52000 Pazin</item>
    </derivirana_varijabla>
  </DomainObject.Predmet.ProtuStrankaListFormatedWithAdress>
  <DomainObject.Predmet.ProtuStrankaListFormatedWithAdressOIB>
    <izvorni_sadrzaj>
      <item>Stečajna masa iza M. B. M. d. o. o. u stečaju, OIB 39645082885, Stari trg 7, 52000 Pazin</item>
    </izvorni_sadrzaj>
    <derivirana_varijabla naziv="DomainObject.Predmet.ProtuStrankaListFormatedWithAdressOIB_1">
      <item>Stečajna masa iza M. B. M. d. o. o. u stečaju, OIB 39645082885, Stari trg 7, 52000 Pazin</item>
    </derivirana_varijabla>
  </DomainObject.Predmet.ProtuStrankaListFormatedWithAdressOIB>
  <DomainObject.Predmet.ProtuStrankaListNazivFormated>
    <izvorni_sadrzaj>
      <item>Stečajna masa iza M. B. M. d. o. o. u stečaju</item>
    </izvorni_sadrzaj>
    <derivirana_varijabla naziv="DomainObject.Predmet.ProtuStrankaListNazivFormated_1">
      <item>Stečajna masa iza M. B. M. d. o. o. u stečaju</item>
    </derivirana_varijabla>
  </DomainObject.Predmet.ProtuStrankaListNazivFormated>
  <DomainObject.Predmet.ProtuStrankaListNazivFormatedOIB>
    <izvorni_sadrzaj>
      <item>Stečajna masa iza M. B. M. d. o. o. u stečaju, OIB 39645082885</item>
    </izvorni_sadrzaj>
    <derivirana_varijabla naziv="DomainObject.Predmet.ProtuStrankaListNazivFormatedOIB_1">
      <item>Stečajna masa iza M. B. M. d. o. o. u stečaju, OIB 39645082885</item>
    </derivirana_varijabla>
  </DomainObject.Predmet.ProtuStrankaListNazivFormatedOIB>
  <DomainObject.Predmet.OstaliListFormated>
    <izvorni_sadrzaj>
      <item>Odvj. ALEKSANDAR PUH punomoćnik sudionika u postupku OPĆINA BALE - VALLE, BALE</item>
    </izvorni_sadrzaj>
    <derivirana_varijabla naziv="DomainObject.Predmet.OstaliListFormated_1">
      <item>Odvj. ALEKSANDAR PUH punomoćnik sudionika u postupku OPĆINA BALE - VALLE, BALE</item>
    </derivirana_varijabla>
  </DomainObject.Predmet.OstaliListFormated>
  <DomainObject.Predmet.OstaliListFormatedOIB>
    <izvorni_sadrzaj>
      <item>Odvj. ALEKSANDAR PUH punomoćnik sudionika u postupku OPĆINA BALE - VALLE, BALE</item>
    </izvorni_sadrzaj>
    <derivirana_varijabla naziv="DomainObject.Predmet.OstaliListFormatedOIB_1">
      <item>Odvj. ALEKSANDAR PUH punomoćnik sudionika u postupku OPĆINA BALE - VALLE, BALE</item>
    </derivirana_varijabla>
  </DomainObject.Predmet.OstaliListFormatedOIB>
  <DomainObject.Predmet.OstaliListFormatedWithAdress>
    <izvorni_sadrzaj>
      <item>Odvj. ALEKSANDAR PUH, Leharova 1 (II kat), 52100 Pula punomoćnik sudionika u postupku OPĆINA BALE - VALLE, BALE</item>
    </izvorni_sadrzaj>
    <derivirana_varijabla naziv="DomainObject.Predmet.OstaliListFormatedWithAdress_1">
      <item>Odvj. ALEKSANDAR PUH, Leharova 1 (II kat), 52100 Pula punomoćnik sudionika u postupku OPĆINA BALE - VALLE, BALE</item>
    </derivirana_varijabla>
  </DomainObject.Predmet.OstaliListFormatedWithAdress>
  <DomainObject.Predmet.OstaliListFormatedWithAdressOIB>
    <izvorni_sadrzaj>
      <item>Odvj. ALEKSANDAR PUH, Leharova 1 (II kat), 52100 Pula punomoćnik sudionika u postupku OPĆINA BALE - VALLE, BALE</item>
    </izvorni_sadrzaj>
    <derivirana_varijabla naziv="DomainObject.Predmet.OstaliListFormatedWithAdressOIB_1">
      <item>Odvj. ALEKSANDAR PUH, Leharova 1 (II kat), 52100 Pula punomoćnik sudionika u postupku OPĆINA BALE - VALLE, BALE</item>
    </derivirana_varijabla>
  </DomainObject.Predmet.OstaliListFormatedWithAdressOIB>
  <DomainObject.Predmet.OstaliListNazivFormated>
    <izvorni_sadrzaj>
      <item>Odvj. ALEKSANDAR PUH</item>
    </izvorni_sadrzaj>
    <derivirana_varijabla naziv="DomainObject.Predmet.OstaliListNazivFormated_1">
      <item>Odvj. ALEKSANDAR PUH</item>
    </derivirana_varijabla>
  </DomainObject.Predmet.OstaliListNazivFormated>
  <DomainObject.Predmet.OstaliListNazivFormatedOIB>
    <izvorni_sadrzaj>
      <item>Odvj. ALEKSANDAR PUH</item>
    </izvorni_sadrzaj>
    <derivirana_varijabla naziv="DomainObject.Predmet.OstaliListNazivFormatedOIB_1">
      <item>Odvj. ALEKSANDAR PUH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OPĆINA BALE - VALLE, BALE</izvorni_sadrzaj>
    <derivirana_varijabla naziv="DomainObject.Predmet.StrankaIDrugi_1">OPĆINA BALE - VALLE, BALE</derivirana_varijabla>
  </DomainObject.Predmet.StrankaIDrugi>
  <DomainObject.Predmet.ProtustrankaIDrugi>
    <izvorni_sadrzaj>Stečajna masa iza M. B. M. d. o. o. u stečaju</izvorni_sadrzaj>
    <derivirana_varijabla naziv="DomainObject.Predmet.ProtustrankaIDrugi_1">Stečajna masa iza M. B. M. d. o. o. u stečaju</derivirana_varijabla>
  </DomainObject.Predmet.ProtustrankaIDrugi>
  <DomainObject.Predmet.StrankaIDrugiAdressOIB>
    <izvorni_sadrzaj>OPĆINA BALE - VALLE, BALE, OIB 05198666627, Trg Tomaso Bembo broj 1, 52211 Bale</izvorni_sadrzaj>
    <derivirana_varijabla naziv="DomainObject.Predmet.StrankaIDrugiAdressOIB_1">OPĆINA BALE - VALLE, BALE, OIB 05198666627, Trg Tomaso Bembo broj 1, 52211 Bale</derivirana_varijabla>
  </DomainObject.Predmet.StrankaIDrugiAdressOIB>
  <DomainObject.Predmet.ProtustrankaIDrugiAdressOIB>
    <izvorni_sadrzaj>Stečajna masa iza M. B. M. d. o. o. u stečaju, OIB 39645082885, Stari trg 7, 52000 Pazin</izvorni_sadrzaj>
    <derivirana_varijabla naziv="DomainObject.Predmet.ProtustrankaIDrugiAdressOIB_1">Stečajna masa iza M. B. M. d. o. o. u stečaju, OIB 39645082885, Stari trg 7,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M. B. M. d. o. o. u stečaju</item>
      <item>Odvj. ALEKSANDAR PUH</item>
      <item>OPĆINA BALE - VALLE, BALE</item>
    </izvorni_sadrzaj>
    <derivirana_varijabla naziv="DomainObject.Predmet.SudioniciListNaziv_1">
      <item>Stečajna masa iza M. B. M. d. o. o. u stečaju</item>
      <item>Odvj. ALEKSANDAR PUH</item>
      <item>OPĆINA BALE - VALLE, BALE</item>
    </derivirana_varijabla>
  </DomainObject.Predmet.SudioniciListNaziv>
  <DomainObject.Predmet.SudioniciListAdressOIB>
    <izvorni_sadrzaj>
      <item>Stečajna masa iza M. B. M. d. o. o. u stečaju, OIB 39645082885, Stari trg 7,52000 Pazin</item>
      <item>Odvj. ALEKSANDAR PUH, Leharova 1 (II kat),52100 Pula</item>
      <item>OPĆINA BALE - VALLE, BALE, OIB 05198666627, Trg Tomaso Bembo broj 1,52211 Bale</item>
    </izvorni_sadrzaj>
    <derivirana_varijabla naziv="DomainObject.Predmet.SudioniciListAdressOIB_1">
      <item>Stečajna masa iza M. B. M. d. o. o. u stečaju, OIB 39645082885, Stari trg 7,52000 Pazin</item>
      <item>Odvj. ALEKSANDAR PUH, Leharova 1 (II kat),52100 Pula</item>
      <item>OPĆINA BALE - VALLE, BALE, OIB 05198666627, Trg Tomaso Bembo broj 1,52211 Bale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39645082885</item>
      <item>, OIB null</item>
      <item>, OIB 05198666627</item>
    </izvorni_sadrzaj>
    <derivirana_varijabla naziv="DomainObject.Predmet.SudioniciListNazivOIB_1">
      <item>, OIB 39645082885</item>
      <item>, OIB null</item>
      <item>, OIB 05198666627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St-1108/2016-83</izvorni_sadrzaj>
    <derivirana_varijabla naziv="DomainObject.PredzadnjaOdlukaIzPredmeta.Oznaka_1">St-1108/2016-83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FDF6A5-EC57-4CF1-9F14-B632143E0B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190</properties:Words>
  <properties:Characters>868</properties:Characters>
  <properties:Lines>49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2019-02-18T12:13:00Z</dcterms:created>
  <dc:creator>jjeromela</dc:creator>
  <cp:lastModifiedBy>Lorena Paris Aničić</cp:lastModifiedBy>
  <cp:lastPrinted>2019-02-18T12:16:00Z</cp:lastPrinted>
  <dcterms:modified xmlns:xsi="http://www.w3.org/2001/XMLSchema-instance" xsi:type="dcterms:W3CDTF">2019-02-19T07:16:00Z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-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