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d453" w14:paraId="5b5d453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75EA4">
        <w:t>3570</w:t>
      </w:r>
      <w:r w:rsidR="00993073">
        <w:t>/16-</w:t>
      </w:r>
      <w:r w:rsidR="00B75EA4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7D7CD2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B75EA4">
        <w:t>KRISTAL LAZANSKI d.o.o., OIB: 78042473983, Klanjec, Lijepe naše 6</w:t>
      </w:r>
      <w:r w:rsidRPr="007D7CD2">
        <w:t xml:space="preserve">, </w:t>
      </w:r>
      <w:r w:rsidR="007D7CD2" w:rsidRPr="007D7CD2">
        <w:t>6</w:t>
      </w:r>
      <w:r w:rsidRPr="007D7CD2">
        <w:t xml:space="preserve">. </w:t>
      </w:r>
      <w:r w:rsidR="007D7CD2" w:rsidRPr="007D7CD2">
        <w:t>veljače</w:t>
      </w:r>
      <w:r w:rsidRPr="007D7CD2">
        <w:t xml:space="preserve"> 201</w:t>
      </w:r>
      <w:r w:rsidR="007D7CD2" w:rsidRPr="007D7CD2">
        <w:t>8</w:t>
      </w:r>
      <w:r w:rsidRPr="007D7CD2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7D7CD2">
      <w:pPr>
        <w:ind w:firstLine="708"/>
        <w:jc w:val="both"/>
      </w:pPr>
      <w:r w:rsidRPr="00A93839">
        <w:t xml:space="preserve">I. Otvara se stečajni postupak nad dužnikom </w:t>
      </w:r>
      <w:r w:rsidR="00B75EA4">
        <w:t>KRISTAL LAZANSKI d.o.o., OIB: 78042473983, Klanjec, Lijepe naše 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7D7CD2">
        <w:t xml:space="preserve">Zagrebu </w:t>
      </w:r>
      <w:r w:rsidR="007D7CD2" w:rsidRPr="007D7CD2">
        <w:t>6</w:t>
      </w:r>
      <w:r w:rsidR="008E4EF5" w:rsidRPr="007D7CD2">
        <w:t xml:space="preserve">. </w:t>
      </w:r>
      <w:r w:rsidR="007D7CD2" w:rsidRPr="007D7CD2">
        <w:t>veljače</w:t>
      </w:r>
      <w:r w:rsidRPr="007D7CD2">
        <w:rPr>
          <w:lang w:val="pt-BR"/>
        </w:rPr>
        <w:t xml:space="preserve"> 201</w:t>
      </w:r>
      <w:r w:rsidR="007D7CD2" w:rsidRPr="007D7CD2">
        <w:rPr>
          <w:lang w:val="pt-BR"/>
        </w:rPr>
        <w:t>8</w:t>
      </w:r>
      <w:r w:rsidRPr="007D7CD2">
        <w:t xml:space="preserve">. u </w:t>
      </w:r>
      <w:r w:rsidR="00C70ACC" w:rsidRPr="007D7CD2">
        <w:t>1</w:t>
      </w:r>
      <w:r w:rsidR="007D7CD2" w:rsidRPr="007D7CD2">
        <w:t>1</w:t>
      </w:r>
      <w:r w:rsidR="00C70ACC" w:rsidRPr="007D7CD2">
        <w:t>.</w:t>
      </w:r>
      <w:r w:rsidR="00241EA3" w:rsidRPr="007D7CD2">
        <w:t>0</w:t>
      </w:r>
      <w:r w:rsidR="00DC7C75" w:rsidRPr="007D7CD2">
        <w:t>0</w:t>
      </w:r>
      <w:r w:rsidRPr="007D7CD2">
        <w:t xml:space="preserve"> sati.</w:t>
      </w:r>
    </w:p>
    <w:p w:rsidRDefault="00A93839" w:rsidP="007D7CD2" w:rsidR="00A93839" w:rsidRPr="007D7CD2">
      <w:pPr>
        <w:ind w:firstLine="708"/>
        <w:jc w:val="both"/>
      </w:pPr>
      <w:r w:rsidRPr="00DC7C75">
        <w:t xml:space="preserve">II. Za stečajnog upravitelja imenuje se </w:t>
      </w:r>
      <w:r w:rsidR="007D7CD2" w:rsidRPr="009A7BED">
        <w:t>Zlatko Kosec, OIB 708757</w:t>
      </w:r>
      <w:r w:rsidR="007D7CD2">
        <w:t>93577, Mali Bukovec, Dubovica 4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B75EA4">
        <w:t>KRISTAL LAZANSKI d.o.o., OIB: 78042473983, Klanjec, Lijepe naše 6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B75EA4">
        <w:t>KRISTAL LAZANSKI d.o.o., OIB: 78042473983, Klanjec, Lijepe naše 6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B75EA4" w:rsidP="00B75EA4" w:rsidR="00B75EA4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145 dana, u ukupnom iznosu od 3.273,90 kn, kao i da dužnik ima 1 zaposlenog.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2223A7" w:rsidP="002223A7" w:rsidR="002223A7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75EA4" w:rsidP="00B75EA4" w:rsidR="00B75EA4">
      <w:pPr>
        <w:pStyle w:val="Tijeloteksta"/>
        <w:ind w:firstLine="708"/>
      </w:pPr>
      <w:r w:rsidRPr="00350BA2">
        <w:t xml:space="preserve">Sud je </w:t>
      </w:r>
      <w:r>
        <w:t>sukladno odredbi čl.</w:t>
      </w:r>
      <w:r w:rsidRPr="00AD7215">
        <w:t xml:space="preserve"> 115. st. 1. SZ-a</w:t>
      </w:r>
      <w:r>
        <w:t xml:space="preserve"> </w:t>
      </w:r>
      <w:r w:rsidRPr="00350BA2">
        <w:t xml:space="preserve">rješenjem od 22. </w:t>
      </w:r>
      <w:r>
        <w:t>svibnja 2017</w:t>
      </w:r>
      <w:r w:rsidRPr="00350BA2">
        <w:t xml:space="preserve">. pokrenuo prethodni postupak nad dužnikom. </w:t>
      </w:r>
      <w:r>
        <w:t xml:space="preserve">Zastupnik po zakonu dužnika uredno je primio navedeno rješenje i zaključak od 22. svibnja 2017., kojim je pozvan na ročište 6. rujna 2017., a na koje ročište nije pristupio te nije osporio predlagateljeve tvrdnje o postojanju stečajnog razloga nesposobnosti za plaćanje.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B75EA4" w:rsidP="00B75EA4" w:rsidR="00B75EA4" w:rsidRPr="00350BA2">
      <w:pPr>
        <w:pStyle w:val="Tijeloteksta"/>
        <w:ind w:firstLine="708"/>
      </w:pPr>
      <w:r>
        <w:t>Slijedom navedenog, sud je uvidom u Zajednički informacijski sustav zemljišnih knjiga i katastra utvrdio da dužnik na dan 6. rujna 2017. nije vlasnik nekretnina (list 20 spisa).</w:t>
      </w:r>
    </w:p>
    <w:p w:rsidRDefault="00B75EA4" w:rsidP="00B75EA4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19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24</w:t>
      </w:r>
      <w:r w:rsidRPr="00350BA2">
        <w:t xml:space="preserve"> spisa) iz kojeg proizlazi da dužnik nije evidentiran kao vlasnik vozila. </w:t>
      </w:r>
    </w:p>
    <w:p w:rsidRDefault="00E82DB3" w:rsidP="00B75EA4" w:rsidR="00B75EA4">
      <w:pPr>
        <w:jc w:val="both"/>
      </w:pPr>
      <w:r>
        <w:tab/>
      </w:r>
      <w:r w:rsidR="00B75EA4">
        <w:t>Uvidom u dopis FINE od 18. svibnja 2017. (list 6 spisa) utvrđeno je da je dužnik na dan 16. svibnja 2017. u Očevidniku redoslijeda osnova za plaćanje imao neizvršene osnove za plaćanje u neprekinutom razdoblju od 767 dana u ukupnom iznosu od 3.720,33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B75EA4">
        <w:t>5.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75EA4">
        <w:t>05.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7D7CD2">
      <w:pPr>
        <w:jc w:val="center"/>
      </w:pPr>
      <w:r w:rsidRPr="00372077">
        <w:t xml:space="preserve">U </w:t>
      </w:r>
      <w:r w:rsidR="00C12410" w:rsidRPr="007D7CD2">
        <w:t>Zagreb</w:t>
      </w:r>
      <w:r w:rsidR="00CA4E71" w:rsidRPr="007D7CD2">
        <w:t xml:space="preserve">u </w:t>
      </w:r>
      <w:r w:rsidR="007D7CD2" w:rsidRPr="007D7CD2">
        <w:t>6</w:t>
      </w:r>
      <w:r w:rsidR="00934FAE" w:rsidRPr="007D7CD2">
        <w:t xml:space="preserve">. </w:t>
      </w:r>
      <w:r w:rsidR="007D7CD2" w:rsidRPr="007D7CD2">
        <w:t>veljače</w:t>
      </w:r>
      <w:r w:rsidR="00B6336F" w:rsidRPr="007D7CD2">
        <w:t xml:space="preserve"> </w:t>
      </w:r>
      <w:r w:rsidR="006A7E02" w:rsidRPr="007D7CD2">
        <w:t>201</w:t>
      </w:r>
      <w:r w:rsidR="007D7CD2" w:rsidRPr="007D7CD2">
        <w:t>8</w:t>
      </w:r>
      <w:r w:rsidR="00C12410" w:rsidRPr="007D7CD2">
        <w:t>.</w:t>
      </w:r>
    </w:p>
    <w:p w:rsidRDefault="00C12410" w:rsidP="00C12410" w:rsidR="00C12410" w:rsidRPr="002223A7">
      <w:pPr>
        <w:rPr>
          <w:color w:val="FF0000"/>
        </w:rPr>
      </w:pPr>
    </w:p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337D3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8337D3" w:rsidP="007B64C7" w:rsidR="008337D3">
      <w:pPr>
        <w:ind w:firstLine="708" w:left="3540"/>
        <w:jc w:val="right"/>
      </w:pPr>
      <w:r>
        <w:t>Za točnost otpravka-ovlašteni službenik:</w:t>
      </w:r>
    </w:p>
    <w:p w:rsidRDefault="008337D3" w:rsidP="007B64C7" w:rsidR="008337D3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337D3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90007">
          <w:t>35</w:t>
        </w:r>
        <w:r w:rsidR="00B75EA4">
          <w:t>70</w:t>
        </w:r>
        <w:r w:rsidR="00D12E99">
          <w:t>/</w:t>
        </w:r>
        <w:r w:rsidR="00993073">
          <w:t>16</w:t>
        </w:r>
        <w:r w:rsidR="006A7E02">
          <w:t>-</w:t>
        </w:r>
        <w:r w:rsidR="00B75EA4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2ADD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D7CD2"/>
    <w:rsid w:val="007E349A"/>
    <w:rsid w:val="00830ADC"/>
    <w:rsid w:val="008337D3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3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3570</izvorni_sadrzaj>
    <derivirana_varijabla naziv="DomainObject.Predmet.Broj_1">3570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St-3570/2016</izvorni_sadrzaj>
    <derivirana_varijabla naziv="DomainObject.Predmet.OznakaBroj_1">St-3570/2016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KRISTAL LAZANSKI  d.o.o. zastupanog po punomoćniku Ivana Lazanski</izvorni_sadrzaj>
    <derivirana_varijabla naziv="DomainObject.Predmet.ProtustrankaFormated_1">  KRISTAL LAZANSKI  d.o.o. zastupanog po punomoćniku Ivana Lazanski</derivirana_varijabla>
  </DomainObject.Predmet.ProtustrankaFormated>
  <DomainObject.Predmet.ProtustrankaFormatedOIB>
    <izvorni_sadrzaj>  KRISTAL LAZANSKI  d.o.o., OIB 78042473983 zastupanog po punomoćniku Ivana Lazanski</izvorni_sadrzaj>
    <derivirana_varijabla naziv="DomainObject.Predmet.ProtustrankaFormatedOIB_1">  KRISTAL LAZANSKI  d.o.o., OIB 78042473983 zastupanog po punomoćniku Ivana Lazanski</derivirana_varijabla>
  </DomainObject.Predmet.ProtustrankaFormatedOIB>
  <DomainObject.Predmet.ProtustrankaFormatedWithAdress>
    <izvorni_sadrzaj> KRISTAL LAZANSKI  d.o.o., Lijepe naše 6, 49290 Klanjec zastupanog po punomoćniku Ivana Lazanski</izvorni_sadrzaj>
    <derivirana_varijabla naziv="DomainObject.Predmet.ProtustrankaFormatedWithAdress_1"> KRISTAL LAZANSKI  d.o.o., Lijepe naše 6, 49290 Klanjec zastupanog po punomoćniku Ivana Lazanski</derivirana_varijabla>
  </DomainObject.Predmet.ProtustrankaFormatedWithAdress>
  <DomainObject.Predmet.ProtustrankaFormatedWithAdressOIB>
    <izvorni_sadrzaj> KRISTAL LAZANSKI  d.o.o., OIB 78042473983, Lijepe naše 6, 49290 Klanjec zastupanog po punomoćniku Ivana Lazanski</izvorni_sadrzaj>
    <derivirana_varijabla naziv="DomainObject.Predmet.ProtustrankaFormatedWithAdressOIB_1"> KRISTAL LAZANSKI  d.o.o., OIB 78042473983, Lijepe naše 6, 49290 Klanjec zastupanog po punomoćniku Ivana Lazanski</derivirana_varijabla>
  </DomainObject.Predmet.ProtustrankaFormatedWithAdressOIB>
  <DomainObject.Predmet.ProtustrankaWithAdress>
    <izvorni_sadrzaj>KRISTAL LAZANSKI  d.o.o. Lijepe naše 6, 49290 Klanjec</izvorni_sadrzaj>
    <derivirana_varijabla naziv="DomainObject.Predmet.ProtustrankaWithAdress_1">KRISTAL LAZANSKI  d.o.o. Lijepe naše 6, 49290 Klanjec</derivirana_varijabla>
  </DomainObject.Predmet.ProtustrankaWithAdress>
  <DomainObject.Predmet.ProtustrankaWithAdressOIB>
    <izvorni_sadrzaj>KRISTAL LAZANSKI  d.o.o., OIB 78042473983, Lijepe naše 6, 49290 Klanjec</izvorni_sadrzaj>
    <derivirana_varijabla naziv="DomainObject.Predmet.ProtustrankaWithAdressOIB_1">KRISTAL LAZANSKI  d.o.o., OIB 78042473983, Lijepe naše 6, 49290 Klanjec</derivirana_varijabla>
  </DomainObject.Predmet.ProtustrankaWithAdressOIB>
  <DomainObject.Predmet.ProtustrankaNazivFormated>
    <izvorni_sadrzaj>KRISTAL LAZANSKI  d.o.o.</izvorni_sadrzaj>
    <derivirana_varijabla naziv="DomainObject.Predmet.ProtustrankaNazivFormated_1">KRISTAL LAZANSKI  d.o.o.</derivirana_varijabla>
  </DomainObject.Predmet.ProtustrankaNazivFormated>
  <DomainObject.Predmet.ProtustrankaNazivFormatedOIB>
    <izvorni_sadrzaj>KRISTAL LAZANSKI  d.o.o., OIB 78042473983</izvorni_sadrzaj>
    <derivirana_varijabla naziv="DomainObject.Predmet.ProtustrankaNazivFormatedOIB_1">KRISTAL LAZANSKI  d.o.o., OIB 78042473983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Lazanski; VJEROVNICI</izvorni_sadrzaj>
    <derivirana_varijabla naziv="DomainObject.Predmet.StrankaFormated_1">  FINA Regionalni centar Zagreb; Ivana Lazanski; VJEROVNICI</derivirana_varijabla>
  </DomainObject.Predmet.StrankaFormated>
  <DomainObject.Predmet.StrankaFormatedOIB>
    <izvorni_sadrzaj>  FINA Regionalni centar Zagreb, OIB 85821130368; Ivana Lazanski, OIB 32049742490; VJEROVNICI</izvorni_sadrzaj>
    <derivirana_varijabla naziv="DomainObject.Predmet.StrankaFormatedOIB_1">  FINA Regionalni centar Zagreb, OIB 85821130368; Ivana Lazanski, OIB 32049742490; VJEROVNICI</derivirana_varijabla>
  </DomainObject.Predmet.StrankaFormatedOIB>
  <DomainObject.Predmet.StrankaFormatedWithAdress>
    <izvorni_sadrzaj> FINA Regionalni centar Zagreb, Trg svibanjskih žrtava 1995. br. 1, 10000 Zagreb; Ivana Lazanski, Tomaševec 21, 49290 Tomaševec; VJEROVNICI</izvorni_sadrzaj>
    <derivirana_varijabla naziv="DomainObject.Predmet.StrankaFormatedWithAdress_1"> FINA Regionalni centar Zagreb, Trg svibanjskih žrtava 1995. br. 1, 10000 Zagreb; Ivana Lazanski, Tomaševec 21, 49290 Tomaševec; VJEROVNICI</derivirana_varijabla>
  </DomainObject.Predmet.StrankaFormatedWithAdress>
  <DomainObject.Predmet.StrankaFormatedWithAdressOIB>
    <izvorni_sadrzaj> FINA Regionalni centar Zagreb, OIB 85821130368, Trg svibanjskih žrtava 1995. br. 1, 10000 Zagreb; Ivana Lazanski, OIB 32049742490, Tomaševec 21, 49290 Tomaševec; VJEROVNICI</izvorni_sadrzaj>
    <derivirana_varijabla naziv="DomainObject.Predmet.StrankaFormatedWithAdressOIB_1"> FINA Regionalni centar Zagreb, OIB 85821130368, Trg svibanjskih žrtava 1995. br. 1, 10000 Zagreb; Ivana Lazanski, OIB 32049742490, Tomaševec 21, 49290 Tomaševec; VJEROVNICI</derivirana_varijabla>
  </DomainObject.Predmet.StrankaFormatedWithAdressOIB>
  <DomainObject.Predmet.StrankaWithAdress>
    <izvorni_sadrzaj>FINA Regionalni centar Zagreb Trg svibanjskih žrtava 1995. br. 1,10000 Zagreb,Ivana Lazanski Tomaševec 21,49290 Tomaševec,VJEROVNICI </izvorni_sadrzaj>
    <derivirana_varijabla naziv="DomainObject.Predmet.StrankaWithAdress_1">FINA Regionalni centar Zagreb Trg svibanjskih žrtava 1995. br. 1,10000 Zagreb,Ivana Lazanski Tomaševec 21,49290 Tomaševec,VJEROVNICI </derivirana_varijabla>
  </DomainObject.Predmet.StrankaWithAdress>
  <DomainObject.Predmet.StrankaWithAdressOIB>
    <izvorni_sadrzaj>FINA Regionalni centar Zagreb, OIB 85821130368, Trg svibanjskih žrtava 1995. br. 1,10000 Zagreb,Ivana Lazanski, OIB 32049742490, Tomaševec 21,49290 Tomaševec,VJEROVNICI</izvorni_sadrzaj>
    <derivirana_varijabla naziv="DomainObject.Predmet.StrankaWithAdressOIB_1">FINA Regionalni centar Zagreb, OIB 85821130368, Trg svibanjskih žrtava 1995. br. 1,10000 Zagreb,Ivana Lazanski, OIB 32049742490, Tomaševec 21,49290 Tomaševec,VJEROVNICI</derivirana_varijabla>
  </DomainObject.Predmet.StrankaWithAdressOIB>
  <DomainObject.Predmet.StrankaNazivFormated>
    <izvorni_sadrzaj>FINA Regionalni centar Zagreb,Ivana Lazanski,VJEROVNICI</izvorni_sadrzaj>
    <derivirana_varijabla naziv="DomainObject.Predmet.StrankaNazivFormated_1">FINA Regionalni centar Zagreb,Ivana Lazanski,VJEROVNICI</derivirana_varijabla>
  </DomainObject.Predmet.StrankaNazivFormated>
  <DomainObject.Predmet.StrankaNazivFormatedOIB>
    <izvorni_sadrzaj>FINA Regionalni centar Zagreb, OIB 85821130368,Ivana Lazanski, OIB 32049742490,VJEROVNICI</izvorni_sadrzaj>
    <derivirana_varijabla naziv="DomainObject.Predmet.StrankaNazivFormatedOIB_1">FINA Regionalni centar Zagreb, OIB 85821130368,Ivana Lazanski, OIB 32049742490,VJEROVNICI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Ivana Lazanski</item>
      <item>VJEROVNICI</item>
    </izvorni_sadrzaj>
    <derivirana_varijabla naziv="DomainObject.Predmet.StrankaListFormated_1">
      <item>FINA Regionalni centar Zagreb</item>
      <item>Ivana Lazanski</item>
      <item>VJEROVNICI</item>
    </derivirana_varijabla>
  </DomainObject.Predmet.StrankaListFormated>
  <DomainObject.Predmet.StrankaListFormatedOIB>
    <izvorni_sadrzaj>
      <item>FINA Regionalni centar Zagreb, OIB 85821130368</item>
      <item>Ivana Lazanski, OIB 32049742490</item>
      <item>VJEROVNICI</item>
    </izvorni_sadrzaj>
    <derivirana_varijabla naziv="DomainObject.Predmet.StrankaListFormatedOIB_1">
      <item>FINA Regionalni centar Zagreb, OIB 85821130368</item>
      <item>Ivana Lazanski, OIB 32049742490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Lazanski, Tomaševec 21, 49290 Tomaševec</item>
      <item>VJEROVNICI</item>
    </izvorni_sadrzaj>
    <derivirana_varijabla naziv="DomainObject.Predmet.StrankaListFormatedWithAdress_1">
      <item>FINA Regionalni centar Zagreb, Trg svibanjskih žrtava 1995. br. 1, 10000 Zagreb</item>
      <item>Ivana Lazanski, Tomaševec 21, 49290 Tomaševec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Lazanski, OIB 32049742490, Tomaševec 21, 49290 Tomaševec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Ivana Lazanski, OIB 32049742490, Tomaševec 21, 49290 Tomaševec</item>
      <item>VJEROVNICI</item>
    </derivirana_varijabla>
  </DomainObject.Predmet.StrankaListFormatedWithAdressOIB>
  <DomainObject.Predmet.StrankaListNazivFormated>
    <izvorni_sadrzaj>
      <item>FINA Regionalni centar Zagreb</item>
      <item>Ivana Lazanski</item>
      <item>VJEROVNICI</item>
    </izvorni_sadrzaj>
    <derivirana_varijabla naziv="DomainObject.Predmet.StrankaListNazivFormated_1">
      <item>FINA Regionalni centar Zagreb</item>
      <item>Ivana Lazanski</item>
      <item>VJEROVNICI</item>
    </derivirana_varijabla>
  </DomainObject.Predmet.StrankaListNazivFormated>
  <DomainObject.Predmet.StrankaListNazivFormatedOIB>
    <izvorni_sadrzaj>
      <item>FINA Regionalni centar Zagreb, OIB 85821130368</item>
      <item>Ivana Lazanski, OIB 32049742490</item>
      <item>VJEROVNICI</item>
    </izvorni_sadrzaj>
    <derivirana_varijabla naziv="DomainObject.Predmet.StrankaListNazivFormatedOIB_1">
      <item>FINA Regionalni centar Zagreb, OIB 85821130368</item>
      <item>Ivana Lazanski, OIB 32049742490</item>
      <item>VJEROVNICI</item>
    </derivirana_varijabla>
  </DomainObject.Predmet.StrankaListNazivFormatedOIB>
  <DomainObject.Predmet.ProtuStrankaListFormated>
    <izvorni_sadrzaj>
      <item>KRISTAL LAZANSKI  d.o.o. zastupanog po punomoćniku Ivana Lazanski</item>
    </izvorni_sadrzaj>
    <derivirana_varijabla naziv="DomainObject.Predmet.ProtuStrankaListFormated_1">
      <item>KRISTAL LAZANSKI  d.o.o. zastupanog po punomoćniku Ivana Lazanski</item>
    </derivirana_varijabla>
  </DomainObject.Predmet.ProtuStrankaListFormated>
  <DomainObject.Predmet.ProtuStrankaListFormatedOIB>
    <izvorni_sadrzaj>
      <item>KRISTAL LAZANSKI  d.o.o., OIB 78042473983 zastupanog po punomoćniku Ivana Lazanski</item>
    </izvorni_sadrzaj>
    <derivirana_varijabla naziv="DomainObject.Predmet.ProtuStrankaListFormatedOIB_1">
      <item>KRISTAL LAZANSKI  d.o.o., OIB 78042473983 zastupanog po punomoćniku Ivana Lazanski</item>
    </derivirana_varijabla>
  </DomainObject.Predmet.ProtuStrankaListFormatedOIB>
  <DomainObject.Predmet.ProtuStrankaListFormatedWithAdress>
    <izvorni_sadrzaj>
      <item>KRISTAL LAZANSKI  d.o.o., Lijepe naše 6, 49290 Klanjec zastupanog po punomoćniku Ivana Lazanski</item>
    </izvorni_sadrzaj>
    <derivirana_varijabla naziv="DomainObject.Predmet.ProtuStrankaListFormatedWithAdress_1">
      <item>KRISTAL LAZANSKI  d.o.o., Lijepe naše 6, 49290 Klanjec zastupanog po punomoćniku Ivana Lazanski</item>
    </derivirana_varijabla>
  </DomainObject.Predmet.ProtuStrankaListFormatedWithAdress>
  <DomainObject.Predmet.ProtuStrankaListFormatedWithAdressOIB>
    <izvorni_sadrzaj>
      <item>KRISTAL LAZANSKI  d.o.o., OIB 78042473983, Lijepe naše 6, 49290 Klanjec zastupanog po punomoćniku Ivana Lazanski</item>
    </izvorni_sadrzaj>
    <derivirana_varijabla naziv="DomainObject.Predmet.ProtuStrankaListFormatedWithAdressOIB_1">
      <item>KRISTAL LAZANSKI  d.o.o., OIB 78042473983, Lijepe naše 6, 49290 Klanjec zastupanog po punomoćniku Ivana Lazanski</item>
    </derivirana_varijabla>
  </DomainObject.Predmet.ProtuStrankaListFormatedWithAdressOIB>
  <DomainObject.Predmet.ProtuStrankaListNazivFormated>
    <izvorni_sadrzaj>
      <item>KRISTAL LAZANSKI  d.o.o.</item>
    </izvorni_sadrzaj>
    <derivirana_varijabla naziv="DomainObject.Predmet.ProtuStrankaListNazivFormated_1">
      <item>KRISTAL LAZANSKI  d.o.o.</item>
    </derivirana_varijabla>
  </DomainObject.Predmet.ProtuStrankaListNazivFormated>
  <DomainObject.Predmet.ProtuStrankaListNazivFormatedOIB>
    <izvorni_sadrzaj>
      <item>KRISTAL LAZANSKI  d.o.o., OIB 78042473983</item>
    </izvorni_sadrzaj>
    <derivirana_varijabla naziv="DomainObject.Predmet.ProtuStrankaListNazivFormatedOIB_1">
      <item>KRISTAL LAZANSKI  d.o.o., OIB 78042473983</item>
    </derivirana_varijabla>
  </DomainObject.Predmet.ProtuStrankaListNazivFormatedOIB>
  <DomainObject.Predmet.OstaliListFormated>
    <izvorni_sadrzaj>
      <item>Ivana Lazanski punomoćnik sudionika u postupku KRISTAL LAZANSKI  d.o.o.</item>
    </izvorni_sadrzaj>
    <derivirana_varijabla naziv="DomainObject.Predmet.OstaliListFormated_1">
      <item>Ivana Lazanski punomoćnik sudionika u postupku KRISTAL LAZANSKI  d.o.o.</item>
    </derivirana_varijabla>
  </DomainObject.Predmet.OstaliListFormated>
  <DomainObject.Predmet.OstaliListFormatedOIB>
    <izvorni_sadrzaj>
      <item>Ivana Lazanski, OIB 32049742490 punomoćnik sudionika u postupku KRISTAL LAZANSKI  d.o.o.</item>
    </izvorni_sadrzaj>
    <derivirana_varijabla naziv="DomainObject.Predmet.OstaliListFormatedOIB_1">
      <item>Ivana Lazanski, OIB 32049742490 punomoćnik sudionika u postupku KRISTAL LAZANSKI  d.o.o.</item>
    </derivirana_varijabla>
  </DomainObject.Predmet.OstaliListFormatedOIB>
  <DomainObject.Predmet.OstaliListFormatedWithAdress>
    <izvorni_sadrzaj>
      <item>Ivana Lazanski, Tomaševec 21, 49290 Tomaševec punomoćnik sudionika u postupku KRISTAL LAZANSKI  d.o.o.</item>
    </izvorni_sadrzaj>
    <derivirana_varijabla naziv="DomainObject.Predmet.OstaliListFormatedWithAdress_1">
      <item>Ivana Lazanski, Tomaševec 21, 49290 Tomaševec punomoćnik sudionika u postupku KRISTAL LAZANSKI  d.o.o.</item>
    </derivirana_varijabla>
  </DomainObject.Predmet.OstaliListFormatedWithAdress>
  <DomainObject.Predmet.OstaliListFormatedWithAdressOIB>
    <izvorni_sadrzaj>
      <item>Ivana Lazanski, OIB 32049742490, Tomaševec 21, 49290 Tomaševec punomoćnik sudionika u postupku KRISTAL LAZANSKI  d.o.o.</item>
    </izvorni_sadrzaj>
    <derivirana_varijabla naziv="DomainObject.Predmet.OstaliListFormatedWithAdressOIB_1">
      <item>Ivana Lazanski, OIB 32049742490, Tomaševec 21, 49290 Tomaševec punomoćnik sudionika u postupku KRISTAL LAZANSKI  d.o.o.</item>
    </derivirana_varijabla>
  </DomainObject.Predmet.OstaliListFormatedWithAdressOIB>
  <DomainObject.Predmet.OstaliListNazivFormated>
    <izvorni_sadrzaj>
      <item>Ivana Lazanski</item>
    </izvorni_sadrzaj>
    <derivirana_varijabla naziv="DomainObject.Predmet.OstaliListNazivFormated_1">
      <item>Ivana Lazanski</item>
    </derivirana_varijabla>
  </DomainObject.Predmet.OstaliListNazivFormated>
  <DomainObject.Predmet.OstaliListNazivFormatedOIB>
    <izvorni_sadrzaj>
      <item>Ivana Lazanski, OIB 32049742490</item>
    </izvorni_sadrzaj>
    <derivirana_varijabla naziv="DomainObject.Predmet.OstaliListNazivFormatedOIB_1">
      <item>Ivana Lazanski, OIB 32049742490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KRISTAL LAZANSKI  d.o.o.</izvorni_sadrzaj>
    <derivirana_varijabla naziv="DomainObject.Predmet.ProtustrankaIDrugi_1">KRISTAL LAZANSKI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KRISTAL LAZANSKI  d.o.o., OIB 78042473983, Lijepe naše 6, 49290 Klanjec</izvorni_sadrzaj>
    <derivirana_varijabla naziv="DomainObject.Predmet.ProtustrankaIDrugiAdressOIB_1">KRISTAL LAZANSKI  d.o.o., OIB 78042473983, Lijepe naše 6,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KRISTAL LAZANSKI  d.o.o.</item>
      <item>Ivana Lazanski</item>
      <item>Ivana Lazanski</item>
      <item>VJEROVNICI</item>
    </izvorni_sadrzaj>
    <derivirana_varijabla naziv="DomainObject.Predmet.SudioniciListNaziv_1">
      <item>FINA Regionalni centar Zagreb</item>
      <item>KRISTAL LAZANSKI  d.o.o.</item>
      <item>Ivana Lazanski</item>
      <item>Ivana Lazanski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KRISTAL LAZANSKI  d.o.o., OIB 78042473983, Lijepe naše 6,49290 Klanjec</item>
      <item>Ivana Lazanski, OIB 32049742490, Tomaševec 21,49290 Tomaševec</item>
      <item>Ivana Lazanski, OIB 32049742490, Tomaševec 21,49290 Tomaševec</item>
      <item>VJEROVNICI</item>
    </izvorni_sadrzaj>
    <derivirana_varijabla naziv="DomainObject.Predmet.SudioniciListAdressOIB_1">
      <item>FINA Regionalni centar Zagreb, OIB 85821130368, Trg svibanjskih žrtava 1995. br. 1,10000 Zagreb</item>
      <item>KRISTAL LAZANSKI  d.o.o., OIB 78042473983, Lijepe naše 6,49290 Klanjec</item>
      <item>Ivana Lazanski, OIB 32049742490, Tomaševec 21,49290 Tomaševec</item>
      <item>Ivana Lazanski, OIB 32049742490, Tomaševec 21,49290 Tomaševec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78042473983</item>
      <item>, OIB 32049742490</item>
      <item>, OIB 32049742490</item>
      <item>, OIB null</item>
    </izvorni_sadrzaj>
    <derivirana_varijabla naziv="DomainObject.Predmet.SudioniciListNazivOIB_1">
      <item>, OIB 85821130368</item>
      <item>, OIB 78042473983</item>
      <item>, OIB 32049742490</item>
      <item>, OIB 32049742490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50F8F-4364-4A03-95C1-3D3A774AE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957</properties:Words>
  <properties:Characters>5309</properties:Characters>
  <properties:Lines>108</properties:Lines>
  <properties:Paragraphs>34</properties:Paragraphs>
  <properties:TotalTime>484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2018-02-06T09:43:00Z</cp:lastPrinted>
  <dcterms:modified xmlns:xsi="http://www.w3.org/2001/XMLSchema-instance" xsi:type="dcterms:W3CDTF">2018-02-06T09:43:00Z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