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70de" w14:paraId="b9470de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9F0720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102299" w:rsidP="00AD2BC1" w:rsidR="00102299" w:rsidRPr="00990627"/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>
      <w:pPr>
        <w:ind w:firstLine="708"/>
        <w:jc w:val="both"/>
      </w:pPr>
    </w:p>
    <w:p w:rsidRDefault="00102299" w:rsidP="00AD2BC1" w:rsidR="00102299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 xml:space="preserve">j sutkinji </w:t>
      </w:r>
      <w:proofErr w:type="spellStart"/>
      <w:r w:rsidR="00E534B4" w:rsidRPr="00990627">
        <w:t>Tijani</w:t>
      </w:r>
      <w:proofErr w:type="spellEnd"/>
      <w:r w:rsidR="00E534B4" w:rsidRPr="00990627">
        <w:t xml:space="preserve"> Licul, u stečajnom postupku nad dužnikom ULJANIK TESU SZZ d.o.o. „u stečaju“ Pula, </w:t>
      </w:r>
      <w:proofErr w:type="spellStart"/>
      <w:r w:rsidR="00E534B4" w:rsidRPr="00990627">
        <w:t>Flaciusova</w:t>
      </w:r>
      <w:proofErr w:type="spellEnd"/>
      <w:r w:rsidR="00585242" w:rsidRPr="00990627">
        <w:t xml:space="preserve"> 1, OIB: 88998196947, zastupanom</w:t>
      </w:r>
      <w:r w:rsidR="00E534B4" w:rsidRPr="00990627">
        <w:t xml:space="preserve"> po stečajnom upravitelju Kristijanu </w:t>
      </w:r>
      <w:proofErr w:type="spellStart"/>
      <w:r w:rsidR="00E534B4" w:rsidRPr="00990627">
        <w:t>Mijandrušiću</w:t>
      </w:r>
      <w:proofErr w:type="spellEnd"/>
      <w:r w:rsidR="00E534B4" w:rsidRPr="00990627">
        <w:t xml:space="preserve">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</w:t>
      </w:r>
      <w:proofErr w:type="spellStart"/>
      <w:r w:rsidRPr="00990627">
        <w:t>lj</w:t>
      </w:r>
      <w:proofErr w:type="spellEnd"/>
      <w:r w:rsidRPr="00990627">
        <w:t xml:space="preserve"> u č i o  </w:t>
      </w:r>
      <w:r w:rsidR="00AD2BC1" w:rsidRPr="00990627">
        <w:t xml:space="preserve">  j e</w:t>
      </w:r>
    </w:p>
    <w:p w:rsidRDefault="00AD2BC1" w:rsidP="00AD2BC1" w:rsidR="00AD2BC1" w:rsidRPr="00990627"/>
    <w:p w:rsidRDefault="00191B13" w:rsidP="00191B13" w:rsidR="00191B13">
      <w:pPr>
        <w:jc w:val="both"/>
        <w:rPr>
          <w:color w:val="000000"/>
          <w:shd w:fill="FAFAFA" w:color="auto" w:val="clear"/>
        </w:rPr>
      </w:pPr>
      <w:r w:rsidRPr="00990627">
        <w:tab/>
        <w:t xml:space="preserve">I. Kupcu </w:t>
      </w:r>
      <w:r w:rsidR="00826121">
        <w:t xml:space="preserve">AUTO – PULS d.o.o. Sveti Ivan Zelina, </w:t>
      </w:r>
      <w:proofErr w:type="spellStart"/>
      <w:r w:rsidR="00826121">
        <w:t>Blaževdol</w:t>
      </w:r>
      <w:proofErr w:type="spellEnd"/>
      <w:r w:rsidR="00826121">
        <w:t xml:space="preserve">, Ulica </w:t>
      </w:r>
      <w:proofErr w:type="spellStart"/>
      <w:r w:rsidR="00826121">
        <w:t>Đuki</w:t>
      </w:r>
      <w:proofErr w:type="spellEnd"/>
      <w:r w:rsidR="00826121">
        <w:t xml:space="preserve"> 5, OIB</w:t>
      </w:r>
      <w:r w:rsidR="005E304C">
        <w:t>:</w:t>
      </w:r>
      <w:r w:rsidR="00826121">
        <w:t xml:space="preserve"> 30937172834</w:t>
      </w:r>
      <w:r w:rsidR="005E304C">
        <w:t xml:space="preserve">, </w:t>
      </w:r>
      <w:r w:rsidRPr="00990627">
        <w:rPr>
          <w:color w:val="000000"/>
          <w:shd w:fill="FAFAFA" w:color="auto" w:val="clear"/>
        </w:rPr>
        <w:t>dosuđuju se slijedeće pokretnine:</w:t>
      </w:r>
    </w:p>
    <w:p w:rsidRDefault="005E304C" w:rsidP="00803ED2" w:rsidR="00191B13">
      <w:pPr>
        <w:ind w:firstLine="708"/>
        <w:jc w:val="both"/>
      </w:pPr>
      <w:r>
        <w:t xml:space="preserve">- </w:t>
      </w:r>
      <w:r w:rsidR="00826121">
        <w:t>diobena glava</w:t>
      </w:r>
      <w:r>
        <w:t xml:space="preserve">, 1 komad </w:t>
      </w:r>
      <w:r w:rsidR="00191B13" w:rsidRPr="00990627">
        <w:t xml:space="preserve">(PETA GRUPA – PROIZVODNJA, redni broj </w:t>
      </w:r>
      <w:r w:rsidR="00826121">
        <w:t>308</w:t>
      </w:r>
      <w:r w:rsidR="00191B13" w:rsidRPr="00990627">
        <w:t xml:space="preserve">) za iznos od </w:t>
      </w:r>
      <w:r w:rsidR="00826121">
        <w:t>1.344,00 (</w:t>
      </w:r>
      <w:proofErr w:type="spellStart"/>
      <w:r w:rsidR="00826121">
        <w:t>tisućutristočetrdesetičetirikune</w:t>
      </w:r>
      <w:proofErr w:type="spellEnd"/>
      <w:r w:rsidR="00191B13" w:rsidRPr="00990627">
        <w:t>),</w:t>
      </w:r>
    </w:p>
    <w:p w:rsidRDefault="006F1982" w:rsidP="006F1982" w:rsidR="006F1982">
      <w:pPr>
        <w:ind w:firstLine="708"/>
        <w:jc w:val="both"/>
      </w:pPr>
      <w:r w:rsidRPr="00990627">
        <w:t xml:space="preserve">- </w:t>
      </w:r>
      <w:r w:rsidR="00826121">
        <w:t>koordinatna bušilica</w:t>
      </w:r>
      <w:r>
        <w:t xml:space="preserve">, </w:t>
      </w:r>
      <w:r w:rsidRPr="00990627">
        <w:t xml:space="preserve">1 komad (PETA GRUPA – PROIZVODNJA, redni broj </w:t>
      </w:r>
      <w:r w:rsidR="00826121">
        <w:t>345</w:t>
      </w:r>
      <w:r w:rsidRPr="00990627">
        <w:t xml:space="preserve">) za iznos od </w:t>
      </w:r>
      <w:r w:rsidR="00826121">
        <w:t>6.677,00 kn (</w:t>
      </w:r>
      <w:proofErr w:type="spellStart"/>
      <w:r w:rsidR="00826121">
        <w:t>šesttisućašestosedamdesetisedamkuna</w:t>
      </w:r>
      <w:proofErr w:type="spellEnd"/>
      <w:r w:rsidRPr="00990627">
        <w:t>),</w:t>
      </w:r>
    </w:p>
    <w:p w:rsidRDefault="006F1982" w:rsidP="006F1982" w:rsidR="006F1982">
      <w:pPr>
        <w:ind w:firstLine="708"/>
        <w:jc w:val="both"/>
      </w:pPr>
      <w:r w:rsidRPr="00990627">
        <w:t xml:space="preserve">- </w:t>
      </w:r>
      <w:r w:rsidR="00826121">
        <w:t>univerzalna glodalica oznake ALG200-B</w:t>
      </w:r>
      <w:r>
        <w:t xml:space="preserve">, </w:t>
      </w:r>
      <w:r w:rsidR="00826121">
        <w:t>1</w:t>
      </w:r>
      <w:r w:rsidRPr="00990627">
        <w:t xml:space="preserve"> komad (PETA GRUPA – PROIZVODNJA, redni broj </w:t>
      </w:r>
      <w:r w:rsidR="00826121">
        <w:t>346</w:t>
      </w:r>
      <w:r w:rsidRPr="00990627">
        <w:t xml:space="preserve">) za iznos od </w:t>
      </w:r>
      <w:r w:rsidR="00826121">
        <w:t>6.687,00 kn (</w:t>
      </w:r>
      <w:proofErr w:type="spellStart"/>
      <w:r w:rsidR="00826121">
        <w:t>šesttisućašestosamdesetisedamkuna</w:t>
      </w:r>
      <w:proofErr w:type="spellEnd"/>
      <w:r w:rsidRPr="00990627">
        <w:t>),</w:t>
      </w:r>
    </w:p>
    <w:p w:rsidRDefault="00826121" w:rsidP="005F0533" w:rsidR="005F0533">
      <w:pPr>
        <w:ind w:firstLine="708"/>
        <w:jc w:val="both"/>
      </w:pPr>
      <w:r>
        <w:t>- vaga</w:t>
      </w:r>
      <w:r w:rsidR="000B0391">
        <w:t xml:space="preserve"> 1.000 kg</w:t>
      </w:r>
      <w:r w:rsidR="005F0533">
        <w:t xml:space="preserve">, </w:t>
      </w:r>
      <w:r>
        <w:t>1</w:t>
      </w:r>
      <w:r w:rsidR="005F0533" w:rsidRPr="00990627">
        <w:t xml:space="preserve"> komad (PETA GRUPA – PROIZVODNJA, redni broj </w:t>
      </w:r>
      <w:r>
        <w:t>606</w:t>
      </w:r>
      <w:r w:rsidR="005F0533" w:rsidRPr="00990627">
        <w:t xml:space="preserve">) za iznos od </w:t>
      </w:r>
      <w:r>
        <w:t>667,00 kn (</w:t>
      </w:r>
      <w:proofErr w:type="spellStart"/>
      <w:r>
        <w:t>šestošezdesetisedamkuna</w:t>
      </w:r>
      <w:proofErr w:type="spellEnd"/>
      <w:r w:rsidR="005F0533" w:rsidRPr="00990627">
        <w:t>),</w:t>
      </w:r>
    </w:p>
    <w:p w:rsidRDefault="00826121" w:rsidP="005F0533" w:rsidR="005F0533">
      <w:pPr>
        <w:ind w:firstLine="708"/>
        <w:jc w:val="both"/>
      </w:pPr>
      <w:r>
        <w:t xml:space="preserve">- </w:t>
      </w:r>
      <w:r w:rsidR="005F0533" w:rsidRPr="00990627">
        <w:t xml:space="preserve"> </w:t>
      </w:r>
      <w:r>
        <w:t>stroj za ambalažiranje</w:t>
      </w:r>
      <w:r w:rsidR="005F0533">
        <w:t xml:space="preserve">, </w:t>
      </w:r>
      <w:r>
        <w:t>1</w:t>
      </w:r>
      <w:r w:rsidR="005F0533" w:rsidRPr="00990627">
        <w:t xml:space="preserve"> komad (PETA GRUPA – PROIZVODNJA, redni broj </w:t>
      </w:r>
      <w:r>
        <w:t>607</w:t>
      </w:r>
      <w:r w:rsidR="005F0533" w:rsidRPr="00990627">
        <w:t xml:space="preserve">) za iznos od </w:t>
      </w:r>
      <w:r>
        <w:t>2.010,00</w:t>
      </w:r>
      <w:r w:rsidR="005F0533">
        <w:t xml:space="preserve"> kn (</w:t>
      </w:r>
      <w:proofErr w:type="spellStart"/>
      <w:r>
        <w:t>dvijetisućeidesetkuna</w:t>
      </w:r>
      <w:proofErr w:type="spellEnd"/>
      <w:r w:rsidR="005F0533" w:rsidRPr="00990627">
        <w:t>),</w:t>
      </w:r>
    </w:p>
    <w:p w:rsidRDefault="00826121" w:rsidP="00826121" w:rsidR="005F0533">
      <w:pPr>
        <w:ind w:firstLine="708"/>
        <w:jc w:val="both"/>
      </w:pPr>
      <w:r>
        <w:t>- dizalica u kvaru</w:t>
      </w:r>
      <w:r w:rsidR="005F0533">
        <w:t>, 1</w:t>
      </w:r>
      <w:r w:rsidR="005F0533" w:rsidRPr="00990627">
        <w:t xml:space="preserve"> komad (PETA GRUPA – PROIZVODNJA, redni broj </w:t>
      </w:r>
      <w:r>
        <w:t>608</w:t>
      </w:r>
      <w:r w:rsidR="005F0533" w:rsidRPr="00990627">
        <w:t xml:space="preserve">) za iznos od </w:t>
      </w:r>
      <w:r>
        <w:t>550,00</w:t>
      </w:r>
      <w:r w:rsidR="005F0533">
        <w:t xml:space="preserve"> kn (</w:t>
      </w:r>
      <w:proofErr w:type="spellStart"/>
      <w:r>
        <w:t>petstopedesetkuna</w:t>
      </w:r>
      <w:proofErr w:type="spellEnd"/>
      <w:r w:rsidR="005F0533" w:rsidRPr="00990627">
        <w:t>),</w:t>
      </w:r>
    </w:p>
    <w:p w:rsidRDefault="00826121" w:rsidP="00C6784F" w:rsidR="00525B55" w:rsidRPr="00990627">
      <w:pPr>
        <w:ind w:firstLine="708"/>
        <w:jc w:val="both"/>
      </w:pPr>
      <w:r>
        <w:t>U</w:t>
      </w:r>
      <w:r w:rsidR="00525B55" w:rsidRPr="00990627">
        <w:t xml:space="preserve"> sve navedene iznose obračunat je PDV po stopi od 25%.</w:t>
      </w:r>
    </w:p>
    <w:p w:rsidRDefault="00525B55" w:rsidP="00191B13" w:rsidR="00525B55" w:rsidRPr="00990627">
      <w:pPr>
        <w:jc w:val="both"/>
      </w:pPr>
    </w:p>
    <w:p w:rsidRDefault="00525B55" w:rsidP="00191B13" w:rsidR="00191B13" w:rsidRPr="00990627">
      <w:pPr>
        <w:jc w:val="both"/>
      </w:pPr>
      <w:r w:rsidRPr="00990627">
        <w:tab/>
        <w:t xml:space="preserve">II. Utvrđuje se da je kupac </w:t>
      </w:r>
      <w:r w:rsidR="00826121">
        <w:t xml:space="preserve">AUTO – PULS d.o.o. Sveti Ivan Zelina, </w:t>
      </w:r>
      <w:proofErr w:type="spellStart"/>
      <w:r w:rsidR="00826121">
        <w:t>Blaževdol</w:t>
      </w:r>
      <w:proofErr w:type="spellEnd"/>
      <w:r w:rsidR="00826121">
        <w:t xml:space="preserve">, Ulica </w:t>
      </w:r>
      <w:proofErr w:type="spellStart"/>
      <w:r w:rsidR="00826121">
        <w:t>Đuki</w:t>
      </w:r>
      <w:proofErr w:type="spellEnd"/>
      <w:r w:rsidR="00826121">
        <w:t xml:space="preserve"> 5, OIB: 30937172834,</w:t>
      </w:r>
      <w:r w:rsidR="00C6784F">
        <w:t xml:space="preserve"> </w:t>
      </w:r>
      <w:r w:rsidRPr="00990627">
        <w:rPr>
          <w:color w:val="000000"/>
          <w:shd w:fill="FAFAFA" w:color="auto" w:val="clear"/>
        </w:rPr>
        <w:t xml:space="preserve">na ime </w:t>
      </w:r>
      <w:proofErr w:type="spellStart"/>
      <w:r w:rsidRPr="00990627">
        <w:rPr>
          <w:color w:val="000000"/>
          <w:shd w:fill="FAFAFA" w:color="auto" w:val="clear"/>
        </w:rPr>
        <w:t>kupovnine</w:t>
      </w:r>
      <w:proofErr w:type="spellEnd"/>
      <w:r w:rsidRPr="00990627">
        <w:rPr>
          <w:color w:val="000000"/>
          <w:shd w:fill="FAFAFA" w:color="auto" w:val="clear"/>
        </w:rPr>
        <w:t xml:space="preserve"> uplatio cjelokupni iznos od </w:t>
      </w:r>
      <w:r w:rsidR="00826121">
        <w:rPr>
          <w:color w:val="000000"/>
          <w:shd w:fill="FAFAFA" w:color="auto" w:val="clear"/>
        </w:rPr>
        <w:t>17.935,00</w:t>
      </w:r>
      <w:r w:rsidRPr="00990627">
        <w:rPr>
          <w:color w:val="000000"/>
          <w:shd w:fill="FAFAFA" w:color="auto" w:val="clear"/>
        </w:rPr>
        <w:t xml:space="preserve"> kn (</w:t>
      </w:r>
      <w:proofErr w:type="spellStart"/>
      <w:r w:rsidR="00826121">
        <w:rPr>
          <w:color w:val="000000"/>
          <w:shd w:fill="FAFAFA" w:color="auto" w:val="clear"/>
        </w:rPr>
        <w:t>sedamnaesttisućadevetstotridesetipetkuna</w:t>
      </w:r>
      <w:proofErr w:type="spellEnd"/>
      <w:r w:rsidRPr="00990627">
        <w:rPr>
          <w:color w:val="000000"/>
          <w:shd w:fill="FAFAFA" w:color="auto" w:val="clear"/>
        </w:rPr>
        <w:t>).</w:t>
      </w:r>
    </w:p>
    <w:p w:rsidRDefault="00E534B4" w:rsidP="00525B55" w:rsidR="00867F73" w:rsidRPr="00990627">
      <w:pPr>
        <w:jc w:val="both"/>
      </w:pPr>
      <w:r w:rsidRPr="00990627">
        <w:tab/>
      </w:r>
      <w:r w:rsidR="00867F73" w:rsidRPr="00990627">
        <w:t xml:space="preserve"> </w:t>
      </w: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III</w:t>
      </w:r>
      <w:r w:rsidRPr="00990627">
        <w:t>. Kupac postaje vlasnikom kupljenih pokretnina njihovim preuzimanjem.</w:t>
      </w:r>
    </w:p>
    <w:p w:rsidRDefault="00C33C73" w:rsidP="00AD2BC1" w:rsidR="00C33C73" w:rsidRPr="00990627">
      <w:pPr>
        <w:jc w:val="both"/>
      </w:pP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</w:t>
      </w:r>
      <w:r w:rsidR="00525B55" w:rsidRPr="00990627">
        <w:t>V</w:t>
      </w:r>
      <w:r w:rsidRPr="00990627">
        <w:t>. Kupcu ne pripadaju prava po osnovi odgovornosti zbog nedostatka stvari.</w:t>
      </w:r>
    </w:p>
    <w:p w:rsidRDefault="00525B55" w:rsidP="00AD2BC1" w:rsidR="00525B55" w:rsidRPr="00990627">
      <w:pPr>
        <w:jc w:val="both"/>
      </w:pPr>
    </w:p>
    <w:p w:rsidRDefault="00525B55" w:rsidP="00525B55" w:rsidR="00867F73">
      <w:pPr>
        <w:jc w:val="both"/>
      </w:pPr>
      <w:r w:rsidRPr="00990627">
        <w:tab/>
        <w:t xml:space="preserve">V. Temeljem ovog zaključka kupac je ovlašten preuzeti pokretnine iz točke I. ovog zaključka. </w:t>
      </w:r>
    </w:p>
    <w:p w:rsidRDefault="00C6784F" w:rsidP="00525B55" w:rsidR="00C6784F">
      <w:pPr>
        <w:jc w:val="both"/>
      </w:pPr>
    </w:p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525B55" w:rsidRPr="00990627">
        <w:t>1</w:t>
      </w:r>
      <w:r w:rsidR="009F0720">
        <w:t>6</w:t>
      </w:r>
      <w:r w:rsidR="00525B55" w:rsidRPr="00990627">
        <w:t>. prosinca</w:t>
      </w:r>
      <w:r w:rsidR="00E534B4" w:rsidRPr="00990627">
        <w:t xml:space="preserve"> 2016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AD2BC1" w:rsidR="00102299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3F0B24">
        <w:t>, v. r.</w:t>
      </w:r>
    </w:p>
    <w:p w:rsidRDefault="00102299" w:rsidP="00102299" w:rsidR="00102299">
      <w:pPr>
        <w:tabs>
          <w:tab w:pos="3969" w:val="left"/>
        </w:tabs>
      </w:pPr>
      <w:r>
        <w:lastRenderedPageBreak/>
        <w:tab/>
        <w:t xml:space="preserve"> 2</w:t>
      </w:r>
    </w:p>
    <w:p w:rsidRDefault="00102299" w:rsidP="00102299" w:rsidR="00102299">
      <w:pPr>
        <w:tabs>
          <w:tab w:pos="3969" w:val="left"/>
        </w:tabs>
      </w:pPr>
    </w:p>
    <w:p w:rsidRDefault="00102299" w:rsidP="00102299" w:rsidR="00102299">
      <w:pPr>
        <w:tabs>
          <w:tab w:pos="3969" w:val="left"/>
        </w:tabs>
      </w:pPr>
    </w:p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9F32DB" w:rsidR="006F466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9F32DB">
        <w:t xml:space="preserve">AUTO – PULS d.o.o. Sveti Ivan Zelina, </w:t>
      </w:r>
      <w:proofErr w:type="spellStart"/>
      <w:r w:rsidR="009F32DB">
        <w:t>Blaževdol</w:t>
      </w:r>
      <w:proofErr w:type="spellEnd"/>
      <w:r w:rsidR="009F32DB">
        <w:t xml:space="preserve">, Ulica </w:t>
      </w:r>
      <w:proofErr w:type="spellStart"/>
      <w:r w:rsidR="009F32DB">
        <w:t>Đuki</w:t>
      </w:r>
      <w:proofErr w:type="spellEnd"/>
      <w:r w:rsidR="009F32DB">
        <w:t xml:space="preserve"> 5, OIB: 30937172834</w:t>
      </w:r>
    </w:p>
    <w:sectPr w:rsidSect="00102299" w:rsidR="006F4663" w:rsidRPr="00990627">
      <w:headerReference w:type="default" r:id="rId10"/>
      <w:pgSz w:h="16838" w:w="11906"/>
      <w:pgMar w:gutter="0" w:footer="709" w:header="993" w:left="1440" w:bottom="1135" w:right="1440" w:top="123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720" w:rsidP="009F0720" w:rsidR="00E534B4">
    <w:pPr>
      <w:pStyle w:val="Zaglavlje"/>
      <w:tabs>
        <w:tab w:pos="3351" w:val="left"/>
        <w:tab w:pos="9026" w:val="right"/>
      </w:tabs>
    </w:pP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proofErr w:type="spellStart"/>
    <w:r w:rsidR="00E534B4" w:rsidRPr="00963189">
      <w:rPr>
        <w:sz w:val="23"/>
        <w:szCs w:val="23"/>
      </w:rPr>
      <w:t>Posl</w:t>
    </w:r>
    <w:proofErr w:type="spellEnd"/>
    <w:r w:rsidR="00E534B4" w:rsidRPr="00963189">
      <w:rPr>
        <w:sz w:val="23"/>
        <w:szCs w:val="23"/>
      </w:rPr>
      <w:t>.</w:t>
    </w:r>
    <w:r w:rsidR="00E534B4">
      <w:rPr>
        <w:sz w:val="23"/>
        <w:szCs w:val="23"/>
      </w:rPr>
      <w:t xml:space="preserve"> </w:t>
    </w:r>
    <w:r w:rsidR="00E534B4" w:rsidRPr="00963189">
      <w:rPr>
        <w:sz w:val="23"/>
        <w:szCs w:val="23"/>
      </w:rPr>
      <w:t>br</w:t>
    </w:r>
    <w:r w:rsidR="00E534B4">
      <w:rPr>
        <w:sz w:val="23"/>
        <w:szCs w:val="23"/>
      </w:rPr>
      <w:t>oj</w:t>
    </w:r>
    <w:r w:rsidR="00E534B4" w:rsidRPr="00963189">
      <w:rPr>
        <w:sz w:val="23"/>
        <w:szCs w:val="23"/>
      </w:rPr>
      <w:t xml:space="preserve">: </w:t>
    </w:r>
    <w:r w:rsidR="00E534B4">
      <w:rPr>
        <w:sz w:val="23"/>
        <w:szCs w:val="23"/>
      </w:rPr>
      <w:t>4</w:t>
    </w:r>
    <w:r w:rsidR="00E534B4" w:rsidRPr="00963189">
      <w:rPr>
        <w:sz w:val="23"/>
        <w:szCs w:val="23"/>
      </w:rPr>
      <w:t xml:space="preserve"> St-</w:t>
    </w:r>
    <w:r w:rsidR="00E534B4">
      <w:rPr>
        <w:sz w:val="23"/>
        <w:szCs w:val="23"/>
      </w:rPr>
      <w:t xml:space="preserve">1233/15 - </w:t>
    </w:r>
    <w:r>
      <w:rPr>
        <w:sz w:val="23"/>
        <w:szCs w:val="23"/>
      </w:rPr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B22F72"/>
    <w:multiLevelType w:val="hybridMultilevel"/>
    <w:tmpl w:val="AC1C3DBE"/>
    <w:lvl w:tplc="F9329E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51212A7"/>
    <w:multiLevelType w:val="hybridMultilevel"/>
    <w:tmpl w:val="1EA632C0"/>
    <w:lvl w:tplc="51D84E3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92B61"/>
    <w:rsid w:val="000B0391"/>
    <w:rsid w:val="000B0D73"/>
    <w:rsid w:val="00102299"/>
    <w:rsid w:val="00191B13"/>
    <w:rsid w:val="001C4C06"/>
    <w:rsid w:val="00234EFC"/>
    <w:rsid w:val="003F0B24"/>
    <w:rsid w:val="00525B55"/>
    <w:rsid w:val="00554328"/>
    <w:rsid w:val="00565609"/>
    <w:rsid w:val="00585242"/>
    <w:rsid w:val="00597D70"/>
    <w:rsid w:val="005E304C"/>
    <w:rsid w:val="005F0533"/>
    <w:rsid w:val="00664F56"/>
    <w:rsid w:val="006864C4"/>
    <w:rsid w:val="006F1982"/>
    <w:rsid w:val="006F4663"/>
    <w:rsid w:val="00803ED2"/>
    <w:rsid w:val="00826121"/>
    <w:rsid w:val="00867F73"/>
    <w:rsid w:val="008C4349"/>
    <w:rsid w:val="00963189"/>
    <w:rsid w:val="00985388"/>
    <w:rsid w:val="00990627"/>
    <w:rsid w:val="00991554"/>
    <w:rsid w:val="009A2B3E"/>
    <w:rsid w:val="009F0720"/>
    <w:rsid w:val="009F32DB"/>
    <w:rsid w:val="00AD2BC1"/>
    <w:rsid w:val="00B7481D"/>
    <w:rsid w:val="00C26A64"/>
    <w:rsid w:val="00C33C73"/>
    <w:rsid w:val="00C54BCE"/>
    <w:rsid w:val="00C6784F"/>
    <w:rsid w:val="00C912CF"/>
    <w:rsid w:val="00D07C7D"/>
    <w:rsid w:val="00D633BB"/>
    <w:rsid w:val="00DB4931"/>
    <w:rsid w:val="00E534B4"/>
    <w:rsid w:val="00ED02C8"/>
    <w:rsid w:val="00EE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20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57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1723</properties:Characters>
  <properties:Lines>59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2016-12-15T12:07:00Z</dcterms:created>
  <dc:creator>Jasmina Matika</dc:creator>
  <cp:lastModifiedBy>Sanja Prodan</cp:lastModifiedBy>
  <cp:lastPrinted>2016-12-16T12:01:00Z</cp:lastPrinted>
  <dcterms:modified xmlns:xsi="http://www.w3.org/2001/XMLSchema-instance" xsi:type="dcterms:W3CDTF">2016-12-16T12:40:00Z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