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d52af" w14:paraId="8bd52af" w:rsidRDefault="00AE649C" w:rsidP="00642C28" w:rsidR="00AE649C" w:rsidRPr="00642C28">
      <w:pPr>
        <w:pStyle w:val="Naslov3"/>
        <w:spacing w:after="0"/>
        <w15:collapsed w:val="false"/>
        <w:rPr>
          <w:b w:val="false"/>
        </w:rPr>
      </w:pPr>
      <w:bookmarkStart w:name="_GoBack" w:id="0"/>
      <w:bookmarkEnd w:id="0"/>
    </w:p>
    <w:p w:rsidRDefault="00642C28" w:rsidP="00642C28" w:rsidR="00AE649C" w:rsidRPr="00642C28">
      <w:pPr>
        <w:pStyle w:val="SudNaziv"/>
        <w:ind w:firstLine="708" w:left="4956"/>
        <w:rPr>
          <w:b w:val="false"/>
        </w:rPr>
      </w:pPr>
      <w:r w:rsidRPr="00642C28">
        <w:rPr>
          <w:b w:val="false"/>
          <w:lang w:eastAsia="hr-HR"/>
        </w:rPr>
        <w:t>Poslovni broj: 4 St-25/12-507</w:t>
      </w:r>
    </w:p>
    <w:p w:rsidRDefault="00EA1C6D" w:rsidP="00642C28" w:rsidR="00AE649C" w:rsidRPr="00642C28">
      <w:pPr>
        <w:pStyle w:val="SudSjedite"/>
      </w:pPr>
      <w:r w:rsidRPr="00642C28">
        <w:tab/>
      </w:r>
    </w:p>
    <w:p w:rsidRDefault="00642C28" w:rsidP="00642C28" w:rsidR="00642C28" w:rsidRPr="00642C28">
      <w:pPr>
        <w:tabs>
          <w:tab w:pos="516" w:val="left"/>
        </w:tabs>
        <w:spacing w:after="0"/>
        <w:rPr>
          <w:bCs/>
        </w:rPr>
      </w:pPr>
      <w:r w:rsidRPr="00642C28"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642C28" w:rsidP="00642C28" w:rsidR="00642C28" w:rsidRPr="00642C28">
      <w:pPr>
        <w:spacing w:after="0"/>
      </w:pPr>
    </w:p>
    <w:p w:rsidRDefault="00642C28" w:rsidP="00642C28" w:rsidR="00642C28" w:rsidRPr="00642C28">
      <w:pPr>
        <w:spacing w:after="0"/>
        <w:ind w:firstLine="720"/>
      </w:pPr>
    </w:p>
    <w:p w:rsidRDefault="00642C28" w:rsidP="00642C28" w:rsidR="00642C28" w:rsidRPr="00642C28">
      <w:pPr>
        <w:spacing w:after="0"/>
        <w:ind w:firstLine="720"/>
      </w:pPr>
    </w:p>
    <w:p w:rsidRDefault="00642C28" w:rsidP="00642C28" w:rsidR="00642C28" w:rsidRPr="00642C28">
      <w:pPr>
        <w:spacing w:after="0"/>
      </w:pPr>
      <w:r w:rsidRPr="00642C28">
        <w:t xml:space="preserve">       REPUBLIKA HRVATSKA</w:t>
      </w:r>
    </w:p>
    <w:p w:rsidRDefault="00642C28" w:rsidP="00642C28" w:rsidR="00642C28" w:rsidRPr="00642C28">
      <w:pPr>
        <w:spacing w:after="0"/>
      </w:pPr>
      <w:r w:rsidRPr="00642C28">
        <w:t>TRGOVAČKI SUD U VARAŽDINU</w:t>
      </w:r>
    </w:p>
    <w:p w:rsidRDefault="00642C28" w:rsidP="00642C28" w:rsidR="00642C28" w:rsidRPr="00642C28">
      <w:pPr>
        <w:spacing w:after="0"/>
      </w:pPr>
      <w:r w:rsidRPr="00642C28">
        <w:t xml:space="preserve">                 Braće Radića 2</w:t>
      </w:r>
    </w:p>
    <w:p w:rsidRDefault="00642C28" w:rsidP="00642C28" w:rsidR="00642C28" w:rsidRPr="00642C28">
      <w:pPr>
        <w:spacing w:after="0"/>
        <w:jc w:val="both"/>
      </w:pPr>
      <w:r w:rsidRPr="00642C28">
        <w:tab/>
      </w:r>
      <w:r w:rsidRPr="00642C28">
        <w:tab/>
      </w:r>
      <w:r w:rsidRPr="00642C28">
        <w:tab/>
      </w:r>
    </w:p>
    <w:p w:rsidRDefault="00642C28" w:rsidP="00642C28" w:rsidR="00642C28" w:rsidRPr="00642C28">
      <w:pPr>
        <w:spacing w:after="0"/>
        <w:jc w:val="both"/>
      </w:pPr>
    </w:p>
    <w:p w:rsidRDefault="00642C28" w:rsidP="00642C28" w:rsidR="00642C28" w:rsidRPr="00642C28">
      <w:pPr>
        <w:spacing w:after="0"/>
        <w:jc w:val="both"/>
      </w:pPr>
    </w:p>
    <w:p w:rsidRDefault="00642C28" w:rsidP="00642C28" w:rsidR="00642C28" w:rsidRPr="00642C28">
      <w:pPr>
        <w:spacing w:after="0"/>
        <w:jc w:val="center"/>
        <w:rPr>
          <w:szCs w:val="20"/>
          <w:lang w:val="en-US"/>
        </w:rPr>
      </w:pPr>
      <w:r w:rsidRPr="00642C28">
        <w:t>R E P U B L I K A    H R V A T S K A</w:t>
      </w:r>
    </w:p>
    <w:p w:rsidRDefault="00642C28" w:rsidP="00642C28" w:rsidR="00642C28" w:rsidRPr="00642C28">
      <w:pPr>
        <w:spacing w:after="0"/>
        <w:jc w:val="both"/>
      </w:pPr>
    </w:p>
    <w:p w:rsidRDefault="00642C28" w:rsidP="00642C28" w:rsidR="00642C28" w:rsidRPr="00642C28">
      <w:pPr>
        <w:spacing w:after="0"/>
        <w:jc w:val="center"/>
      </w:pPr>
      <w:r w:rsidRPr="00642C28">
        <w:t>R J E Š E N J E</w:t>
      </w:r>
    </w:p>
    <w:p w:rsidRDefault="00642C28" w:rsidP="00642C28" w:rsidR="00642C28" w:rsidRPr="00642C28">
      <w:pPr>
        <w:spacing w:after="0"/>
        <w:jc w:val="center"/>
      </w:pPr>
    </w:p>
    <w:p w:rsidRDefault="00642C28" w:rsidP="00642C28" w:rsidR="00642C28" w:rsidRPr="00642C28">
      <w:pPr>
        <w:spacing w:after="0"/>
        <w:jc w:val="both"/>
      </w:pPr>
    </w:p>
    <w:p w:rsidRDefault="00642C28" w:rsidP="00642C28" w:rsidR="00642C28" w:rsidRPr="00642C28">
      <w:pPr>
        <w:spacing w:after="0"/>
        <w:jc w:val="both"/>
      </w:pPr>
      <w:r w:rsidRPr="00642C28">
        <w:tab/>
        <w:t xml:space="preserve">Trgovački sud u Varaždinu, po sucu toga suda Iris Hatvalić Nemec kao stečajnom sucu, u stečajnom postupku nad </w:t>
      </w:r>
      <w:proofErr w:type="spellStart"/>
      <w:r w:rsidRPr="00642C28">
        <w:t>Validus</w:t>
      </w:r>
      <w:proofErr w:type="spellEnd"/>
      <w:r w:rsidRPr="00642C28">
        <w:t xml:space="preserve"> d.d. u stečaju, Varaždin, Anina 2, OIB: 07838648475, zastupanom po stečajnom upravitelju Nenadu </w:t>
      </w:r>
      <w:proofErr w:type="spellStart"/>
      <w:r w:rsidRPr="00642C28">
        <w:t>Homaru</w:t>
      </w:r>
      <w:proofErr w:type="spellEnd"/>
      <w:r w:rsidRPr="00642C28">
        <w:t>, dana 16. prosinca 2016.</w:t>
      </w:r>
    </w:p>
    <w:p w:rsidRDefault="00642C28" w:rsidP="00642C28" w:rsidR="00642C28" w:rsidRPr="00642C28">
      <w:pPr>
        <w:spacing w:after="0"/>
        <w:ind w:firstLine="709"/>
        <w:jc w:val="both"/>
      </w:pPr>
    </w:p>
    <w:p w:rsidRDefault="00642C28" w:rsidP="00642C28" w:rsidR="00642C28" w:rsidRPr="00642C28">
      <w:pPr>
        <w:spacing w:after="0"/>
        <w:jc w:val="both"/>
        <w:rPr>
          <w:szCs w:val="20"/>
        </w:rPr>
      </w:pPr>
      <w:r w:rsidRPr="00642C28">
        <w:t> </w:t>
      </w:r>
    </w:p>
    <w:p w:rsidRDefault="00642C28" w:rsidP="00642C28" w:rsidR="00642C28" w:rsidRPr="00642C28">
      <w:pPr>
        <w:spacing w:after="0"/>
        <w:jc w:val="center"/>
      </w:pPr>
      <w:r w:rsidRPr="00642C28">
        <w:t>r i j e š i o     j e:</w:t>
      </w:r>
    </w:p>
    <w:p w:rsidRDefault="00642C28" w:rsidP="00642C28" w:rsidR="00642C28" w:rsidRPr="00642C28">
      <w:pPr>
        <w:spacing w:after="0"/>
      </w:pPr>
    </w:p>
    <w:p w:rsidRDefault="00642C28" w:rsidP="00642C28" w:rsidR="00642C28" w:rsidRPr="00642C28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ind w:firstLine="851" w:left="0"/>
        <w:jc w:val="both"/>
        <w:rPr>
          <w:szCs w:val="20"/>
        </w:rPr>
      </w:pPr>
      <w:r w:rsidRPr="00642C28">
        <w:t xml:space="preserve">Ponuditelju Svenu Pirkeru iz Varaždina, Trg kralja Tomislava 2, OIB: 17175634417 dosuđuju se u cijelosti, cijele nekretnine dužnika </w:t>
      </w:r>
      <w:proofErr w:type="spellStart"/>
      <w:r w:rsidRPr="00642C28">
        <w:t>Validus</w:t>
      </w:r>
      <w:proofErr w:type="spellEnd"/>
      <w:r w:rsidRPr="00642C28">
        <w:t xml:space="preserve"> d.d. u stečaju, a u kojim nekretninama dužnik dolazi upisan kao </w:t>
      </w:r>
      <w:proofErr w:type="spellStart"/>
      <w:r w:rsidRPr="00642C28">
        <w:t>Fima</w:t>
      </w:r>
      <w:proofErr w:type="spellEnd"/>
      <w:r w:rsidRPr="00642C28">
        <w:t xml:space="preserve"> </w:t>
      </w:r>
      <w:proofErr w:type="spellStart"/>
      <w:r w:rsidRPr="00642C28">
        <w:t>Validus</w:t>
      </w:r>
      <w:proofErr w:type="spellEnd"/>
      <w:r w:rsidRPr="00642C28">
        <w:t xml:space="preserve"> d.d. za upravljanje drugim društvima:</w:t>
      </w:r>
    </w:p>
    <w:p w:rsidRDefault="00642C28" w:rsidP="00642C28" w:rsidR="00642C28" w:rsidRPr="00642C28">
      <w:pPr>
        <w:spacing w:after="0"/>
        <w:ind w:left="1068"/>
        <w:jc w:val="both"/>
      </w:pPr>
    </w:p>
    <w:p w:rsidRDefault="00642C28" w:rsidP="00642C28" w:rsidR="00642C28" w:rsidRPr="00642C28">
      <w:pPr>
        <w:numPr>
          <w:ilvl w:val="0"/>
          <w:numId w:val="48"/>
        </w:numPr>
        <w:overflowPunct w:val="false"/>
        <w:autoSpaceDE w:val="false"/>
        <w:autoSpaceDN w:val="false"/>
        <w:adjustRightInd w:val="false"/>
        <w:spacing w:after="0"/>
        <w:jc w:val="both"/>
        <w:rPr>
          <w:lang w:val="en-US"/>
        </w:rPr>
      </w:pPr>
      <w:r w:rsidRPr="00642C28">
        <w:t xml:space="preserve">11. etaža, etaža XI koja se nalazi na 1. katu i sastoji se od kancelarije s 27,97 m2, a koji posebni dio je neodvojivo povezan sa suvlasništvom cijele nekretnine upisane u </w:t>
      </w:r>
      <w:proofErr w:type="spellStart"/>
      <w:r w:rsidRPr="00642C28">
        <w:t>z.k</w:t>
      </w:r>
      <w:proofErr w:type="spellEnd"/>
      <w:r w:rsidRPr="00642C28">
        <w:t>. uložak broj 12749, poduložak 11, etažno vlasništvo k.o. Varaždin (u osnivanju), čestica broj 2017/1, zgrada u Aninoj ulici od 1188 m2 i dvorište u Aninoj ulici od 421 m2, u neutvrđenom omjeru, za cijenu u iznosu od 83.688,42 kn.</w:t>
      </w:r>
    </w:p>
    <w:p w:rsidRDefault="00642C28" w:rsidP="00642C28" w:rsidR="00642C28" w:rsidRPr="00642C28">
      <w:pPr>
        <w:spacing w:after="0"/>
        <w:ind w:left="1490"/>
        <w:jc w:val="both"/>
      </w:pPr>
    </w:p>
    <w:p w:rsidRDefault="00642C28" w:rsidP="00642C28" w:rsidR="00642C28" w:rsidRPr="00642C28">
      <w:pPr>
        <w:numPr>
          <w:ilvl w:val="0"/>
          <w:numId w:val="48"/>
        </w:numPr>
        <w:overflowPunct w:val="false"/>
        <w:autoSpaceDE w:val="false"/>
        <w:autoSpaceDN w:val="false"/>
        <w:adjustRightInd w:val="false"/>
        <w:spacing w:after="0"/>
        <w:jc w:val="both"/>
      </w:pPr>
      <w:r w:rsidRPr="00642C28">
        <w:t xml:space="preserve"> 13. etaža, etaža XIII koja se nalazi na 1. katu i sastoji se od WC-a sa 2,73 m2, kancelarije 1 s 16,84 m2, kancelarije 2 s 14,5 m2, kancelarije 3 s 21,13 m2, sveukupne površine od 55,2 m2, a koji posebni dio je neodvojivo povezan sa suvlasništvom cijele nekretnine upisane u </w:t>
      </w:r>
      <w:proofErr w:type="spellStart"/>
      <w:r w:rsidRPr="00642C28">
        <w:t>z.k</w:t>
      </w:r>
      <w:proofErr w:type="spellEnd"/>
      <w:r w:rsidRPr="00642C28">
        <w:t>. uložak broj 12749, poduložak 13, etažno vlasništvo k.o. Varaždin (u osnivanju), čestica broj 2017/1, zgrada u Aninoj ulici od 1188 m2 i dvorište u Aninoj ulici od 421 m2, u neutvrđenom omjeru, za cijenu u iznosu od 165.162,24 kn.</w:t>
      </w:r>
    </w:p>
    <w:p w:rsidRDefault="00642C28" w:rsidP="00642C28" w:rsidR="00642C28" w:rsidRPr="00642C28">
      <w:pPr>
        <w:spacing w:after="0"/>
        <w:ind w:left="1065"/>
        <w:jc w:val="both"/>
      </w:pPr>
    </w:p>
    <w:p w:rsidRDefault="00642C28" w:rsidP="00642C28" w:rsidR="00642C28" w:rsidRPr="00642C28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ind w:firstLine="851" w:left="0"/>
        <w:jc w:val="both"/>
      </w:pPr>
      <w:r w:rsidRPr="00642C28">
        <w:lastRenderedPageBreak/>
        <w:t xml:space="preserve"> a) Nekretnine iz točke 1.a) ovog rješenja predati će se kupcu nakon što kupac u roku od 45 dana od održanog ročišta za prodaju položi razliku </w:t>
      </w:r>
      <w:proofErr w:type="spellStart"/>
      <w:r w:rsidRPr="00642C28">
        <w:t>kupovnine</w:t>
      </w:r>
      <w:proofErr w:type="spellEnd"/>
      <w:r w:rsidRPr="00642C28">
        <w:t xml:space="preserve"> u iznosu od 75.319,58 kn i nakon što ovo rješenje postane  pravomoćno.</w:t>
      </w:r>
    </w:p>
    <w:p w:rsidRDefault="00642C28" w:rsidP="00642C28" w:rsidR="00642C28" w:rsidRPr="00642C28">
      <w:pPr>
        <w:spacing w:after="0"/>
        <w:ind w:left="1068"/>
        <w:jc w:val="both"/>
      </w:pPr>
    </w:p>
    <w:p w:rsidRDefault="00642C28" w:rsidP="00642C28" w:rsidR="00642C28" w:rsidRPr="00642C28">
      <w:pPr>
        <w:tabs>
          <w:tab w:pos="851" w:val="left"/>
        </w:tabs>
        <w:spacing w:after="0"/>
        <w:ind w:firstLine="1068"/>
        <w:jc w:val="both"/>
      </w:pPr>
      <w:r w:rsidRPr="00642C28">
        <w:t xml:space="preserve">       b) Nekretnina iz točke 1.b) ovog rješenja predati će se kupcu nakon što kupac u roku od 45 dana od održanog ročišta za prodaju položi razliku </w:t>
      </w:r>
      <w:proofErr w:type="spellStart"/>
      <w:r w:rsidRPr="00642C28">
        <w:t>kupovnine</w:t>
      </w:r>
      <w:proofErr w:type="spellEnd"/>
      <w:r w:rsidRPr="00642C28">
        <w:t xml:space="preserve"> u iznosu od 148.646,02 kn i nakon što ovo rješenje postane  pravomoćno.</w:t>
      </w:r>
    </w:p>
    <w:p w:rsidRDefault="00642C28" w:rsidP="00642C28" w:rsidR="00642C28" w:rsidRPr="00642C28">
      <w:pPr>
        <w:spacing w:after="0"/>
        <w:ind w:firstLine="720"/>
        <w:jc w:val="both"/>
      </w:pPr>
    </w:p>
    <w:p w:rsidRDefault="00642C28" w:rsidP="00642C28" w:rsidR="00642C28" w:rsidRPr="00642C28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ind w:firstLine="851" w:left="0"/>
        <w:jc w:val="both"/>
      </w:pPr>
      <w:r w:rsidRPr="00642C28">
        <w:t xml:space="preserve">a) Nakon pravomoćnosti ovog  rješenja i nakon što kupac položi </w:t>
      </w:r>
      <w:proofErr w:type="spellStart"/>
      <w:r w:rsidRPr="00642C28">
        <w:t>kupovninu</w:t>
      </w:r>
      <w:proofErr w:type="spellEnd"/>
      <w:r w:rsidRPr="00642C28">
        <w:t xml:space="preserve"> zemljišno knjižni odjel Općinskog suda u Varaždinu upisat će u korist kupca Svena Pirkera iz Varaždina, Trg kralja Tomislava 2, OIB: 17175634417 pravo vlasništva na nekretninama navedenim u točci 1. a) izreke ovog rješenja.</w:t>
      </w:r>
    </w:p>
    <w:p w:rsidRDefault="00642C28" w:rsidP="00642C28" w:rsidR="00642C28" w:rsidRPr="00642C28">
      <w:pPr>
        <w:spacing w:after="0"/>
        <w:ind w:left="1068"/>
        <w:jc w:val="both"/>
      </w:pPr>
    </w:p>
    <w:p w:rsidRDefault="00642C28" w:rsidP="00642C28" w:rsidR="00642C28" w:rsidRPr="00642C28">
      <w:pPr>
        <w:tabs>
          <w:tab w:pos="1418" w:val="left"/>
        </w:tabs>
        <w:spacing w:after="0"/>
        <w:ind w:firstLine="1068"/>
        <w:jc w:val="both"/>
      </w:pPr>
      <w:r w:rsidRPr="00642C28">
        <w:t xml:space="preserve">      b) Nakon pravomoćnosti ovog  rješenja i nakon što kupac položi </w:t>
      </w:r>
      <w:proofErr w:type="spellStart"/>
      <w:r w:rsidRPr="00642C28">
        <w:t>kupovninu</w:t>
      </w:r>
      <w:proofErr w:type="spellEnd"/>
      <w:r w:rsidRPr="00642C28">
        <w:t xml:space="preserve"> zemljišno knjižni odjel Općinskog suda u Varaždinu upisat će u korist kupca Svena Pirkera iz Varaždina, Trg kralja Tomislava 2, OIB: 17175634417 pravo vlasništva na nekretninama navedenim u točci 1. b) izreke ovog rješenja. </w:t>
      </w:r>
    </w:p>
    <w:p w:rsidRDefault="00642C28" w:rsidP="00642C28" w:rsidR="00642C28" w:rsidRPr="00642C28">
      <w:pPr>
        <w:spacing w:after="0"/>
        <w:ind w:left="1068"/>
        <w:jc w:val="both"/>
      </w:pPr>
    </w:p>
    <w:p w:rsidRDefault="00642C28" w:rsidP="00642C28" w:rsidR="00642C28" w:rsidRPr="00642C28">
      <w:pPr>
        <w:tabs>
          <w:tab w:pos="1276" w:val="left"/>
          <w:tab w:pos="1418" w:val="left"/>
        </w:tabs>
        <w:spacing w:after="0"/>
        <w:ind w:firstLine="851"/>
        <w:jc w:val="both"/>
      </w:pPr>
      <w:r w:rsidRPr="00642C28">
        <w:t xml:space="preserve">4.    Nakon pravomoćnosti rješenja o dosudi te pošto </w:t>
      </w:r>
      <w:proofErr w:type="spellStart"/>
      <w:r w:rsidRPr="00642C28">
        <w:t>kupovnina</w:t>
      </w:r>
      <w:proofErr w:type="spellEnd"/>
      <w:r w:rsidRPr="00642C28">
        <w:t xml:space="preserve"> bude položena, u zemljišnu knjigu, prigodom  upisa prava vlasništva u korist kupca, upisati će se i založno pravo na nekretninama radi osiguranja tražbine po osnovi kredita, u korist davatelja kredita u skladu sa sporazumom o osiguranju.</w:t>
      </w:r>
    </w:p>
    <w:p w:rsidRDefault="00642C28" w:rsidP="00642C28" w:rsidR="00642C28" w:rsidRPr="00642C28">
      <w:pPr>
        <w:spacing w:after="0"/>
        <w:ind w:firstLine="720"/>
        <w:jc w:val="both"/>
      </w:pPr>
    </w:p>
    <w:p w:rsidRDefault="00642C28" w:rsidP="00642C28" w:rsidR="00642C28" w:rsidRPr="00642C28">
      <w:pPr>
        <w:tabs>
          <w:tab w:pos="1418" w:val="left"/>
        </w:tabs>
        <w:spacing w:after="0"/>
        <w:ind w:firstLine="503" w:left="348"/>
        <w:jc w:val="both"/>
      </w:pPr>
      <w:r w:rsidRPr="00642C28">
        <w:t>5.      Na nekretninama iz točke 1. izreke ovog rješenja određuje se:</w:t>
      </w:r>
    </w:p>
    <w:p w:rsidRDefault="00642C28" w:rsidP="00642C28" w:rsidR="00642C28" w:rsidRPr="00642C28">
      <w:pPr>
        <w:spacing w:after="0"/>
        <w:jc w:val="both"/>
        <w:rPr>
          <w:szCs w:val="20"/>
        </w:rPr>
      </w:pPr>
      <w:r w:rsidRPr="00642C28">
        <w:t xml:space="preserve">- brisanje zabilježbe ograničenja raspolaganja imovinom samo uz prethodnu suglasnost privremenog stečajnog upravitelja, provedene pod brojem Z-3197/12, </w:t>
      </w:r>
    </w:p>
    <w:p w:rsidRDefault="00642C28" w:rsidP="00642C28" w:rsidR="00642C28" w:rsidRPr="00642C28">
      <w:pPr>
        <w:spacing w:after="0"/>
        <w:jc w:val="both"/>
      </w:pPr>
      <w:r w:rsidRPr="00642C28">
        <w:t>- brisanje uknjiženog prava zaloga temeljem Sporazuma o zasnivanju založnog prava od dana 6. kolovoza 2008. ovjerenog pod brojem OV-5772/2008. u korist nositelja prava zaloga Hrvatska banka za obnovu i razvitak, Zagreb, Strossmayerov trg 9, provedene pod brojem Z-5657/2008.</w:t>
      </w:r>
    </w:p>
    <w:p w:rsidRDefault="00642C28" w:rsidP="00642C28" w:rsidR="00642C28" w:rsidRPr="00642C28">
      <w:pPr>
        <w:spacing w:after="0"/>
        <w:jc w:val="both"/>
      </w:pPr>
      <w:r w:rsidRPr="00642C28">
        <w:t xml:space="preserve">- brisanje uknjiženog prava zaloga temeljem rješenja o osiguranju Općinskog suda u Varaždinu </w:t>
      </w:r>
      <w:proofErr w:type="spellStart"/>
      <w:r w:rsidRPr="00642C28">
        <w:t>br.Ovr</w:t>
      </w:r>
      <w:proofErr w:type="spellEnd"/>
      <w:r w:rsidRPr="00642C28">
        <w:t xml:space="preserve">-664/11-2 od 27.4.2011. u korist nositelja prava Republika Hrvatska – Ministarstvo financija, Porezna uprava, Područni ured Varaždin, provedeno pod rednim brojem Z-2279/11, kao i brisanje zabilježbe ovršnosti tražbine. </w:t>
      </w:r>
    </w:p>
    <w:p w:rsidRDefault="00642C28" w:rsidP="00642C28" w:rsidR="00642C28" w:rsidRPr="00642C28">
      <w:pPr>
        <w:spacing w:after="0"/>
        <w:jc w:val="both"/>
      </w:pPr>
      <w:r w:rsidRPr="00642C28">
        <w:t xml:space="preserve">- brisanje uknjiženog prava zaloga temeljem Rješenja Općinskog suda u Varaždinu broj </w:t>
      </w:r>
      <w:proofErr w:type="spellStart"/>
      <w:r w:rsidRPr="00642C28">
        <w:t>Ovr</w:t>
      </w:r>
      <w:proofErr w:type="spellEnd"/>
      <w:r w:rsidRPr="00642C28">
        <w:t xml:space="preserve">-1677/10-7 od 4.4.2012., za korist Republika Hrvatska, Ministarstvo financija, Porezna uprava, Područni ured Varaždin, Ispostava Varaždin, provedene pod rednim brojem Z-1970/12, kao i brisanje zabilježbe ovršnosti tražbine. </w:t>
      </w:r>
    </w:p>
    <w:p w:rsidRDefault="00642C28" w:rsidP="00642C28" w:rsidR="00642C28" w:rsidRPr="00642C28">
      <w:pPr>
        <w:spacing w:after="0"/>
        <w:jc w:val="both"/>
      </w:pPr>
      <w:r w:rsidRPr="00642C28">
        <w:t xml:space="preserve">- brisanje zabilježbe Rješenja o ovrsi Trgovačko suda u Varaždinu od 8.5.2012., broj </w:t>
      </w:r>
      <w:proofErr w:type="spellStart"/>
      <w:r w:rsidRPr="00642C28">
        <w:t>Ovr</w:t>
      </w:r>
      <w:proofErr w:type="spellEnd"/>
      <w:r w:rsidRPr="00642C28">
        <w:t>-167/12, provedene pod brojem Z-2668/2012.</w:t>
      </w:r>
    </w:p>
    <w:p w:rsidRDefault="00642C28" w:rsidP="00642C28" w:rsidR="00642C28" w:rsidRPr="00642C28">
      <w:pPr>
        <w:spacing w:after="0"/>
        <w:jc w:val="both"/>
      </w:pPr>
      <w:r w:rsidRPr="00642C28">
        <w:t xml:space="preserve">- brisanje zabilježbe Rješenja Trgovačkog suda u Varaždinu broj St-25/12 od 19.7.2012., a kojim rješenjem se </w:t>
      </w:r>
      <w:proofErr w:type="spellStart"/>
      <w:r w:rsidRPr="00642C28">
        <w:t>zabilježuje</w:t>
      </w:r>
      <w:proofErr w:type="spellEnd"/>
      <w:r w:rsidRPr="00642C28">
        <w:t xml:space="preserve"> otvaranje </w:t>
      </w:r>
      <w:proofErr w:type="spellStart"/>
      <w:r w:rsidRPr="00642C28">
        <w:t>stečjanog</w:t>
      </w:r>
      <w:proofErr w:type="spellEnd"/>
      <w:r w:rsidRPr="00642C28">
        <w:t xml:space="preserve"> postupka, provedeno pod brojem Z-3792/2012.</w:t>
      </w:r>
    </w:p>
    <w:p w:rsidRDefault="00642C28" w:rsidP="00642C28" w:rsidR="00642C28" w:rsidRPr="00642C28">
      <w:pPr>
        <w:spacing w:after="0"/>
        <w:jc w:val="both"/>
      </w:pPr>
      <w:r w:rsidRPr="00642C28">
        <w:t xml:space="preserve">- brisanje uknjiženog prava zaloga temeljem Rješenja Općinskog suda u Varaždinu od dana 4.3.2013. broj </w:t>
      </w:r>
      <w:proofErr w:type="spellStart"/>
      <w:r w:rsidRPr="00642C28">
        <w:t>Ovr</w:t>
      </w:r>
      <w:proofErr w:type="spellEnd"/>
      <w:r w:rsidRPr="00642C28">
        <w:t xml:space="preserve">-2146/10, u korist nositelja prava RH – Ministarstvo financija, Porezna uprava, Područni ured Varaždin, provedene pod brojem Z-1128/13, kao i zabilježbe </w:t>
      </w:r>
      <w:proofErr w:type="spellStart"/>
      <w:r w:rsidRPr="00642C28">
        <w:t>ovršivosti</w:t>
      </w:r>
      <w:proofErr w:type="spellEnd"/>
      <w:r w:rsidRPr="00642C28">
        <w:t xml:space="preserve"> tražbine. </w:t>
      </w:r>
    </w:p>
    <w:p w:rsidRDefault="00642C28" w:rsidP="00642C28" w:rsidR="00642C28" w:rsidRPr="00642C28">
      <w:pPr>
        <w:spacing w:after="0"/>
        <w:ind w:firstLine="720"/>
        <w:jc w:val="both"/>
      </w:pPr>
    </w:p>
    <w:p w:rsidRDefault="00642C28" w:rsidP="00642C28" w:rsidR="00642C28" w:rsidRPr="00642C28">
      <w:pPr>
        <w:tabs>
          <w:tab w:pos="1418" w:val="left"/>
        </w:tabs>
        <w:spacing w:after="0"/>
        <w:ind w:firstLine="851"/>
        <w:jc w:val="both"/>
      </w:pPr>
      <w:r w:rsidRPr="00642C28">
        <w:lastRenderedPageBreak/>
        <w:t xml:space="preserve">6.    Nalaže se zemljišnoknjižnom odjelu Općinskog suda u Varaždinu zabilježba rješenja o dosudi odmah po primitku  ovog  rješenja. </w:t>
      </w:r>
    </w:p>
    <w:p w:rsidRDefault="00642C28" w:rsidP="00642C28" w:rsidR="00642C28" w:rsidRPr="00642C28">
      <w:pPr>
        <w:spacing w:after="0"/>
        <w:jc w:val="both"/>
      </w:pPr>
    </w:p>
    <w:p w:rsidRDefault="00642C28" w:rsidP="00642C28" w:rsidR="00642C28" w:rsidRPr="00642C28">
      <w:pPr>
        <w:spacing w:after="0"/>
        <w:ind w:firstLine="851"/>
        <w:jc w:val="both"/>
      </w:pPr>
      <w:r w:rsidRPr="00642C28">
        <w:t xml:space="preserve">7.    Nalaže se zemljišnoknjižnom odjelu Općinskog suda u Varaždinu upis prava  vlasništva na nekretninama iz točke 1. za korist kupca Svena Pirkera iz Varaždina, Trg kralja Tomislava 2, OIB: 17175634417 nakon pravomoćnosti ovog rješenja i nakon što kupac položi </w:t>
      </w:r>
      <w:proofErr w:type="spellStart"/>
      <w:r w:rsidRPr="00642C28">
        <w:t>kupovninu</w:t>
      </w:r>
      <w:proofErr w:type="spellEnd"/>
      <w:r w:rsidRPr="00642C28">
        <w:t xml:space="preserve">, a na temelju  pravomoćnog rješenja o dosudi nekretnina i potvrde suda da je kupac položio </w:t>
      </w:r>
      <w:proofErr w:type="spellStart"/>
      <w:r w:rsidRPr="00642C28">
        <w:t>kupovninu</w:t>
      </w:r>
      <w:proofErr w:type="spellEnd"/>
      <w:r w:rsidRPr="00642C28">
        <w:t xml:space="preserve"> u skladu s ovim  rješenjem.</w:t>
      </w:r>
    </w:p>
    <w:p w:rsidRDefault="00642C28" w:rsidP="00642C28" w:rsidR="00642C28" w:rsidRPr="00642C28">
      <w:pPr>
        <w:spacing w:after="0"/>
        <w:ind w:firstLine="720"/>
        <w:jc w:val="both"/>
      </w:pPr>
    </w:p>
    <w:p w:rsidRDefault="00642C28" w:rsidP="00642C28" w:rsidR="00642C28" w:rsidRPr="00642C28">
      <w:pPr>
        <w:tabs>
          <w:tab w:pos="1418" w:val="left"/>
        </w:tabs>
        <w:spacing w:after="0"/>
        <w:ind w:firstLine="851"/>
        <w:jc w:val="both"/>
      </w:pPr>
      <w:r w:rsidRPr="00642C28">
        <w:t xml:space="preserve">8.    Nalaže se zemljišnoknjižnom odjelu Općinskog suda u Varaždinu da nakon pravomoćnosti rješenja o dosudi te pošto </w:t>
      </w:r>
      <w:proofErr w:type="spellStart"/>
      <w:r w:rsidRPr="00642C28">
        <w:t>kupovnina</w:t>
      </w:r>
      <w:proofErr w:type="spellEnd"/>
      <w:r w:rsidRPr="00642C28">
        <w:t xml:space="preserve"> bude položena, u zemljišnu knjigu, prigodom upisa prava vlasništva u korist kupca, upiše založno pravo na nekretninama radi osiguranja tražbine po osnovi kredita u korist davatelja kredita u skladu sa sporazumom o osiguranju.</w:t>
      </w:r>
    </w:p>
    <w:p w:rsidRDefault="00642C28" w:rsidP="00642C28" w:rsidR="00642C28" w:rsidRPr="00642C28">
      <w:pPr>
        <w:spacing w:after="0"/>
        <w:ind w:firstLine="720"/>
        <w:jc w:val="both"/>
      </w:pPr>
    </w:p>
    <w:p w:rsidRDefault="00642C28" w:rsidP="00642C28" w:rsidR="00642C28" w:rsidRPr="00642C28">
      <w:pPr>
        <w:tabs>
          <w:tab w:pos="851" w:val="left"/>
          <w:tab w:pos="1418" w:val="left"/>
        </w:tabs>
        <w:spacing w:after="0"/>
        <w:jc w:val="both"/>
      </w:pPr>
      <w:r w:rsidRPr="00642C28">
        <w:tab/>
        <w:t xml:space="preserve">9.     Nalaže se zemljišnoknjižnom odjelu Općinskog suda u Varaždinu brisanje prava i tereta u skladu s točkom 5.  izreke ovog rješenja nakon pravomoćnosti ovog rješenja i nakon što kupac položi </w:t>
      </w:r>
      <w:proofErr w:type="spellStart"/>
      <w:r w:rsidRPr="00642C28">
        <w:t>kupovninu</w:t>
      </w:r>
      <w:proofErr w:type="spellEnd"/>
      <w:r w:rsidRPr="00642C28">
        <w:t>.</w:t>
      </w:r>
    </w:p>
    <w:p w:rsidRDefault="00642C28" w:rsidP="00642C28" w:rsidR="00642C28" w:rsidRPr="00642C28">
      <w:pPr>
        <w:spacing w:after="0"/>
        <w:ind w:firstLine="720"/>
        <w:jc w:val="both"/>
      </w:pPr>
    </w:p>
    <w:p w:rsidRDefault="00642C28" w:rsidP="00642C28" w:rsidR="00642C28" w:rsidRPr="00642C28">
      <w:pPr>
        <w:spacing w:after="0"/>
        <w:jc w:val="both"/>
      </w:pPr>
    </w:p>
    <w:p w:rsidRDefault="00642C28" w:rsidP="00642C28" w:rsidR="00642C28" w:rsidRPr="00642C28">
      <w:pPr>
        <w:spacing w:after="0"/>
        <w:ind w:firstLine="720" w:left="2880"/>
        <w:jc w:val="both"/>
      </w:pPr>
      <w:r w:rsidRPr="00642C28">
        <w:t xml:space="preserve">           Obrazloženje  </w:t>
      </w:r>
    </w:p>
    <w:p w:rsidRDefault="00642C28" w:rsidP="00642C28" w:rsidR="00642C28" w:rsidRPr="00642C28">
      <w:pPr>
        <w:spacing w:after="0"/>
        <w:jc w:val="both"/>
      </w:pPr>
    </w:p>
    <w:p w:rsidRDefault="00642C28" w:rsidP="00642C28" w:rsidR="00642C28" w:rsidRPr="00642C28">
      <w:pPr>
        <w:spacing w:after="0"/>
        <w:jc w:val="both"/>
        <w:rPr>
          <w:szCs w:val="20"/>
        </w:rPr>
      </w:pPr>
      <w:r w:rsidRPr="00642C28">
        <w:tab/>
        <w:t xml:space="preserve">Na usmenoj javnoj dražbi radi prodaje nekretnina označenih u točci  1. ovog  rješenja,  održanoj 14. prosinca 2016. sudjelovali su stečajni upravitelj, zastupnik </w:t>
      </w:r>
      <w:proofErr w:type="spellStart"/>
      <w:r w:rsidRPr="00642C28">
        <w:t>razlučnog</w:t>
      </w:r>
      <w:proofErr w:type="spellEnd"/>
      <w:r w:rsidRPr="00642C28">
        <w:t xml:space="preserve"> vjerovnika Republike Hrvatske – zamjenik ŽDO Varaždin te </w:t>
      </w:r>
      <w:proofErr w:type="spellStart"/>
      <w:r w:rsidRPr="00642C28">
        <w:t>dražbovatelj</w:t>
      </w:r>
      <w:proofErr w:type="spellEnd"/>
      <w:r w:rsidRPr="00642C28">
        <w:t xml:space="preserve"> Sven Pirker.</w:t>
      </w:r>
    </w:p>
    <w:p w:rsidRDefault="00642C28" w:rsidP="00642C28" w:rsidR="00642C28" w:rsidRPr="00642C28">
      <w:pPr>
        <w:spacing w:after="0"/>
        <w:ind w:firstLine="720"/>
        <w:jc w:val="both"/>
      </w:pPr>
      <w:r w:rsidRPr="00642C28">
        <w:t xml:space="preserve">Sven Pirker iz Varaždina, Trg kralja Tomislava 2, OIB: 17175634417. se prijavio kao </w:t>
      </w:r>
      <w:proofErr w:type="spellStart"/>
      <w:r w:rsidRPr="00642C28">
        <w:t>dražbovatelj</w:t>
      </w:r>
      <w:proofErr w:type="spellEnd"/>
      <w:r w:rsidRPr="00642C28">
        <w:t xml:space="preserve"> te je stavio najpovoljniju ponudu jer je za nekretnine iz točke 1. ovog rješenja ponudio: </w:t>
      </w:r>
    </w:p>
    <w:p w:rsidRDefault="00642C28" w:rsidP="00642C28" w:rsidR="00642C28" w:rsidRPr="00642C28">
      <w:pPr>
        <w:spacing w:after="0"/>
        <w:jc w:val="both"/>
        <w:rPr>
          <w:szCs w:val="20"/>
        </w:rPr>
      </w:pPr>
      <w:r w:rsidRPr="00642C28">
        <w:t>- za 11. etažu cijenu u iznosu od 83.688,42 kn;</w:t>
      </w:r>
    </w:p>
    <w:p w:rsidRDefault="00642C28" w:rsidP="00642C28" w:rsidR="00642C28" w:rsidRPr="00642C28">
      <w:pPr>
        <w:spacing w:after="0"/>
        <w:jc w:val="both"/>
      </w:pPr>
      <w:r w:rsidRPr="00642C28">
        <w:t>- za 13. etažu cijenu u iznosu od 165.162,24 kn.</w:t>
      </w:r>
    </w:p>
    <w:p w:rsidRDefault="00642C28" w:rsidP="00642C28" w:rsidR="00642C28" w:rsidRPr="00642C28">
      <w:pPr>
        <w:spacing w:after="0"/>
        <w:ind w:firstLine="720"/>
        <w:jc w:val="both"/>
      </w:pPr>
      <w:r w:rsidRPr="00642C28">
        <w:t>Sud je utvrdio prednju činjenicu te da je ponuditelji ispunio  uvjete  da  mu se  predmetne nekretnine dosude.</w:t>
      </w:r>
    </w:p>
    <w:p w:rsidRDefault="00642C28" w:rsidP="00642C28" w:rsidR="00642C28" w:rsidRPr="00642C28">
      <w:pPr>
        <w:spacing w:after="0"/>
        <w:ind w:firstLine="720"/>
        <w:jc w:val="both"/>
      </w:pPr>
      <w:r w:rsidRPr="00642C28">
        <w:t xml:space="preserve"> Ponuditelj je uplatio iznos osiguranja od:</w:t>
      </w:r>
    </w:p>
    <w:p w:rsidRDefault="00642C28" w:rsidP="00642C28" w:rsidR="00642C28" w:rsidRPr="00642C28">
      <w:pPr>
        <w:spacing w:after="0"/>
        <w:jc w:val="both"/>
        <w:rPr>
          <w:szCs w:val="20"/>
        </w:rPr>
      </w:pPr>
      <w:r w:rsidRPr="00642C28">
        <w:t>- 8.368,84 kn za nekretninu iz točke 1. a) rješenja o prodaji,</w:t>
      </w:r>
    </w:p>
    <w:p w:rsidRDefault="00642C28" w:rsidP="00642C28" w:rsidR="00642C28" w:rsidRPr="00642C28">
      <w:pPr>
        <w:spacing w:after="0"/>
        <w:jc w:val="both"/>
      </w:pPr>
      <w:r w:rsidRPr="00642C28">
        <w:t>- 16.516,22 kn za nekretninu iz točke 1. b) rješenja o prodaji</w:t>
      </w:r>
    </w:p>
    <w:p w:rsidRDefault="00642C28" w:rsidP="00642C28" w:rsidR="00642C28" w:rsidRPr="00642C28">
      <w:pPr>
        <w:spacing w:after="0"/>
        <w:jc w:val="both"/>
      </w:pPr>
      <w:r w:rsidRPr="00642C28">
        <w:t>te stoga:</w:t>
      </w:r>
    </w:p>
    <w:p w:rsidRDefault="00642C28" w:rsidP="00642C28" w:rsidR="00642C28" w:rsidRPr="00642C28">
      <w:pPr>
        <w:spacing w:after="0"/>
        <w:jc w:val="both"/>
        <w:rPr>
          <w:szCs w:val="20"/>
        </w:rPr>
      </w:pPr>
      <w:r w:rsidRPr="00642C28">
        <w:t xml:space="preserve">- za nekretnine iz točke 1. a) rješenja o prodaji mora uplatiti razliku </w:t>
      </w:r>
      <w:proofErr w:type="spellStart"/>
      <w:r w:rsidRPr="00642C28">
        <w:t>kupovnine</w:t>
      </w:r>
      <w:proofErr w:type="spellEnd"/>
      <w:r w:rsidRPr="00642C28">
        <w:t xml:space="preserve"> u iznosu od 75.319,58 kn;</w:t>
      </w:r>
    </w:p>
    <w:p w:rsidRDefault="00642C28" w:rsidP="00642C28" w:rsidR="00642C28" w:rsidRPr="00642C28">
      <w:pPr>
        <w:spacing w:after="0"/>
        <w:jc w:val="both"/>
      </w:pPr>
      <w:r w:rsidRPr="00642C28">
        <w:t xml:space="preserve">- za nekretninu iz točke 1. b) rješenja o prodaji mora uplatiti razliku </w:t>
      </w:r>
      <w:proofErr w:type="spellStart"/>
      <w:r w:rsidRPr="00642C28">
        <w:t>kupovnine</w:t>
      </w:r>
      <w:proofErr w:type="spellEnd"/>
      <w:r w:rsidRPr="00642C28">
        <w:t xml:space="preserve"> u iznosu od 148.646,02 kn.</w:t>
      </w:r>
    </w:p>
    <w:p w:rsidRDefault="00642C28" w:rsidP="00642C28" w:rsidR="00642C28" w:rsidRPr="00642C28">
      <w:pPr>
        <w:spacing w:after="0"/>
        <w:jc w:val="both"/>
      </w:pPr>
    </w:p>
    <w:p w:rsidRDefault="00642C28" w:rsidP="00642C28" w:rsidR="00642C28" w:rsidRPr="00642C28">
      <w:pPr>
        <w:spacing w:after="0"/>
        <w:jc w:val="both"/>
      </w:pPr>
      <w:r w:rsidRPr="00642C28">
        <w:t xml:space="preserve"> </w:t>
      </w:r>
      <w:r w:rsidRPr="00642C28">
        <w:tab/>
        <w:t xml:space="preserve">Nekretnine iz točke 1. izreke rješenja će se predati kupcu nakon što u roku od 45 dana od dana održavanja dražbe, položi razliku  </w:t>
      </w:r>
      <w:proofErr w:type="spellStart"/>
      <w:r w:rsidRPr="00642C28">
        <w:t>kupovnine</w:t>
      </w:r>
      <w:proofErr w:type="spellEnd"/>
      <w:r w:rsidRPr="00642C28">
        <w:t xml:space="preserve"> i  nakon što ovo  rješenje postane  pravomoćno.</w:t>
      </w:r>
    </w:p>
    <w:p w:rsidRDefault="00642C28" w:rsidP="00642C28" w:rsidR="00642C28" w:rsidRPr="00642C28">
      <w:pPr>
        <w:spacing w:after="0"/>
        <w:jc w:val="both"/>
      </w:pPr>
    </w:p>
    <w:p w:rsidRDefault="00642C28" w:rsidP="00642C28" w:rsidR="00642C28" w:rsidRPr="00642C28">
      <w:pPr>
        <w:spacing w:after="0"/>
        <w:ind w:firstLine="708"/>
        <w:jc w:val="both"/>
        <w:rPr>
          <w:rStyle w:val="st1"/>
          <w:szCs w:val="20"/>
        </w:rPr>
      </w:pPr>
      <w:r w:rsidRPr="00642C28">
        <w:t xml:space="preserve">Na ročištu za dražbu kupac je naveo kako će kupoprodajnu cijenu platiti nakon odobrenja kredita te je </w:t>
      </w:r>
      <w:r w:rsidRPr="00642C28">
        <w:rPr>
          <w:rStyle w:val="st1"/>
        </w:rPr>
        <w:t xml:space="preserve">predložio da sud u rješenju o dosudi, a u skladu s odredbama Ovršnog zakona, odredi da će se nakon pravomoćnosti rješenja o dosudi te nakon što </w:t>
      </w:r>
      <w:proofErr w:type="spellStart"/>
      <w:r w:rsidRPr="00642C28">
        <w:rPr>
          <w:rStyle w:val="st1"/>
        </w:rPr>
        <w:t>kupovnina</w:t>
      </w:r>
      <w:proofErr w:type="spellEnd"/>
      <w:r w:rsidRPr="00642C28">
        <w:rPr>
          <w:rStyle w:val="st1"/>
        </w:rPr>
        <w:t xml:space="preserve"> bude položena u zemljišnim knjigama prilikom upisa prava vlasništva u korist kupca upisati i </w:t>
      </w:r>
      <w:r w:rsidRPr="00642C28">
        <w:rPr>
          <w:rStyle w:val="st1"/>
        </w:rPr>
        <w:lastRenderedPageBreak/>
        <w:t xml:space="preserve">založno pravo na nekretninama radi osiguranja tražbine po osnovi kredita u korist davatelja kredita u skladu sa sporazumom o osiguranju. </w:t>
      </w:r>
    </w:p>
    <w:p w:rsidRDefault="00642C28" w:rsidP="00642C28" w:rsidR="00642C28" w:rsidRPr="00642C28">
      <w:pPr>
        <w:spacing w:after="0"/>
        <w:ind w:firstLine="708"/>
        <w:jc w:val="both"/>
        <w:rPr>
          <w:rStyle w:val="st1"/>
        </w:rPr>
      </w:pPr>
    </w:p>
    <w:p w:rsidRDefault="00642C28" w:rsidP="00642C28" w:rsidR="00642C28" w:rsidRPr="00642C28">
      <w:pPr>
        <w:spacing w:after="0"/>
        <w:ind w:firstLine="708"/>
        <w:jc w:val="both"/>
        <w:rPr>
          <w:rStyle w:val="st1"/>
        </w:rPr>
      </w:pPr>
      <w:r w:rsidRPr="00642C28">
        <w:rPr>
          <w:rStyle w:val="st1"/>
        </w:rPr>
        <w:t xml:space="preserve">Uvažavajući prijedlog kupca sud je u rješenju o dosudi odredio da će se nakon pravomoćnosti rješenja o dosudi te pošto </w:t>
      </w:r>
      <w:proofErr w:type="spellStart"/>
      <w:r w:rsidRPr="00642C28">
        <w:rPr>
          <w:rStyle w:val="st1"/>
        </w:rPr>
        <w:t>kupovnina</w:t>
      </w:r>
      <w:proofErr w:type="spellEnd"/>
      <w:r w:rsidRPr="00642C28">
        <w:rPr>
          <w:rStyle w:val="st1"/>
        </w:rPr>
        <w:t xml:space="preserve"> bude položena, u zemljišnu knjigu prigodom upisa prava vlasništva u korist kupca upisati i založno pravo na nekretnini u korist davatelja kredita u skladu sa sporazumom o osiguranju.</w:t>
      </w:r>
    </w:p>
    <w:p w:rsidRDefault="00642C28" w:rsidP="00642C28" w:rsidR="00642C28" w:rsidRPr="00642C28">
      <w:pPr>
        <w:spacing w:after="0"/>
        <w:ind w:firstLine="708"/>
        <w:jc w:val="both"/>
        <w:rPr>
          <w:rStyle w:val="st1"/>
        </w:rPr>
      </w:pPr>
    </w:p>
    <w:p w:rsidRDefault="00642C28" w:rsidP="00642C28" w:rsidR="00642C28" w:rsidRPr="00642C28">
      <w:pPr>
        <w:spacing w:after="0"/>
        <w:ind w:firstLine="708"/>
        <w:jc w:val="both"/>
      </w:pPr>
      <w:r w:rsidRPr="00642C28">
        <w:tab/>
        <w:t xml:space="preserve">Slijedom iznijetog,  odlučeno je  kao u  izreci ovog rješenja, u smislu  čl. 103., 108. i 109. Ovršnog  zakona.  </w:t>
      </w:r>
    </w:p>
    <w:p w:rsidRDefault="00642C28" w:rsidP="00642C28" w:rsidR="00642C28" w:rsidRPr="00642C28">
      <w:pPr>
        <w:spacing w:after="0"/>
        <w:jc w:val="both"/>
      </w:pPr>
    </w:p>
    <w:p w:rsidRDefault="00642C28" w:rsidP="00642C28" w:rsidR="00642C28" w:rsidRPr="00642C28">
      <w:pPr>
        <w:spacing w:after="0"/>
        <w:jc w:val="both"/>
      </w:pPr>
      <w:r w:rsidRPr="00642C28">
        <w:tab/>
        <w:t xml:space="preserve"> </w:t>
      </w:r>
    </w:p>
    <w:p w:rsidRDefault="00642C28" w:rsidP="00642C28" w:rsidR="00642C28" w:rsidRPr="00642C28">
      <w:pPr>
        <w:spacing w:after="0"/>
      </w:pPr>
      <w:r w:rsidRPr="00642C28">
        <w:t xml:space="preserve">            </w:t>
      </w:r>
      <w:r w:rsidRPr="00642C28">
        <w:tab/>
      </w:r>
      <w:r w:rsidRPr="00642C28">
        <w:tab/>
      </w:r>
      <w:r w:rsidRPr="00642C28">
        <w:tab/>
        <w:t>U Varaždinu, 16. prosinca 2016.</w:t>
      </w:r>
    </w:p>
    <w:p w:rsidRDefault="00642C28" w:rsidP="00642C28" w:rsidR="00642C28" w:rsidRPr="00642C28">
      <w:pPr>
        <w:spacing w:after="0"/>
      </w:pPr>
    </w:p>
    <w:p w:rsidRDefault="00642C28" w:rsidP="00642C28" w:rsidR="00642C28" w:rsidRPr="00642C28">
      <w:pPr>
        <w:spacing w:after="0"/>
        <w:ind w:firstLine="720" w:left="2880"/>
        <w:jc w:val="center"/>
      </w:pPr>
      <w:r w:rsidRPr="00642C28">
        <w:t>S U D A C:</w:t>
      </w:r>
    </w:p>
    <w:p w:rsidRDefault="00642C28" w:rsidP="00642C28" w:rsidR="00642C28" w:rsidRPr="00642C28">
      <w:pPr>
        <w:spacing w:after="0"/>
        <w:ind w:firstLine="720" w:left="2880"/>
        <w:jc w:val="center"/>
      </w:pPr>
    </w:p>
    <w:p w:rsidRDefault="00642C28" w:rsidP="00642C28" w:rsidR="00642C28" w:rsidRPr="00642C28">
      <w:pPr>
        <w:spacing w:after="0"/>
        <w:ind w:firstLine="720" w:left="2160"/>
        <w:jc w:val="center"/>
      </w:pPr>
      <w:r w:rsidRPr="00642C28">
        <w:t xml:space="preserve">           Iris Hatvalić Nemec, v.r. </w:t>
      </w:r>
    </w:p>
    <w:p w:rsidRDefault="00642C28" w:rsidP="00642C28" w:rsidR="00642C28" w:rsidRPr="00642C28">
      <w:pPr>
        <w:spacing w:after="0"/>
        <w:ind w:firstLine="720" w:left="2160"/>
        <w:jc w:val="center"/>
      </w:pPr>
    </w:p>
    <w:p w:rsidRDefault="00642C28" w:rsidP="00642C28" w:rsidR="00642C28" w:rsidRPr="00642C28">
      <w:pPr>
        <w:spacing w:after="0"/>
        <w:ind w:firstLine="720" w:left="2160"/>
        <w:jc w:val="center"/>
      </w:pPr>
      <w:r w:rsidRPr="00642C28">
        <w:t xml:space="preserve">         Za točnost </w:t>
      </w:r>
      <w:proofErr w:type="spellStart"/>
      <w:r w:rsidRPr="00642C28">
        <w:t>otpravka</w:t>
      </w:r>
      <w:proofErr w:type="spellEnd"/>
      <w:r w:rsidRPr="00642C28">
        <w:t xml:space="preserve">-ovlašteni službenik: </w:t>
      </w:r>
    </w:p>
    <w:p w:rsidRDefault="00642C28" w:rsidP="00642C28" w:rsidR="00642C28" w:rsidRPr="00642C28">
      <w:pPr>
        <w:spacing w:after="0"/>
        <w:ind w:firstLine="720" w:left="2160"/>
        <w:jc w:val="center"/>
      </w:pPr>
      <w:r w:rsidRPr="00642C28">
        <w:t xml:space="preserve"> </w:t>
      </w:r>
    </w:p>
    <w:p w:rsidRDefault="00642C28" w:rsidP="00642C28" w:rsidR="00642C28" w:rsidRPr="00642C28">
      <w:pPr>
        <w:spacing w:after="0"/>
      </w:pPr>
    </w:p>
    <w:p w:rsidRDefault="00642C28" w:rsidP="00642C28" w:rsidR="00642C28" w:rsidRPr="00642C28">
      <w:pPr>
        <w:spacing w:after="0"/>
      </w:pPr>
    </w:p>
    <w:p w:rsidRDefault="00642C28" w:rsidP="00642C28" w:rsidR="00642C28" w:rsidRPr="00642C28">
      <w:pPr>
        <w:pStyle w:val="Tijeloteksta"/>
        <w:spacing w:after="0"/>
      </w:pPr>
      <w:r w:rsidRPr="00642C28">
        <w:t xml:space="preserve">POUKA O PRAVNOM LIJEKU: Protiv ovog rješenja nezadovoljna osoba imaju pravo žalbe u roku od 8 dana, pismeno u 3 primjerka, putem ovoga suda na Visoki Trgovački sud RH. </w:t>
      </w:r>
    </w:p>
    <w:p w:rsidRDefault="00642C28" w:rsidP="00642C28" w:rsidR="00642C28" w:rsidRPr="00642C28">
      <w:pPr>
        <w:pStyle w:val="Tijeloteksta"/>
        <w:spacing w:after="0"/>
      </w:pPr>
    </w:p>
    <w:p w:rsidRDefault="00642C28" w:rsidP="00642C28" w:rsidR="00642C28" w:rsidRPr="00642C28">
      <w:pPr>
        <w:spacing w:after="0"/>
      </w:pPr>
      <w:r w:rsidRPr="00642C28">
        <w:t>O tom obavijest</w:t>
      </w:r>
    </w:p>
    <w:p w:rsidRDefault="00642C28" w:rsidP="00642C28" w:rsidR="00642C28" w:rsidRPr="00642C28">
      <w:pPr>
        <w:numPr>
          <w:ilvl w:val="0"/>
          <w:numId w:val="49"/>
        </w:numPr>
        <w:overflowPunct w:val="false"/>
        <w:autoSpaceDE w:val="false"/>
        <w:autoSpaceDN w:val="false"/>
        <w:adjustRightInd w:val="false"/>
        <w:spacing w:after="0"/>
      </w:pPr>
      <w:r w:rsidRPr="00642C28">
        <w:t xml:space="preserve">stečajni upravitelj Nenad </w:t>
      </w:r>
      <w:proofErr w:type="spellStart"/>
      <w:r w:rsidRPr="00642C28">
        <w:t>Homar</w:t>
      </w:r>
      <w:proofErr w:type="spellEnd"/>
      <w:r w:rsidRPr="00642C28">
        <w:t>, dipl. oec., iz Koprivnice, Dravska br. 1</w:t>
      </w:r>
    </w:p>
    <w:p w:rsidRDefault="00642C28" w:rsidP="00642C28" w:rsidR="00642C28" w:rsidRPr="00642C28">
      <w:pPr>
        <w:numPr>
          <w:ilvl w:val="0"/>
          <w:numId w:val="49"/>
        </w:numPr>
        <w:overflowPunct w:val="false"/>
        <w:autoSpaceDE w:val="false"/>
        <w:autoSpaceDN w:val="false"/>
        <w:adjustRightInd w:val="false"/>
        <w:spacing w:after="0"/>
      </w:pPr>
      <w:r w:rsidRPr="00642C28">
        <w:t xml:space="preserve">kupac po punomoćnici Ani Petrić odvjetnici iz OD Petrić i dr. iz Varaždina </w:t>
      </w:r>
    </w:p>
    <w:p w:rsidRDefault="00642C28" w:rsidP="00642C28" w:rsidR="00642C28" w:rsidRPr="00642C28">
      <w:pPr>
        <w:numPr>
          <w:ilvl w:val="0"/>
          <w:numId w:val="49"/>
        </w:numPr>
        <w:overflowPunct w:val="false"/>
        <w:autoSpaceDE w:val="false"/>
        <w:autoSpaceDN w:val="false"/>
        <w:adjustRightInd w:val="false"/>
        <w:spacing w:after="0"/>
      </w:pPr>
      <w:proofErr w:type="spellStart"/>
      <w:r w:rsidRPr="00642C28">
        <w:t>razlučni</w:t>
      </w:r>
      <w:proofErr w:type="spellEnd"/>
      <w:r w:rsidRPr="00642C28">
        <w:t xml:space="preserve"> vjerovnik HBOR, Strossmayerov trg 9, Zagreb</w:t>
      </w:r>
    </w:p>
    <w:p w:rsidRDefault="00642C28" w:rsidP="00642C28" w:rsidR="00642C28" w:rsidRPr="00642C28">
      <w:pPr>
        <w:numPr>
          <w:ilvl w:val="0"/>
          <w:numId w:val="49"/>
        </w:numPr>
        <w:overflowPunct w:val="false"/>
        <w:autoSpaceDE w:val="false"/>
        <w:autoSpaceDN w:val="false"/>
        <w:adjustRightInd w:val="false"/>
        <w:spacing w:after="0"/>
      </w:pPr>
      <w:proofErr w:type="spellStart"/>
      <w:r w:rsidRPr="00642C28">
        <w:t>razlučni</w:t>
      </w:r>
      <w:proofErr w:type="spellEnd"/>
      <w:r w:rsidRPr="00642C28">
        <w:t xml:space="preserve"> vjerovnik Republika Hrvatska po ŽDO Varaždin, građansko upravni odjel</w:t>
      </w:r>
    </w:p>
    <w:p w:rsidRDefault="00642C28" w:rsidP="00642C28" w:rsidR="00642C28" w:rsidRPr="00642C28">
      <w:pPr>
        <w:numPr>
          <w:ilvl w:val="0"/>
          <w:numId w:val="49"/>
        </w:numPr>
        <w:overflowPunct w:val="false"/>
        <w:autoSpaceDE w:val="false"/>
        <w:autoSpaceDN w:val="false"/>
        <w:adjustRightInd w:val="false"/>
        <w:spacing w:after="0"/>
      </w:pPr>
      <w:r w:rsidRPr="00642C28">
        <w:t xml:space="preserve">Porezna uprava Varaždin, </w:t>
      </w:r>
      <w:proofErr w:type="spellStart"/>
      <w:r w:rsidRPr="00642C28">
        <w:t>Graberje</w:t>
      </w:r>
      <w:proofErr w:type="spellEnd"/>
      <w:r w:rsidRPr="00642C28">
        <w:t xml:space="preserve"> 1, Varaždin</w:t>
      </w:r>
    </w:p>
    <w:p w:rsidRDefault="00642C28" w:rsidP="00642C28" w:rsidR="00642C28" w:rsidRPr="00642C28">
      <w:pPr>
        <w:numPr>
          <w:ilvl w:val="0"/>
          <w:numId w:val="49"/>
        </w:numPr>
        <w:overflowPunct w:val="false"/>
        <w:autoSpaceDE w:val="false"/>
        <w:autoSpaceDN w:val="false"/>
        <w:adjustRightInd w:val="false"/>
        <w:spacing w:after="0"/>
      </w:pPr>
      <w:r w:rsidRPr="00642C28">
        <w:t>e-oglasna ploča suda</w:t>
      </w:r>
    </w:p>
    <w:p w:rsidRDefault="00642C28" w:rsidP="00642C28" w:rsidR="00642C28" w:rsidRPr="00642C28">
      <w:pPr>
        <w:numPr>
          <w:ilvl w:val="0"/>
          <w:numId w:val="49"/>
        </w:numPr>
        <w:overflowPunct w:val="false"/>
        <w:autoSpaceDE w:val="false"/>
        <w:autoSpaceDN w:val="false"/>
        <w:adjustRightInd w:val="false"/>
        <w:spacing w:after="0"/>
      </w:pPr>
      <w:r w:rsidRPr="00642C28">
        <w:t>Zemljišnoknjižni odjel Općinskog suda u Varaždinu, odmah radi zabilježbe dosude</w:t>
      </w:r>
    </w:p>
    <w:p w:rsidRDefault="00642C28" w:rsidP="00642C28" w:rsidR="00642C28" w:rsidRPr="00642C28">
      <w:pPr>
        <w:numPr>
          <w:ilvl w:val="0"/>
          <w:numId w:val="49"/>
        </w:numPr>
        <w:overflowPunct w:val="false"/>
        <w:autoSpaceDE w:val="false"/>
        <w:autoSpaceDN w:val="false"/>
        <w:adjustRightInd w:val="false"/>
        <w:spacing w:after="0"/>
      </w:pPr>
      <w:r w:rsidRPr="00642C28">
        <w:t>Zemljišnoknjižni odjel Općinskog suda u Varaždinu, po pravomoćnosti</w:t>
      </w:r>
    </w:p>
    <w:p w:rsidRDefault="00642C28" w:rsidP="00642C28" w:rsidR="00642C28" w:rsidRPr="00642C28">
      <w:pPr>
        <w:spacing w:after="0"/>
      </w:pPr>
    </w:p>
    <w:p w:rsidRDefault="00642C28" w:rsidP="00642C28" w:rsidR="00642C28" w:rsidRPr="00642C28">
      <w:pPr>
        <w:spacing w:after="0"/>
      </w:pPr>
      <w:r w:rsidRPr="00642C28">
        <w:tab/>
      </w:r>
      <w:r w:rsidRPr="00642C28">
        <w:tab/>
      </w:r>
    </w:p>
    <w:p w:rsidRDefault="00642C28" w:rsidP="00642C28" w:rsidR="00642C28" w:rsidRPr="00642C28">
      <w:pPr>
        <w:spacing w:after="0"/>
      </w:pPr>
    </w:p>
    <w:p w:rsidRDefault="00642C28" w:rsidP="00642C28" w:rsidR="00642C28" w:rsidRPr="00642C28">
      <w:pPr>
        <w:spacing w:after="0"/>
      </w:pPr>
    </w:p>
    <w:p w:rsidRDefault="00642C28" w:rsidP="00642C28" w:rsidR="00642C28" w:rsidRPr="00642C28">
      <w:pPr>
        <w:spacing w:after="0"/>
      </w:pPr>
    </w:p>
    <w:p w:rsidRDefault="00642C28" w:rsidP="00642C28" w:rsidR="00642C28" w:rsidRPr="00642C28">
      <w:pPr>
        <w:spacing w:after="0"/>
      </w:pPr>
    </w:p>
    <w:p w:rsidRDefault="00642C28" w:rsidP="00642C28" w:rsidR="00642C28" w:rsidRPr="00642C28">
      <w:pPr>
        <w:spacing w:after="0"/>
      </w:pPr>
    </w:p>
    <w:p w:rsidRDefault="00642C28" w:rsidP="00642C28" w:rsidR="00642C28" w:rsidRPr="00642C28">
      <w:pPr>
        <w:spacing w:after="0"/>
      </w:pPr>
    </w:p>
    <w:p w:rsidRDefault="00642C28" w:rsidP="00642C28" w:rsidR="00642C28" w:rsidRPr="00642C28">
      <w:pPr>
        <w:spacing w:after="0"/>
      </w:pPr>
    </w:p>
    <w:p w:rsidRDefault="00642C28" w:rsidP="00642C28" w:rsidR="00642C28" w:rsidRPr="00642C28">
      <w:pPr>
        <w:spacing w:after="0"/>
      </w:pPr>
    </w:p>
    <w:p w:rsidRDefault="00642C28" w:rsidP="00642C28" w:rsidR="00642C28" w:rsidRPr="00642C28">
      <w:pPr>
        <w:spacing w:after="0"/>
      </w:pPr>
    </w:p>
    <w:p w:rsidRDefault="00642C28" w:rsidP="00642C28" w:rsidR="00642C28" w:rsidRPr="00642C28">
      <w:pPr>
        <w:spacing w:after="0"/>
      </w:pPr>
    </w:p>
    <w:p w:rsidRDefault="00642C28" w:rsidP="00642C28" w:rsidR="00642C28" w:rsidRPr="00642C28">
      <w:pPr>
        <w:spacing w:after="0"/>
      </w:pPr>
    </w:p>
    <w:p w:rsidRDefault="00642C28" w:rsidP="00642C28" w:rsidR="00642C28" w:rsidRPr="00642C28">
      <w:pPr>
        <w:spacing w:after="0"/>
      </w:pPr>
    </w:p>
    <w:p w:rsidRDefault="00642C28" w:rsidP="00642C28" w:rsidR="00642C28" w:rsidRPr="00642C28">
      <w:pPr>
        <w:spacing w:after="0"/>
      </w:pPr>
    </w:p>
    <w:p w:rsidRDefault="00642C28" w:rsidP="00642C28" w:rsidR="00642C28" w:rsidRPr="00642C28">
      <w:pPr>
        <w:spacing w:after="0"/>
      </w:pPr>
    </w:p>
    <w:p w:rsidRDefault="00642C28" w:rsidP="00642C28" w:rsidR="00642C28" w:rsidRPr="00642C28">
      <w:pPr>
        <w:spacing w:after="0"/>
      </w:pPr>
    </w:p>
    <w:p w:rsidRDefault="00642C28" w:rsidP="00642C28" w:rsidR="00642C28" w:rsidRPr="00642C28">
      <w:pPr>
        <w:spacing w:after="0"/>
      </w:pPr>
    </w:p>
    <w:p w:rsidRDefault="00642C28" w:rsidP="00642C28" w:rsidR="00642C28" w:rsidRPr="00642C28">
      <w:pPr>
        <w:spacing w:after="0"/>
      </w:pPr>
    </w:p>
    <w:p w:rsidRDefault="00642C28" w:rsidP="00642C28" w:rsidR="00642C28" w:rsidRPr="00642C28">
      <w:pPr>
        <w:spacing w:after="0"/>
      </w:pPr>
    </w:p>
    <w:p w:rsidRDefault="00642C28" w:rsidP="00642C28" w:rsidR="00642C28" w:rsidRPr="00642C28">
      <w:pPr>
        <w:spacing w:after="0"/>
      </w:pPr>
    </w:p>
    <w:p w:rsidRDefault="00642C28" w:rsidP="00642C28" w:rsidR="00642C28" w:rsidRPr="00642C28">
      <w:pPr>
        <w:spacing w:after="0"/>
      </w:pPr>
    </w:p>
    <w:p w:rsidRDefault="00642C28" w:rsidP="00642C28" w:rsidR="00642C28" w:rsidRPr="00642C28">
      <w:pPr>
        <w:spacing w:after="0"/>
      </w:pPr>
    </w:p>
    <w:p w:rsidRDefault="00642C28" w:rsidP="00642C28" w:rsidR="00642C28" w:rsidRPr="00642C28">
      <w:pPr>
        <w:spacing w:after="0"/>
      </w:pPr>
    </w:p>
    <w:p w:rsidRDefault="00642C28" w:rsidP="00642C28" w:rsidR="00642C28" w:rsidRPr="00642C28">
      <w:pPr>
        <w:spacing w:after="0"/>
      </w:pPr>
    </w:p>
    <w:p w:rsidRDefault="00642C28" w:rsidP="00642C28" w:rsidR="00642C28" w:rsidRPr="00642C28">
      <w:pPr>
        <w:spacing w:after="0"/>
      </w:pPr>
    </w:p>
    <w:p w:rsidRDefault="00642C28" w:rsidP="00642C28" w:rsidR="00642C28" w:rsidRPr="00642C28">
      <w:pPr>
        <w:spacing w:after="0"/>
      </w:pPr>
    </w:p>
    <w:p w:rsidRDefault="00642C28" w:rsidP="00642C28" w:rsidR="00642C28" w:rsidRPr="00642C28">
      <w:pPr>
        <w:spacing w:after="0"/>
      </w:pPr>
    </w:p>
    <w:p w:rsidRDefault="00CB0EA4" w:rsidP="00642C28" w:rsidR="00CB0EA4" w:rsidRPr="00642C28">
      <w:pPr>
        <w:pStyle w:val="Naslovdokumenta"/>
        <w:spacing w:after="0"/>
        <w:rPr>
          <w:b w:val="false"/>
        </w:rPr>
      </w:pPr>
    </w:p>
    <w:p w:rsidRDefault="0071688E" w:rsidP="00642C28" w:rsidR="0071688E" w:rsidRPr="00642C28">
      <w:pPr>
        <w:pStyle w:val="Poetniodjeljak"/>
        <w:spacing w:after="0"/>
      </w:pPr>
    </w:p>
    <w:p w:rsidRDefault="00A21F0D" w:rsidP="00642C28" w:rsidR="00A21F0D" w:rsidRPr="00642C28">
      <w:pPr>
        <w:pStyle w:val="NormaleSPIS"/>
        <w:spacing w:after="0"/>
        <w:rPr>
          <w:noProof/>
        </w:rPr>
      </w:pPr>
    </w:p>
    <w:p w:rsidRDefault="00DA0242" w:rsidP="00642C28" w:rsidR="00DA0242" w:rsidRPr="00642C28">
      <w:pPr>
        <w:pStyle w:val="ZapisniarPotpis"/>
        <w:spacing w:after="0"/>
      </w:pPr>
    </w:p>
    <w:sectPr w:rsidSect="0032366B" w:rsidR="00DA0242" w:rsidRPr="00642C28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7F4489D"/>
    <w:multiLevelType w:val="hybridMultilevel"/>
    <w:tmpl w:val="F634EABE"/>
    <w:lvl w:tplc="041A0017" w:ilvl="0">
      <w:start w:val="1"/>
      <w:numFmt w:val="lowerLetter"/>
      <w:lvlText w:val="%1)"/>
      <w:lvlJc w:val="left"/>
      <w:pPr>
        <w:ind w:hanging="360" w:left="1490"/>
      </w:pPr>
    </w:lvl>
    <w:lvl w:tplc="041A0019" w:ilvl="1">
      <w:start w:val="1"/>
      <w:numFmt w:val="lowerLetter"/>
      <w:lvlText w:val="%2."/>
      <w:lvlJc w:val="left"/>
      <w:pPr>
        <w:ind w:hanging="360" w:left="2210"/>
      </w:pPr>
    </w:lvl>
    <w:lvl w:tplc="041A001B" w:ilvl="2">
      <w:start w:val="1"/>
      <w:numFmt w:val="lowerRoman"/>
      <w:lvlText w:val="%3."/>
      <w:lvlJc w:val="right"/>
      <w:pPr>
        <w:ind w:hanging="180" w:left="2930"/>
      </w:pPr>
    </w:lvl>
    <w:lvl w:tplc="041A000F" w:ilvl="3">
      <w:start w:val="1"/>
      <w:numFmt w:val="decimal"/>
      <w:lvlText w:val="%4."/>
      <w:lvlJc w:val="left"/>
      <w:pPr>
        <w:ind w:hanging="360" w:left="3650"/>
      </w:pPr>
    </w:lvl>
    <w:lvl w:tplc="041A0019" w:ilvl="4">
      <w:start w:val="1"/>
      <w:numFmt w:val="lowerLetter"/>
      <w:lvlText w:val="%5."/>
      <w:lvlJc w:val="left"/>
      <w:pPr>
        <w:ind w:hanging="360" w:left="4370"/>
      </w:pPr>
    </w:lvl>
    <w:lvl w:tplc="041A001B" w:ilvl="5">
      <w:start w:val="1"/>
      <w:numFmt w:val="lowerRoman"/>
      <w:lvlText w:val="%6."/>
      <w:lvlJc w:val="right"/>
      <w:pPr>
        <w:ind w:hanging="180" w:left="5090"/>
      </w:pPr>
    </w:lvl>
    <w:lvl w:tplc="041A000F" w:ilvl="6">
      <w:start w:val="1"/>
      <w:numFmt w:val="decimal"/>
      <w:lvlText w:val="%7."/>
      <w:lvlJc w:val="left"/>
      <w:pPr>
        <w:ind w:hanging="360" w:left="5810"/>
      </w:pPr>
    </w:lvl>
    <w:lvl w:tplc="041A0019" w:ilvl="7">
      <w:start w:val="1"/>
      <w:numFmt w:val="lowerLetter"/>
      <w:lvlText w:val="%8."/>
      <w:lvlJc w:val="left"/>
      <w:pPr>
        <w:ind w:hanging="360" w:left="6530"/>
      </w:pPr>
    </w:lvl>
    <w:lvl w:tplc="041A001B" w:ilvl="8">
      <w:start w:val="1"/>
      <w:numFmt w:val="lowerRoman"/>
      <w:lvlText w:val="%9."/>
      <w:lvlJc w:val="right"/>
      <w:pPr>
        <w:ind w:hanging="180" w:left="7250"/>
      </w:p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564085"/>
    <w:multiLevelType w:val="hybridMultilevel"/>
    <w:tmpl w:val="A3A69638"/>
    <w:lvl w:tplc="840C312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AF30E60"/>
    <w:multiLevelType w:val="hybridMultilevel"/>
    <w:tmpl w:val="6854FD3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7"/>
  </w:num>
  <w:num w:numId="11">
    <w:abstractNumId w:val="15"/>
  </w:num>
  <w:num w:numId="12">
    <w:abstractNumId w:val="14"/>
  </w:num>
  <w:num w:numId="13">
    <w:abstractNumId w:val="40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9"/>
  </w:num>
  <w:num w:numId="19">
    <w:abstractNumId w:val="17"/>
  </w:num>
  <w:num w:numId="20">
    <w:abstractNumId w:val="22"/>
  </w:num>
  <w:num w:numId="21">
    <w:abstractNumId w:val="24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2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9"/>
  </w:num>
  <w:num w:numId="41">
    <w:abstractNumId w:val="41"/>
  </w:num>
  <w:num w:numId="42">
    <w:abstractNumId w:val="45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2C28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1" w:type="character">
    <w:name w:val="st1"/>
    <w:rsid w:val="00642C28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1" w:type="character">
    <w:name w:val="st1"/>
    <w:rsid w:val="00642C28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4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-dosuda Svenu Pirkeru</izvorni_sadrzaj>
    <derivirana_varijabla naziv="DomainObject.Primjedba_1">-dosuda Svenu Pirkeru</derivirana_varijabla>
  </DomainObject.Primjedba>
  <DomainObject.Oznaka>
    <izvorni_sadrzaj>St-25/2012-507</izvorni_sadrzaj>
    <derivirana_varijabla naziv="DomainObject.Oznaka_1">St-25/2012-507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Presigniran 1.4.2014. u ref. 4.
ŽALBA 29.6.2016 Davora Oreča /list 2707-2712/</izvorni_sadrzaj>
    <derivirana_varijabla naziv="DomainObject.Predmet.Opis_1">Presigniran 1.4.2014. u ref. 4.
ŽALBA 29.6.2016 Davora Oreča /list 2707-2712/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St-25/2012</izvorni_sadrzaj>
    <derivirana_varijabla naziv="DomainObject.Predmet.OznakaBroj_1">St-25/2012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-samo svežanj  15 u opticaju, ostali svežnjevi
u referadi 4</izvorni_sadrzaj>
    <derivirana_varijabla naziv="DomainObject.Predmet.PrimjedbaSuca_1">-samo svežanj  15 u opticaju, ostali svežnjevi
u referadi 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Validus dioničko društvo za upravljanje drugim društvima "u stečaju" zastupanog po punomoćniku Odvjetničko društvo KARDUM I PARTNERI, javno trgovačko društvo</izvorni_sadrzaj>
    <derivirana_varijabla naziv="DomainObject.Predmet.ProtustrankaFormated_1">  Validus dioničko društvo za upravljanje drugim društvima "u stečaju" zastupanog po punomoćniku Odvjetničko društvo KARDUM I PARTNERI, javno trgovačko društvo</derivirana_varijabla>
  </DomainObject.Predmet.ProtustrankaFormated>
  <DomainObject.Predmet.ProtustrankaFormatedOIB>
    <izvorni_sadrzaj>  Validus dioničko društvo za upravljanje drugim društvima "u stečaju", OIB 07838648475 zastupanog po punomoćniku Odvjetničko društvo KARDUM I PARTNERI, javno trgovačko društvo</izvorni_sadrzaj>
    <derivirana_varijabla naziv="DomainObject.Predmet.ProtustrankaFormatedOIB_1">  Validus dioničko društvo za upravljanje drugim društvima "u stečaju", OIB 07838648475 zastupanog po punomoćniku Odvjetničko društvo KARDUM I PARTNERI, javno trgovačko društvo</derivirana_varijabla>
  </DomainObject.Predmet.ProtustrankaFormatedOIB>
  <DomainObject.Predmet.ProtustrankaFormatedWithAdress>
    <izvorni_sadrzaj> Validus dioničko društvo za upravljanje drugim društvima "u stečaju", Anina Ulica 2, 42000 Varaždin zastupanog po punomoćniku Odvjetničko društvo KARDUM I PARTNERI, javno trgovačko društvo</izvorni_sadrzaj>
    <derivirana_varijabla naziv="DomainObject.Predmet.ProtustrankaFormatedWithAdress_1"> Validus dioničko društvo za upravljanje drugim društvima "u stečaju", Anina Ulica 2, 42000 Varaždin zastupanog po punomoćniku Odvjetničko društvo KARDUM I PARTNERI, javno trgovačko društvo</derivirana_varijabla>
  </DomainObject.Predmet.ProtustrankaFormatedWithAdress>
  <DomainObject.Predmet.ProtustrankaFormatedWithAdressOIB>
    <izvorni_sadrzaj> Validus dioničko društvo za upravljanje drugim društvima "u stečaju", OIB 07838648475, Anina Ulica 2, 42000 Varaždin zastupanog po punomoćniku Odvjetničko društvo KARDUM I PARTNERI, javno trgovačko društvo</izvorni_sadrzaj>
    <derivirana_varijabla naziv="DomainObject.Predmet.ProtustrankaFormatedWithAdressOIB_1"> Validus dioničko društvo za upravljanje drugim društvima "u stečaju", OIB 07838648475, Anina Ulica 2, 42000 Varaždin zastupanog po punomoćniku Odvjetničko društvo KARDUM I PARTNERI, javno trgovačko društvo</derivirana_varijabla>
  </DomainObject.Predmet.ProtustrankaFormatedWithAdressOIB>
  <DomainObject.Predmet.ProtustrankaWithAdress>
    <izvorni_sadrzaj>Validus dioničko društvo za upravljanje drugim društvima "u stečaju" Anina Ulica 2, 42000 Varaždin</izvorni_sadrzaj>
    <derivirana_varijabla naziv="DomainObject.Predmet.ProtustrankaWithAdress_1">Validus dioničko društvo za upravljanje drugim društvima "u stečaju" Anina Ulica 2, 42000 Varaždin</derivirana_varijabla>
  </DomainObject.Predmet.ProtustrankaWithAdress>
  <DomainObject.Predmet.ProtustrankaWithAdressOIB>
    <izvorni_sadrzaj>Validus dioničko društvo za upravljanje drugim društvima "u stečaju", OIB 07838648475, Anina Ulica 2, 42000 Varaždin</izvorni_sadrzaj>
    <derivirana_varijabla naziv="DomainObject.Predmet.ProtustrankaWithAdressOIB_1">Validus dioničko društvo za upravljanje drugim društvima "u stečaju", OIB 07838648475, Anina Ulica 2, 42000 Varaždin</derivirana_varijabla>
  </DomainObject.Predmet.ProtustrankaWithAdressOIB>
  <DomainObject.Predmet.ProtustrankaNazivFormated>
    <izvorni_sadrzaj>Validus dioničko društvo za upravljanje drugim društvima "u stečaju"</izvorni_sadrzaj>
    <derivirana_varijabla naziv="DomainObject.Predmet.ProtustrankaNazivFormated_1">Validus dioničko društvo za upravljanje drugim društvima "u stečaju"</derivirana_varijabla>
  </DomainObject.Predmet.ProtustrankaNazivFormated>
  <DomainObject.Predmet.ProtustrankaNazivFormatedOIB>
    <izvorni_sadrzaj>Validus dioničko društvo za upravljanje drugim društvima "u stečaju", OIB 07838648475</izvorni_sadrzaj>
    <derivirana_varijabla naziv="DomainObject.Predmet.ProtustrankaNazivFormatedOIB_1">Validus dioničko društvo za upravljanje drugim društvima "u stečaju", OIB 07838648475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 Građansko upravni odjel</izvorni_sadrzaj>
    <derivirana_varijabla naziv="DomainObject.Predmet.StrankaFormated_1">  Porezna uprava Varaždin zastupanog po punomoćniku ŽUPANIJSKO DRŽAVNO ODVJETNIŠTVO U VARAŽDINU Građansko upravni odjel</derivirana_varijabla>
  </DomainObject.Predmet.StrankaFormated>
  <DomainObject.Predmet.StrankaFormatedOIB>
    <izvorni_sadrzaj>  Porezna uprava Varaždin, OIB 18683136487 zastupanog po punomoćniku ŽUPANIJSKO DRŽAVNO ODVJETNIŠTVO U VARAŽDINU Građansko upravni odjel</izvorni_sadrzaj>
    <derivirana_varijabla naziv="DomainObject.Predmet.StrankaFormatedOIB_1">  Porezna uprava Varaždin, OIB 18683136487 zastupanog po punomoćniku ŽUPANIJSKO DRŽAVNO ODVJETNIŠTVO U VARAŽDINU Građansko upravni odjel</derivirana_varijabla>
  </DomainObject.Predmet.StrankaFormatedOIB>
  <DomainObject.Predmet.StrankaFormatedWithAdress>
    <izvorni_sadrzaj> Porezna uprava Varaždin, Graberje 1, 42000 Varaždin zastupanog po punomoćniku ŽUPANIJSKO DRŽAVNO ODVJETNIŠTVO U VARAŽDINU Građansko upravni odjel</izvorni_sadrzaj>
    <derivirana_varijabla naziv="DomainObject.Predmet.StrankaFormatedWithAdress_1"> Porezna uprava Varaždin, Graberje 1, 42000 Varaždin zastupanog po punomoćniku ŽUPANIJSKO DRŽAVNO ODVJETNIŠTVO U VARAŽDINU Građansko upravni odjel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 Građansko upravni odjel</izvorni_sadrzaj>
    <derivirana_varijabla naziv="DomainObject.Predmet.StrankaFormatedWithAdressOIB_1"> Porezna uprava Varaždin, OIB 18683136487, Graberje 1, 42000 Varaždin zastupanog po punomoćniku ŽUPANIJSKO DRŽAVNO ODVJETNIŠTVO U VARAŽDINU Građansko upravni odjel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Varaždin zastupanog po punomoćniku ŽUPANIJSKO DRŽAVNO ODVJETNIŠTVO U VARAŽDINU Građansko upravni odjel</item>
    </izvorni_sadrzaj>
    <derivirana_varijabla naziv="DomainObject.Predmet.StrankaListFormated_1">
      <item>Porezna uprava Varaždin zastupanog po punomoćniku ŽUPANIJSKO DRŽAVNO ODVJETNIŠTVO U VARAŽDINU Građansko upravni odjel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 Građansko upravni odjel</item>
    </izvorni_sadrzaj>
    <derivirana_varijabla naziv="DomainObject.Predmet.StrankaListFormatedOIB_1">
      <item>Porezna uprava Varaždin,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_1">
      <item>Porezna uprava Varaždin, Graberje 1, 42000 Varaždin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 Građansko upravni odjel</item>
    </izvorni_sadrzaj>
    <derivirana_varijabla naziv="DomainObject.Predmet.StrankaListFormatedWithAdressOIB_1">
      <item>Porezna uprava Varaždin, OIB 18683136487, Graberje 1, 42000 Varaždin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Validus dioničko društvo za upravljanje drugim društvima "u stečaju" zastupanog po punomoćniku Odvjetničko društvo KARDUM I PARTNERI, javno trgovačko društvo</item>
    </izvorni_sadrzaj>
    <derivirana_varijabla naziv="DomainObject.Predmet.ProtuStrankaListFormated_1">
      <item>Validus dioničko društvo za upravljanje drugim društvima "u stečaju" zastupanog po punomoćniku Odvjetničko društvo KARDUM I PARTNERI, javno trgovačko društvo</item>
    </derivirana_varijabla>
  </DomainObject.Predmet.ProtuStrankaListFormated>
  <DomainObject.Predmet.ProtuStrankaListFormatedOIB>
    <izvorni_sadrzaj>
      <item>Validus dioničko društvo za upravljanje drugim društvima "u stečaju", OIB 07838648475 zastupanog po punomoćniku Odvjetničko društvo KARDUM I PARTNERI, javno trgovačko društvo</item>
    </izvorni_sadrzaj>
    <derivirana_varijabla naziv="DomainObject.Predmet.ProtuStrankaListFormatedOIB_1">
      <item>Validus dioničko društvo za upravljanje drugim društvima "u stečaju", OIB 07838648475 zastupanog po punomoćniku Odvjetničko društvo KARDUM I PARTNERI, javno trgovačko društvo</item>
    </derivirana_varijabla>
  </DomainObject.Predmet.ProtuStrankaListFormatedOIB>
  <DomainObject.Predmet.ProtuStrankaListFormatedWithAdress>
    <izvorni_sadrzaj>
      <item>Validus dioničko društvo za upravljanje drugim društvima "u stečaju", Anina Ulica 2, 42000 Varaždin zastupanog po punomoćniku Odvjetničko društvo KARDUM I PARTNERI, javno trgovačko društvo</item>
    </izvorni_sadrzaj>
    <derivirana_varijabla naziv="DomainObject.Predmet.ProtuStrankaListFormatedWithAdress_1">
      <item>Validus dioničko društvo za upravljanje drugim društvima "u stečaju", Anina Ulica 2, 42000 Varaždin zastupanog po punomoćniku Odvjetničko društvo KARDUM I PARTNERI, javno trgovačko društvo</item>
    </derivirana_varijabla>
  </DomainObject.Predmet.ProtuStrankaListFormatedWithAdress>
  <DomainObject.Predmet.ProtuStrankaListFormatedWithAdressOIB>
    <izvorni_sadrzaj>
      <item>Validus dioničko društvo za upravljanje drugim društvima "u stečaju", OIB 07838648475, Anina Ulica 2, 42000 Varaždin zastupanog po punomoćniku Odvjetničko društvo KARDUM I PARTNERI, javno trgovačko društvo</item>
    </izvorni_sadrzaj>
    <derivirana_varijabla naziv="DomainObject.Predmet.ProtuStrankaListFormatedWithAdressOIB_1">
      <item>Validus dioničko društvo za upravljanje drugim društvima "u stečaju", OIB 07838648475, Anina Ulica 2, 42000 Varaždin zastupanog po punomoćniku Odvjetničko društvo KARDUM I PARTNERI, javno trgovačko društvo</item>
    </derivirana_varijabla>
  </DomainObject.Predmet.ProtuStrankaListFormatedWithAdressOIB>
  <DomainObject.Predmet.ProtuStrankaListNazivFormated>
    <izvorni_sadrzaj>
      <item>Validus dioničko društvo za upravljanje drugim društvima "u stečaju"</item>
    </izvorni_sadrzaj>
    <derivirana_varijabla naziv="DomainObject.Predmet.ProtuStrankaListNazivFormated_1">
      <item>Validus dioničko društvo za upravljanje drugim društvima "u stečaju"</item>
    </derivirana_varijabla>
  </DomainObject.Predmet.ProtuStrankaListNazivFormated>
  <DomainObject.Predmet.ProtuStrankaListNazivFormatedOIB>
    <izvorni_sadrzaj>
      <item>Validus dioničko društvo za upravljanje drugim društvima "u stečaju", OIB 07838648475</item>
    </izvorni_sadrzaj>
    <derivirana_varijabla naziv="DomainObject.Predmet.ProtuStrankaListNazivFormatedOIB_1">
      <item>Validus dioničko društvo za upravljanje drugim društvima "u stečaju", OIB 07838648475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</izvorni_sadrzaj>
    <derivirana_varijabla naziv="DomainObject.Predmet.OstaliListFormated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</izvorni_sadrzaj>
    <derivirana_varijabla naziv="DomainObject.Predmet.OstaliListFormatedOIB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KARLOVAČKA BANKA dioničko društvo, Ivana Gorana Kovačića 1, Karlovac</item>
      <item>Raiffeisenbank Austria d.d., Petrinjska 59, 10000 Zagreb</item>
      <item>Odvjetničko društvo  Glamuzina &amp; Grošeta, Krajiška 27,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  <item>Dalibor Gradinščak, Pavlinska 5, 42000 Varaždin</item>
      <item>Revizorska tvrtka DTTC društvo s ograničenom odgvornošću za reviziju i usluge s područja računovodstva, poreznog savjetova, Antuna Mihanovića 4, 42000 Varaždin</item>
      <item>Kezele škola stranih jezika i poslovne komunikacije, ustanova za obrazovanje odraslih, Anina 2, 42000 Varaždin</item>
      <item>Marko Bujić, pun. kupca Ecopulito d.o.o., A. K. Miošića 9A, 10000 Zagreb</item>
      <item>Addiko Bank dioničko društvo, Slavonska avenija 6, 10000 Zagreb</item>
      <item>ECOPULITO društvo s ograničenom odgovornošću za usluge i trgovinu, Budmanijeva 5, 10000 Zagreb</item>
      <item>Odvjetničko društvo Cvitković &amp; Devidé, društvo s ograničenom odgovornošću, Budmanijeva 5, 10000 Zagreb</item>
      <item>Stjepan Kaniški, Ulica Brune Bušića 28, 10000 Zagreb</item>
    </izvorni_sadrzaj>
    <derivirana_varijabla naziv="DomainObject.Predmet.OstaliListFormatedWithAdress_1"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KARLOVAČKA BANKA dioničko društvo, Ivana Gorana Kovačića 1, Karlovac</item>
      <item>Raiffeisenbank Austria d.d., Petrinjska 59, 10000 Zagreb</item>
      <item>Odvjetničko društvo  Glamuzina &amp; Grošeta, Krajiška 27,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  <item>Dalibor Gradinščak, Pavlinska 5, 42000 Varaždin</item>
      <item>Revizorska tvrtka DTTC društvo s ograničenom odgvornošću za reviziju i usluge s područja računovodstva, poreznog savjetova, Antuna Mihanovića 4, 42000 Varaždin</item>
      <item>Kezele škola stranih jezika i poslovne komunikacije, ustanova za obrazovanje odraslih, Anina 2, 42000 Varaždin</item>
      <item>Marko Bujić, pun. kupca Ecopulito d.o.o., A. K. Miošića 9A, 10000 Zagreb</item>
      <item>Addiko Bank dioničko društvo, Slavonska avenija 6, 10000 Zagreb</item>
      <item>ECOPULITO društvo s ograničenom odgovornošću za usluge i trgovinu, Budmanijeva 5, 10000 Zagreb</item>
      <item>Odvjetničko društvo Cvitković &amp; Devidé, društvo s ograničenom odgovornošću, Budmanijeva 5, 10000 Zagreb</item>
      <item>Stjepan Kaniški, Ulica Brune Bušića 28, 10000 Zagreb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KARLOVAČKA BANKA dioničko društvo, OIB 08106331075, Ivana Gorana Kovačića 1, Karlovac</item>
      <item>Raiffeisenbank Austria d.d., OIB 53056966535, Petrinjska 59, 10000 Zagreb</item>
      <item>Odvjetničko društvo  Glamuzina &amp; Grošeta, Krajiška 27,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  <item>Dalibor Gradinščak, Pavlinska 5, 42000 Varaždin</item>
      <item>Revizorska tvrtka DTTC društvo s ograničenom odgvornošću za reviziju i usluge s područja računovodstva, poreznog savjetova, OIB 12337717242, Antuna Mihanovića 4, 42000 Varaždin</item>
      <item>Kezele škola stranih jezika i poslovne komunikacije, ustanova za obrazovanje odraslih, OIB 09267681688, Anina 2, 42000 Varaždin</item>
      <item>Marko Bujić, pun. kupca Ecopulito d.o.o., A. K. Miošića 9A, 10000 Zagreb</item>
      <item>Addiko Bank dioničko društvo, OIB 14036333877, Slavonska avenija 6, 10000 Zagreb</item>
      <item>ECOPULITO društvo s ograničenom odgovornošću za usluge i trgovinu, OIB 06286701582, Budmanijeva 5, 10000 Zagreb</item>
      <item>Odvjetničko društvo Cvitković &amp; Devidé, društvo s ograničenom odgovornošću, OIB 82729687453, Budmanijeva 5, 10000 Zagreb</item>
      <item>Stjepan Kaniški, OIB 30160663938, Ulica Brune Bušića 28, 10000 Zagreb</item>
    </izvorni_sadrzaj>
    <derivirana_varijabla naziv="DomainObject.Predmet.OstaliListFormatedWithAdressOIB_1"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KARLOVAČKA BANKA dioničko društvo, OIB 08106331075, Ivana Gorana Kovačića 1, Karlovac</item>
      <item>Raiffeisenbank Austria d.d., OIB 53056966535, Petrinjska 59, 10000 Zagreb</item>
      <item>Odvjetničko društvo  Glamuzina &amp; Grošeta, Krajiška 27,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  <item>Dalibor Gradinščak, Pavlinska 5, 42000 Varaždin</item>
      <item>Revizorska tvrtka DTTC društvo s ograničenom odgvornošću za reviziju i usluge s područja računovodstva, poreznog savjetova, OIB 12337717242, Antuna Mihanovića 4, 42000 Varaždin</item>
      <item>Kezele škola stranih jezika i poslovne komunikacije, ustanova za obrazovanje odraslih, OIB 09267681688, Anina 2, 42000 Varaždin</item>
      <item>Marko Bujić, pun. kupca Ecopulito d.o.o., A. K. Miošića 9A, 10000 Zagreb</item>
      <item>Addiko Bank dioničko društvo, OIB 14036333877, Slavonska avenija 6, 10000 Zagreb</item>
      <item>ECOPULITO društvo s ograničenom odgovornošću za usluge i trgovinu, OIB 06286701582, Budmanijeva 5, 10000 Zagreb</item>
      <item>Odvjetničko društvo Cvitković &amp; Devidé, društvo s ograničenom odgovornošću, OIB 82729687453, Budmanijeva 5, 10000 Zagreb</item>
      <item>Stjepan Kaniški, OIB 30160663938, Ulica Brune Bušića 28, 10000 Zagreb</item>
    </derivirana_varijabla>
  </DomainObject.Predmet.OstaliListFormatedWithAdressOIB>
  <DomainObject.Predmet.OstaliListNazivFormated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</izvorni_sadrzaj>
    <derivirana_varijabla naziv="DomainObject.Predmet.OstaliListNazivFormated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</derivirana_varijabla>
  </DomainObject.Predmet.OstaliListNazivFormated>
  <DomainObject.Predmet.OstaliListNazivFormatedOIB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</izvorni_sadrzaj>
    <derivirana_varijabla naziv="DomainObject.Predmet.OstaliListNazivFormatedOIB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>St-25/2012-507</izvorni_sadrzaj>
    <derivirana_varijabla naziv="DomainObject.PoslovniBrojDokumenta_1">St-25/2012-507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Validus dioničko društvo za upravljanje drugim društvima "u stečaju"</izvorni_sadrzaj>
    <derivirana_varijabla naziv="DomainObject.Predmet.ProtustrankaIDrugi_1">Validus dioničko društvo za upravljanje drugim društvima "u stečaju"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Validus dioničko društvo za upravljanje drugim društvima "u stečaju", OIB 07838648475, Anina Ulica 2, 42000 Varaždin</izvorni_sadrzaj>
    <derivirana_varijabla naziv="DomainObject.Predmet.ProtustrankaIDrugiAdressOIB_1">Validus dioničko društvo za upravljanje drugim društvima "u stečaju", OIB 07838648475, Anina Ulica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Validus dioničko društvo za upravljanje drugim društvima "u stečaju"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</izvorni_sadrzaj>
    <derivirana_varijabla naziv="DomainObject.Predmet.SudioniciListNaziv_1">
      <item>Validus dioničko društvo za upravljanje drugim društvima "u stečaju"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</derivirana_varijabla>
  </DomainObject.Predmet.SudioniciListNaziv>
  <DomainObject.Predmet.SudioniciListAdressOIB>
    <izvorni_sadrzaj>
      <item>Validus dioničko društvo za upravljanje drugim društvima "u stečaju", OIB 07838648475, Anina Ulica 2,42000 Varaždin</item>
      <item>ŽUPANIJSKO DRŽAVNO ODVJETNIŠTVO U VARAŽDINU Građansko upravni odjel, 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KARLOVAČKA BANKA dioničko društvo, OIB 08106331075, Ivana Gorana Kovačića 1,Karlovac</item>
      <item>Raiffeisenbank Austria d.d., OIB 53056966535, Petrinjska 59,10000 Zagreb</item>
      <item>Odvjetničko društvo  Glamuzina &amp; Grošeta, Krajiška 27,10000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Krajiška 27,10000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  <item>Dalibor Gradinščak, Pavlinska 5,42000 Varaždin</item>
      <item>Revizorska tvrtka DTTC društvo s ograničenom odgvornošću za reviziju i usluge s područja računovodstva, poreznog savjetova, OIB 12337717242, Antuna Mihanovića 4,42000 Varaždin</item>
      <item>Kezele škola stranih jezika i poslovne komunikacije, ustanova za obrazovanje odraslih, OIB 09267681688, Anina 2,42000 Varaždin</item>
      <item>Marko Bujić, pun. kupca Ecopulito d.o.o., A. K. Miošića 9A,10000 Zagreb</item>
      <item>Addiko Bank dioničko društvo, OIB 14036333877, Slavonska avenija 6,10000 Zagreb</item>
      <item>ECOPULITO društvo s ograničenom odgovornošću za usluge i trgovinu, OIB 06286701582, Budmanijeva 5,10000 Zagreb</item>
      <item>Odvjetničko društvo Cvitković &amp; Devidé, društvo s ograničenom odgovornošću, OIB 82729687453, Budmanijeva 5,10000 Zagreb</item>
      <item>Stjepan Kaniški, OIB 30160663938, Ulica Brune Bušića 28,10000 Zagreb</item>
    </izvorni_sadrzaj>
    <derivirana_varijabla naziv="DomainObject.Predmet.SudioniciListAdressOIB_1">
      <item>Validus dioničko društvo za upravljanje drugim društvima "u stečaju", OIB 07838648475, Anina Ulica 2,42000 Varaždin</item>
      <item>ŽUPANIJSKO DRŽAVNO ODVJETNIŠTVO U VARAŽDINU Građansko upravni odjel, 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KARLOVAČKA BANKA dioničko društvo, OIB 08106331075, Ivana Gorana Kovačića 1,Karlovac</item>
      <item>Raiffeisenbank Austria d.d., OIB 53056966535, Petrinjska 59,10000 Zagreb</item>
      <item>Odvjetničko društvo  Glamuzina &amp; Grošeta, Krajiška 27,10000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Krajiška 27,10000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  <item>Dalibor Gradinščak, Pavlinska 5,42000 Varaždin</item>
      <item>Revizorska tvrtka DTTC društvo s ograničenom odgvornošću za reviziju i usluge s područja računovodstva, poreznog savjetova, OIB 12337717242, Antuna Mihanovića 4,42000 Varaždin</item>
      <item>Kezele škola stranih jezika i poslovne komunikacije, ustanova za obrazovanje odraslih, OIB 09267681688, Anina 2,42000 Varaždin</item>
      <item>Marko Bujić, pun. kupca Ecopulito d.o.o., A. K. Miošića 9A,10000 Zagreb</item>
      <item>Addiko Bank dioničko društvo, OIB 14036333877, Slavonska avenija 6,10000 Zagreb</item>
      <item>ECOPULITO društvo s ograničenom odgovornošću za usluge i trgovinu, OIB 06286701582, Budmanijeva 5,10000 Zagreb</item>
      <item>Odvjetničko društvo Cvitković &amp; Devidé, društvo s ograničenom odgovornošću, OIB 82729687453, Budmanijeva 5,10000 Zagreb</item>
      <item>Stjepan Kaniški, OIB 30160663938, Ulica Brune Bušića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443704-47CE-4794-8C72-70955FFED8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1359</properties:Words>
  <properties:Characters>7311</properties:Characters>
  <properties:Lines>208</properties:Lines>
  <properties:Paragraphs>58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2016-12-16T12:35:00Z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St-25/2012-507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