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45b7" w14:paraId="33545b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C17D24">
        <w:t>2274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C17D24">
        <w:t>Financijske agencije  OIB: 85821130368, Regionalni centar Rijeka Podružnica Pula, Giardini 5, Pula za pokretanje skraćenog stečajnog postupka nad dužnikom MASTER DREAMS j.d.o.o. OIB: 81250710793, MBS: 040329623, Pula, Dukićeva 25</w:t>
      </w:r>
      <w:r w:rsidR="00A515B5">
        <w:t xml:space="preserve">, dana </w:t>
      </w:r>
      <w:r w:rsidR="00C17D24">
        <w:t>18.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17D24">
        <w:t>MASTER DREAMS j.d.o.o. OIB: 81250710793, MBS: 040329623, Pula, Dukićeva 25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C37FF7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 xml:space="preserve">ZAKLJUČUJE SE stečajni postupak nad dužnikom </w:t>
      </w:r>
      <w:r w:rsidR="00C17D24">
        <w:t>MASTER DREAMS j.d.o.o. OIB: 81250710793, MBS: 040329623, Pula, Dukićeva 25.</w:t>
      </w:r>
    </w:p>
    <w:p w:rsidRDefault="0040522B" w:rsidP="0040522B" w:rsidR="0040522B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C17D24">
        <w:t>Financijske agencije  OIB: 85821130368, Regionalni centar Rijeka Podružnica Pula, Giardini 5, Pula</w:t>
      </w:r>
      <w:r w:rsidR="00D826C1">
        <w:t xml:space="preserve">, </w:t>
      </w:r>
      <w:r w:rsidR="002F01CE">
        <w:t xml:space="preserve">podnijela </w:t>
      </w:r>
      <w:r>
        <w:t xml:space="preserve">je dana </w:t>
      </w:r>
      <w:r w:rsidR="00C17D24">
        <w:t>11. travnja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C17D24">
        <w:t>7276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</w:t>
      </w:r>
      <w:r w:rsidR="00C17D24">
        <w:t>Pazinu</w:t>
      </w:r>
      <w:r w:rsidR="00A515B5">
        <w:t>,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C17D24">
        <w:t xml:space="preserve">MASTER DREAMS j.d.o.o. OIB: 81250710793, MBS: 040329623, Pula, Dukićeva 25 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C17D24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C17D24">
        <w:t>2274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C17D24" w:rsidP="0040522B" w:rsidR="00C17D24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C17D24">
        <w:t>18.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701707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C17D24">
        <w:t>20/3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340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C17D24">
      <w:t>2274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01707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17D24"/>
    <w:rsid w:val="00C227CA"/>
    <w:rsid w:val="00C30098"/>
    <w:rsid w:val="00C37FF7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33404"/>
    <w:rsid w:val="00F429CA"/>
    <w:rsid w:val="00F4382B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34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34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4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4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34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34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4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4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St-2274/2016</izvorni_sadrzaj>
    <derivirana_varijabla naziv="DomainObject.Predmet.OznakaBroj_1">St-2274/2016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DREAMS j.d.o.o. PULA</izvorni_sadrzaj>
    <derivirana_varijabla naziv="DomainObject.Predmet.ProtustrankaFormated_1">  MASTER DREAMS j.d.o.o. PULA</derivirana_varijabla>
  </DomainObject.Predmet.ProtustrankaFormated>
  <DomainObject.Predmet.ProtustrankaFormatedOIB>
    <izvorni_sadrzaj>  MASTER DREAMS j.d.o.o. PULA, OIB 81250710793</izvorni_sadrzaj>
    <derivirana_varijabla naziv="DomainObject.Predmet.ProtustrankaFormatedOIB_1">  MASTER DREAMS j.d.o.o. PULA, OIB 81250710793</derivirana_varijabla>
  </DomainObject.Predmet.ProtustrankaFormatedOIB>
  <DomainObject.Predmet.ProtustrankaFormatedWithAdress>
    <izvorni_sadrzaj> MASTER DREAMS j.d.o.o. PULA, Dukićeva 25, 52100 Pula</izvorni_sadrzaj>
    <derivirana_varijabla naziv="DomainObject.Predmet.ProtustrankaFormatedWithAdress_1"> MASTER DREAMS j.d.o.o. PULA, Dukićeva 25, 52100 Pula</derivirana_varijabla>
  </DomainObject.Predmet.ProtustrankaFormatedWithAdress>
  <DomainObject.Predmet.ProtustrankaFormatedWithAdressOIB>
    <izvorni_sadrzaj> MASTER DREAMS j.d.o.o. PULA, OIB 81250710793, Dukićeva 25, 52100 Pula</izvorni_sadrzaj>
    <derivirana_varijabla naziv="DomainObject.Predmet.ProtustrankaFormatedWithAdressOIB_1"> MASTER DREAMS j.d.o.o. PULA, OIB 81250710793, Dukićeva 25, 52100 Pula</derivirana_varijabla>
  </DomainObject.Predmet.ProtustrankaFormatedWithAdressOIB>
  <DomainObject.Predmet.ProtustrankaWithAdress>
    <izvorni_sadrzaj>MASTER DREAMS j.d.o.o. PULA Dukićeva 25, 52100 Pula</izvorni_sadrzaj>
    <derivirana_varijabla naziv="DomainObject.Predmet.ProtustrankaWithAdress_1">MASTER DREAMS j.d.o.o. PULA Dukićeva 25, 52100 Pula</derivirana_varijabla>
  </DomainObject.Predmet.ProtustrankaWithAdress>
  <DomainObject.Predmet.ProtustrankaWithAdressOIB>
    <izvorni_sadrzaj>MASTER DREAMS j.d.o.o. PULA, OIB 81250710793, Dukićeva 25, 52100 Pula</izvorni_sadrzaj>
    <derivirana_varijabla naziv="DomainObject.Predmet.ProtustrankaWithAdressOIB_1">MASTER DREAMS j.d.o.o. PULA, OIB 81250710793, Dukićeva 25, 52100 Pula</derivirana_varijabla>
  </DomainObject.Predmet.ProtustrankaWithAdressOIB>
  <DomainObject.Predmet.ProtustrankaNazivFormated>
    <izvorni_sadrzaj>MASTER DREAMS j.d.o.o. PULA</izvorni_sadrzaj>
    <derivirana_varijabla naziv="DomainObject.Predmet.ProtustrankaNazivFormated_1">MASTER DREAMS j.d.o.o. PULA</derivirana_varijabla>
  </DomainObject.Predmet.ProtustrankaNazivFormated>
  <DomainObject.Predmet.ProtustrankaNazivFormatedOIB>
    <izvorni_sadrzaj>MASTER DREAMS j.d.o.o. PULA, OIB 81250710793</izvorni_sadrzaj>
    <derivirana_varijabla naziv="DomainObject.Predmet.ProtustrankaNazivFormatedOIB_1">MASTER DREAMS j.d.o.o. PULA, OIB 81250710793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MASTER DREAMS j.d.o.o. PULA</item>
    </izvorni_sadrzaj>
    <derivirana_varijabla naziv="DomainObject.Predmet.ProtuStrankaListFormated_1">
      <item>MASTER DREAMS j.d.o.o. PULA</item>
    </derivirana_varijabla>
  </DomainObject.Predmet.ProtuStrankaListFormated>
  <DomainObject.Predmet.ProtuStrankaListFormatedOIB>
    <izvorni_sadrzaj>
      <item>MASTER DREAMS j.d.o.o. PULA, OIB 81250710793</item>
    </izvorni_sadrzaj>
    <derivirana_varijabla naziv="DomainObject.Predmet.ProtuStrankaListFormatedOIB_1">
      <item>MASTER DREAMS j.d.o.o. PULA, OIB 81250710793</item>
    </derivirana_varijabla>
  </DomainObject.Predmet.ProtuStrankaListFormatedOIB>
  <DomainObject.Predmet.ProtuStrankaListFormatedWithAdress>
    <izvorni_sadrzaj>
      <item>MASTER DREAMS j.d.o.o. PULA, Dukićeva 25, 52100 Pula</item>
    </izvorni_sadrzaj>
    <derivirana_varijabla naziv="DomainObject.Predmet.ProtuStrankaListFormatedWithAdress_1">
      <item>MASTER DREAMS j.d.o.o. PULA, Dukićeva 25, 52100 Pula</item>
    </derivirana_varijabla>
  </DomainObject.Predmet.ProtuStrankaListFormatedWithAdress>
  <DomainObject.Predmet.ProtuStrankaListFormatedWithAdressOIB>
    <izvorni_sadrzaj>
      <item>MASTER DREAMS j.d.o.o. PULA, OIB 81250710793, Dukićeva 25, 52100 Pula</item>
    </izvorni_sadrzaj>
    <derivirana_varijabla naziv="DomainObject.Predmet.ProtuStrankaListFormatedWithAdressOIB_1">
      <item>MASTER DREAMS j.d.o.o. PULA, OIB 81250710793, Dukićeva 25, 52100 Pula</item>
    </derivirana_varijabla>
  </DomainObject.Predmet.ProtuStrankaListFormatedWithAdressOIB>
  <DomainObject.Predmet.ProtuStrankaListNazivFormated>
    <izvorni_sadrzaj>
      <item>MASTER DREAMS j.d.o.o. PULA</item>
    </izvorni_sadrzaj>
    <derivirana_varijabla naziv="DomainObject.Predmet.ProtuStrankaListNazivFormated_1">
      <item>MASTER DREAMS j.d.o.o. PULA</item>
    </derivirana_varijabla>
  </DomainObject.Predmet.ProtuStrankaListNazivFormated>
  <DomainObject.Predmet.ProtuStrankaListNazivFormatedOIB>
    <izvorni_sadrzaj>
      <item>MASTER DREAMS j.d.o.o. PULA, OIB 81250710793</item>
    </izvorni_sadrzaj>
    <derivirana_varijabla naziv="DomainObject.Predmet.ProtuStrankaListNazivFormatedOIB_1">
      <item>MASTER DREAMS j.d.o.o. PULA, OIB 81250710793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MASTER DREAMS j.d.o.o. PULA</izvorni_sadrzaj>
    <derivirana_varijabla naziv="DomainObject.Predmet.ProtustrankaIDrugi_1">MASTER DREAMS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MASTER DREAMS j.d.o.o. PULA, OIB 81250710793, Dukićeva 25, 52100 Pula</izvorni_sadrzaj>
    <derivirana_varijabla naziv="DomainObject.Predmet.ProtustrankaIDrugiAdressOIB_1">MASTER DREAMS j.d.o.o. PULA, OIB 81250710793, Dukićeva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DREAMS j.d.o.o. PULA</item>
      <item>FINANCIJSKA AGENCIJA, RC RIJEKA, PODRUŽNICA PULA, PULA</item>
    </izvorni_sadrzaj>
    <derivirana_varijabla naziv="DomainObject.Predmet.SudioniciListNaziv_1">
      <item>MASTER DREAMS j.d.o.o. PULA</item>
      <item>FINANCIJSKA AGENCIJA, RC RIJEKA, PODRUŽNICA PULA, PULA</item>
    </derivirana_varijabla>
  </DomainObject.Predmet.SudioniciListNaziv>
  <DomainObject.Predmet.SudioniciListAdressOIB>
    <izvorni_sadrzaj>
      <item>MASTER DREAMS j.d.o.o. PULA, OIB 81250710793, Dukićeva 25,52100 Pula</item>
      <item>FINANCIJSKA AGENCIJA, RC RIJEKA, PODRUŽNICA PULA, PULA, OIB 85821130368, Giardini 5,52100 Pula</item>
    </izvorni_sadrzaj>
    <derivirana_varijabla naziv="DomainObject.Predmet.SudioniciListAdressOIB_1">
      <item>MASTER DREAMS j.d.o.o. PULA, OIB 81250710793, Dukićeva 25,52100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81250710793</item>
      <item>, OIB 85821130368</item>
    </izvorni_sadrzaj>
    <derivirana_varijabla naziv="DomainObject.Predmet.SudioniciListNazivOIB_1">
      <item>, OIB 81250710793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9ECAB-B6ED-4658-88DF-1B02C14D2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2271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2017-01-18T11:34:00Z</dcterms:created>
  <dc:creator>korisnik</dc:creator>
  <cp:lastModifiedBy>Snježana Andrijanić</cp:lastModifiedBy>
  <cp:lastPrinted>2017-01-18T11:34:00Z</cp:lastPrinted>
  <dcterms:modified xmlns:xsi="http://www.w3.org/2001/XMLSchema-instance" xsi:type="dcterms:W3CDTF">2017-01-18T11:36:00Z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