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489" w14:paraId="6efa489" w:rsidRDefault="00FE3232" w:rsidP="00FE3232" w:rsidR="00FE3232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232" w:rsidP="00FE3232" w:rsidR="00FE3232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E3232" w:rsidP="00FE3232" w:rsidR="00FE3232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E3232" w:rsidP="00FE3232" w:rsidR="00FE3232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04-06-15-18715 od 24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PACTA J. B. d. o. o. Umag, Mirna 7, OIB 95422601252, MBS 130007506, 15</w:t>
      </w:r>
      <w:r w:rsidRPr="00525201">
        <w:rPr>
          <w:rFonts w:cs="Times New Roman" w:eastAsia="Calibri"/>
          <w:lang w:eastAsia="en-US"/>
        </w:rPr>
        <w:t>. siječnja 2016.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E3232" w:rsidP="00FE3232" w:rsidR="00FE3232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PACTA J. B. d. o. o. Umag, Mirna 7, OIB 95422601252, MBS 130007506.</w:t>
      </w:r>
    </w:p>
    <w:p w:rsidRDefault="00FE3232" w:rsidP="00FE3232" w:rsidR="00FE3232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PACTA J. B. d. o. o. Umag.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664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5.949,80 </w:t>
      </w:r>
      <w:r w:rsidRPr="00525201">
        <w:rPr>
          <w:rFonts w:cs="Times New Roman" w:eastAsia="Times New Roman"/>
          <w:szCs w:val="24"/>
        </w:rPr>
        <w:t>kuna.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Tt-15/6875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15</w:t>
      </w:r>
      <w:r w:rsidRPr="00525201">
        <w:rPr>
          <w:rFonts w:cs="Times New Roman" w:eastAsia="Times New Roman"/>
          <w:szCs w:val="24"/>
        </w:rPr>
        <w:t>. siječnja 2016.</w:t>
      </w:r>
    </w:p>
    <w:p w:rsidRDefault="00FE3232" w:rsidP="00FE3232" w:rsidR="00FE3232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FE3232" w:rsidP="00FE3232" w:rsidR="00FE3232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FE3232" w:rsidP="00FE3232" w:rsidR="00FE3232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E3232" w:rsidP="00FE3232" w:rsidR="00FE3232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FE3232" w:rsidP="00FE3232" w:rsidR="00FE3232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FE3232" w:rsidP="00FE3232" w:rsidR="00FE3232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E3232" w:rsidP="00FE3232" w:rsidR="00FE3232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FE3232" w:rsidP="00FE3232" w:rsidR="00FE3232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tabs>
          <w:tab w:pos="4438" w:val="left"/>
        </w:tabs>
        <w:rPr>
          <w:rFonts w:cs="Times New Roman" w:eastAsia="Times New Roman"/>
        </w:rPr>
      </w:pPr>
    </w:p>
    <w:p w:rsidRDefault="00FE3232" w:rsidP="00FE3232" w:rsidR="00FE3232" w:rsidRPr="00525201">
      <w:pPr>
        <w:rPr>
          <w:rFonts w:cs="Times New Roman" w:eastAsia="Times New Roman"/>
        </w:rPr>
      </w:pPr>
    </w:p>
    <w:p w:rsidRDefault="00FE3232" w:rsidP="00FE3232" w:rsidR="00FE3232"/>
    <w:p w:rsidRDefault="00A43805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FAE" w:rsidP="00FE3232" w:rsidR="00BB0FAE">
      <w:r>
        <w:separator/>
      </w:r>
    </w:p>
  </w:endnote>
  <w:endnote w:id="0" w:type="continuationSeparator">
    <w:p w:rsidRDefault="00BB0FAE" w:rsidP="00FE3232" w:rsidR="00BB0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FAE" w:rsidP="00FE3232" w:rsidR="00BB0FAE">
      <w:r>
        <w:separator/>
      </w:r>
    </w:p>
  </w:footnote>
  <w:footnote w:id="0" w:type="continuationSeparator">
    <w:p w:rsidRDefault="00BB0FAE" w:rsidP="00FE3232" w:rsidR="00BB0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FAE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3805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FE3232">
      <w:t>20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FAE" w:rsidP="00D1273B" w:rsidR="00D1273B">
    <w:pPr>
      <w:pStyle w:val="Zaglavlje"/>
      <w:jc w:val="right"/>
    </w:pPr>
    <w:r>
      <w:t>11 St-</w:t>
    </w:r>
    <w:r w:rsidR="00FE3232">
      <w:t>1320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FB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5FBF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43805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91DEB"/>
    <w:rsid w:val="00B94C0C"/>
    <w:rsid w:val="00BA2A51"/>
    <w:rsid w:val="00BA5A95"/>
    <w:rsid w:val="00BB0FAE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3232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32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32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323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2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32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32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32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8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38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38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38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32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32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323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2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32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32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32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8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38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38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38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St-1320/2015</izvorni_sadrzaj>
    <derivirana_varijabla naziv="DomainObject.Predmet.OznakaBroj_1">St-1320/2015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PACTA J.B. d.o.o. UMAG</izvorni_sadrzaj>
    <derivirana_varijabla naziv="DomainObject.Predmet.ProtustrankaFormated_1">  PACTA J.B. d.o.o. UMAG</derivirana_varijabla>
  </DomainObject.Predmet.ProtustrankaFormated>
  <DomainObject.Predmet.ProtustrankaFormatedOIB>
    <izvorni_sadrzaj>  PACTA J.B. d.o.o. UMAG, OIB 95422601252</izvorni_sadrzaj>
    <derivirana_varijabla naziv="DomainObject.Predmet.ProtustrankaFormatedOIB_1">  PACTA J.B. d.o.o. UMAG, OIB 95422601252</derivirana_varijabla>
  </DomainObject.Predmet.ProtustrankaFormatedOIB>
  <DomainObject.Predmet.ProtustrankaFormatedWithAdress>
    <izvorni_sadrzaj> PACTA J.B. d.o.o. UMAG, Mirna 7, 52470 Umag</izvorni_sadrzaj>
    <derivirana_varijabla naziv="DomainObject.Predmet.ProtustrankaFormatedWithAdress_1"> PACTA J.B. d.o.o. UMAG, Mirna 7, 52470 Umag</derivirana_varijabla>
  </DomainObject.Predmet.ProtustrankaFormatedWithAdress>
  <DomainObject.Predmet.ProtustrankaFormatedWithAdressOIB>
    <izvorni_sadrzaj> PACTA J.B. d.o.o. UMAG, OIB 95422601252, Mirna 7, 52470 Umag</izvorni_sadrzaj>
    <derivirana_varijabla naziv="DomainObject.Predmet.ProtustrankaFormatedWithAdressOIB_1"> PACTA J.B. d.o.o. UMAG, OIB 95422601252, Mirna 7, 52470 Umag</derivirana_varijabla>
  </DomainObject.Predmet.ProtustrankaFormatedWithAdressOIB>
  <DomainObject.Predmet.ProtustrankaWithAdress>
    <izvorni_sadrzaj>PACTA J.B. d.o.o. UMAG Mirna 7, 52470 Umag</izvorni_sadrzaj>
    <derivirana_varijabla naziv="DomainObject.Predmet.ProtustrankaWithAdress_1">PACTA J.B. d.o.o. UMAG Mirna 7, 52470 Umag</derivirana_varijabla>
  </DomainObject.Predmet.ProtustrankaWithAdress>
  <DomainObject.Predmet.ProtustrankaWithAdressOIB>
    <izvorni_sadrzaj>PACTA J.B. d.o.o. UMAG, OIB 95422601252, Mirna 7, 52470 Umag</izvorni_sadrzaj>
    <derivirana_varijabla naziv="DomainObject.Predmet.ProtustrankaWithAdressOIB_1">PACTA J.B. d.o.o. UMAG, OIB 95422601252, Mirna 7, 52470 Umag</derivirana_varijabla>
  </DomainObject.Predmet.ProtustrankaWithAdressOIB>
  <DomainObject.Predmet.ProtustrankaNazivFormated>
    <izvorni_sadrzaj>PACTA J.B. d.o.o. UMAG</izvorni_sadrzaj>
    <derivirana_varijabla naziv="DomainObject.Predmet.ProtustrankaNazivFormated_1">PACTA J.B. d.o.o. UMAG</derivirana_varijabla>
  </DomainObject.Predmet.ProtustrankaNazivFormated>
  <DomainObject.Predmet.ProtustrankaNazivFormatedOIB>
    <izvorni_sadrzaj>PACTA J.B. d.o.o. UMAG, OIB 95422601252</izvorni_sadrzaj>
    <derivirana_varijabla naziv="DomainObject.Predmet.ProtustrankaNazivFormatedOIB_1">PACTA J.B. d.o.o. UMAG, OIB 95422601252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5949.80</izvorni_sadrzaj>
    <derivirana_varijabla naziv="DomainObject.Predmet.TrenutnaVrijednost_1">5949.80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PACTA J.B. d.o.o. UMAG</item>
    </izvorni_sadrzaj>
    <derivirana_varijabla naziv="DomainObject.Predmet.ProtuStrankaListFormated_1">
      <item>PACTA J.B. d.o.o. UMAG</item>
    </derivirana_varijabla>
  </DomainObject.Predmet.ProtuStrankaListFormated>
  <DomainObject.Predmet.ProtuStrankaListFormatedOIB>
    <izvorni_sadrzaj>
      <item>PACTA J.B. d.o.o. UMAG, OIB 95422601252</item>
    </izvorni_sadrzaj>
    <derivirana_varijabla naziv="DomainObject.Predmet.ProtuStrankaListFormatedOIB_1">
      <item>PACTA J.B. d.o.o. UMAG, OIB 95422601252</item>
    </derivirana_varijabla>
  </DomainObject.Predmet.ProtuStrankaListFormatedOIB>
  <DomainObject.Predmet.ProtuStrankaListFormatedWithAdress>
    <izvorni_sadrzaj>
      <item>PACTA J.B. d.o.o. UMAG, Mirna 7, 52470 Umag</item>
    </izvorni_sadrzaj>
    <derivirana_varijabla naziv="DomainObject.Predmet.ProtuStrankaListFormatedWithAdress_1">
      <item>PACTA J.B. d.o.o. UMAG, Mirna 7, 52470 Umag</item>
    </derivirana_varijabla>
  </DomainObject.Predmet.ProtuStrankaListFormatedWithAdress>
  <DomainObject.Predmet.ProtuStrankaListFormatedWithAdressOIB>
    <izvorni_sadrzaj>
      <item>PACTA J.B. d.o.o. UMAG, OIB 95422601252, Mirna 7, 52470 Umag</item>
    </izvorni_sadrzaj>
    <derivirana_varijabla naziv="DomainObject.Predmet.ProtuStrankaListFormatedWithAdressOIB_1">
      <item>PACTA J.B. d.o.o. UMAG, OIB 95422601252, Mirna 7, 52470 Umag</item>
    </derivirana_varijabla>
  </DomainObject.Predmet.ProtuStrankaListFormatedWithAdressOIB>
  <DomainObject.Predmet.ProtuStrankaListNazivFormated>
    <izvorni_sadrzaj>
      <item>PACTA J.B. d.o.o. UMAG</item>
    </izvorni_sadrzaj>
    <derivirana_varijabla naziv="DomainObject.Predmet.ProtuStrankaListNazivFormated_1">
      <item>PACTA J.B. d.o.o. UMAG</item>
    </derivirana_varijabla>
  </DomainObject.Predmet.ProtuStrankaListNazivFormated>
  <DomainObject.Predmet.ProtuStrankaListNazivFormatedOIB>
    <izvorni_sadrzaj>
      <item>PACTA J.B. d.o.o. UMAG, OIB 95422601252</item>
    </izvorni_sadrzaj>
    <derivirana_varijabla naziv="DomainObject.Predmet.ProtuStrankaListNazivFormatedOIB_1">
      <item>PACTA J.B. d.o.o. UMAG, OIB 95422601252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PACTA J.B. d.o.o. UMAG</izvorni_sadrzaj>
    <derivirana_varijabla naziv="DomainObject.Predmet.ProtustrankaIDrugi_1">PACTA J.B.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PACTA J.B. d.o.o. UMAG, OIB 95422601252, Mirna 7, 52470 Umag</izvorni_sadrzaj>
    <derivirana_varijabla naziv="DomainObject.Predmet.ProtustrankaIDrugiAdressOIB_1">PACTA J.B. d.o.o. UMAG, OIB 95422601252, Mirna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PACTA J.B. d.o.o. UMAG</item>
    </izvorni_sadrzaj>
    <derivirana_varijabla naziv="DomainObject.Predmet.SudioniciListNaziv_1">
      <item>FINANCIJSKA AGENCIJA, RC RIJEKA, PODRUŽNICA PULA, PULA</item>
      <item>PACTA J.B.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PACTA J.B. d.o.o. UMAG, OIB 95422601252, Mirna 7,52470 Umag</item>
    </izvorni_sadrzaj>
    <derivirana_varijabla naziv="DomainObject.Predmet.SudioniciListAdressOIB_1">
      <item>FINANCIJSKA AGENCIJA, RC RIJEKA, PODRUŽNICA PULA, PULA, OIB 85821130368, Giardini 5,52100 Pula</item>
      <item>PACTA J.B. d.o.o. UMAG, OIB 95422601252, Mirna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95422601252</item>
    </izvorni_sadrzaj>
    <derivirana_varijabla naziv="DomainObject.Predmet.SudioniciListNazivOIB_1">
      <item>, OIB 85821130368</item>
      <item>, OIB 95422601252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2177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2016-01-15T12:00:00Z</dcterms:created>
  <dc:creator>Mihaela Kaligari</dc:creator>
  <dc:description/>
  <cp:keywords/>
  <cp:lastModifiedBy>Sanja Prodan</cp:lastModifiedBy>
  <cp:lastPrinted>2016-01-15T12:03:00Z</cp:lastPrinted>
  <dcterms:modified xmlns:xsi="http://www.w3.org/2001/XMLSchema-instance" xsi:type="dcterms:W3CDTF">2016-01-18T07:42:00Z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