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86ef" w14:paraId="99586ef" w:rsidRDefault="006E06DD" w:rsidP="006E06DD" w:rsidR="00FA403B" w:rsidRPr="008C3132">
      <w:pPr>
        <w:spacing w:lineRule="atLeast" w:line="240"/>
        <w15:collapsed w:val="false"/>
      </w:pPr>
      <w:r>
        <w:t xml:space="preserve">               </w:t>
      </w:r>
      <w:r>
        <w:rPr>
          <w:noProof/>
          <w:lang w:eastAsia="en-US" w:val="en-US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403B">
        <w:tab/>
      </w:r>
      <w:r w:rsidR="00FA6222">
        <w:t xml:space="preserve">  </w:t>
      </w:r>
    </w:p>
    <w:p w:rsidRDefault="00E3451B" w:rsidP="006E06DD" w:rsidR="00E3451B">
      <w:pPr>
        <w:pStyle w:val="Naslov6"/>
        <w:tabs>
          <w:tab w:pos="2835" w:val="left"/>
        </w:tabs>
        <w:spacing w:lineRule="atLeast" w:line="240"/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6E06DD" w:rsidR="00E3451B">
      <w:pPr>
        <w:tabs>
          <w:tab w:pos="2835" w:val="left"/>
        </w:tabs>
        <w:spacing w:lineRule="atLeast" w:line="240"/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6E06DD" w:rsidR="00E3451B">
      <w:pPr>
        <w:tabs>
          <w:tab w:pos="2410" w:val="left"/>
          <w:tab w:pos="2835" w:val="left"/>
        </w:tabs>
        <w:spacing w:lineRule="atLeast" w:line="240"/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6E06DD" w:rsidR="00E3451B">
      <w:pPr>
        <w:tabs>
          <w:tab w:pos="2410" w:val="left"/>
          <w:tab w:pos="2835" w:val="left"/>
        </w:tabs>
        <w:spacing w:lineRule="atLeast" w:line="240"/>
        <w:ind w:right="6237" w:left="426"/>
        <w:jc w:val="center"/>
        <w:rPr>
          <w:bCs/>
        </w:rPr>
      </w:pPr>
      <w:r>
        <w:t>23000 Zadar</w:t>
      </w:r>
    </w:p>
    <w:p w:rsidRDefault="00FA403B" w:rsidP="006E06DD" w:rsidR="00FA403B">
      <w:pPr>
        <w:spacing w:lineRule="atLeast" w:line="240"/>
      </w:pPr>
    </w:p>
    <w:p w:rsidRDefault="00FA6222" w:rsidP="006E06DD" w:rsidR="00FA6222">
      <w:pPr>
        <w:spacing w:lineRule="atLeast" w:line="240"/>
      </w:pPr>
    </w:p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9D6D0F">
        <w:t>ADRIATIC SEA</w:t>
      </w:r>
      <w:r w:rsidR="000F2640">
        <w:t xml:space="preserve"> </w:t>
      </w:r>
      <w:r w:rsidR="009D6D0F">
        <w:t>j.</w:t>
      </w:r>
      <w:r w:rsidR="000F2640">
        <w:t xml:space="preserve">d.o.o., </w:t>
      </w:r>
      <w:r w:rsidR="009D6D0F">
        <w:t xml:space="preserve">Preko, </w:t>
      </w:r>
      <w:proofErr w:type="spellStart"/>
      <w:r w:rsidR="009D6D0F">
        <w:t>Artić</w:t>
      </w:r>
      <w:proofErr w:type="spellEnd"/>
      <w:r w:rsidR="009D6D0F">
        <w:t xml:space="preserve"> 2,</w:t>
      </w:r>
      <w:r w:rsidR="000F2640">
        <w:t xml:space="preserve"> </w:t>
      </w:r>
      <w:r w:rsidR="00535BDC">
        <w:t>OIB:</w:t>
      </w:r>
      <w:r w:rsidR="009D6D0F">
        <w:t>28433194445</w:t>
      </w:r>
      <w:r>
        <w:t xml:space="preserve">, zastupanog po </w:t>
      </w:r>
      <w:r w:rsidR="00535BDC">
        <w:t>osobi ovlaštenoj</w:t>
      </w:r>
      <w:r w:rsidR="00173753">
        <w:t xml:space="preserve"> za zastupanje </w:t>
      </w:r>
      <w:r w:rsidR="009D6D0F">
        <w:t xml:space="preserve">Ljubici </w:t>
      </w:r>
      <w:proofErr w:type="spellStart"/>
      <w:r w:rsidR="009D6D0F">
        <w:t>Dunatov</w:t>
      </w:r>
      <w:proofErr w:type="spellEnd"/>
      <w:r w:rsidR="009D6D0F">
        <w:t>,</w:t>
      </w:r>
      <w:r>
        <w:t xml:space="preserve"> od </w:t>
      </w:r>
      <w:r w:rsidR="009D6D0F">
        <w:t>23</w:t>
      </w:r>
      <w:r w:rsidR="00FA6222">
        <w:t>.</w:t>
      </w:r>
      <w:r>
        <w:t xml:space="preserve"> </w:t>
      </w:r>
      <w:r w:rsidR="000F2640">
        <w:t xml:space="preserve">travnja 2019. </w:t>
      </w:r>
      <w:r>
        <w:t xml:space="preserve">za otvaranje </w:t>
      </w:r>
      <w:proofErr w:type="spellStart"/>
      <w:r>
        <w:t>predstečajnog</w:t>
      </w:r>
      <w:r w:rsidR="00FA6222">
        <w:t>a</w:t>
      </w:r>
      <w:proofErr w:type="spellEnd"/>
      <w:r>
        <w:t xml:space="preserve"> postupka, </w:t>
      </w:r>
      <w:r w:rsidR="00632213">
        <w:t>2</w:t>
      </w:r>
      <w:r w:rsidR="00E62D0E">
        <w:t>4</w:t>
      </w:r>
      <w:r w:rsidR="00FA6222">
        <w:t xml:space="preserve">. </w:t>
      </w:r>
      <w:r w:rsidR="000F2640">
        <w:t>travnja</w:t>
      </w:r>
      <w:r w:rsidR="00535BDC">
        <w:t xml:space="preserve"> 201</w:t>
      </w:r>
      <w:r w:rsidR="000F2640">
        <w:t>9</w:t>
      </w:r>
      <w:r w:rsidR="00FA6222">
        <w:t xml:space="preserve">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FA6222" w:rsidP="00FA6222" w:rsidR="00FA6222">
      <w:pPr>
        <w:jc w:val="center"/>
      </w:pPr>
    </w:p>
    <w:p w:rsidRDefault="00FA6222" w:rsidP="00FA6222" w:rsidR="001849F6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>
        <w:t>u roku od 8 dana od dana dostave ovog zaključka,</w:t>
      </w:r>
      <w:r w:rsidR="00BD4980">
        <w:t xml:space="preserve"> dopuniti svoj prijedlog za otvaranje </w:t>
      </w:r>
      <w:proofErr w:type="spellStart"/>
      <w:r w:rsidR="00BD4980">
        <w:t>predstečajnoga</w:t>
      </w:r>
      <w:proofErr w:type="spellEnd"/>
      <w:r w:rsidR="00BD4980">
        <w:t xml:space="preserve"> postupka od </w:t>
      </w:r>
      <w:r w:rsidR="009D6D0F">
        <w:t>23.</w:t>
      </w:r>
      <w:r w:rsidR="00BD4980">
        <w:t xml:space="preserve"> </w:t>
      </w:r>
      <w:r w:rsidR="000F2640">
        <w:t xml:space="preserve">travnja </w:t>
      </w:r>
      <w:r w:rsidR="00147427">
        <w:t>201</w:t>
      </w:r>
      <w:r w:rsidR="000F2640">
        <w:t>9</w:t>
      </w:r>
      <w:r w:rsidR="001849F6">
        <w:t>. na način da:</w:t>
      </w:r>
    </w:p>
    <w:p w:rsidRDefault="001849F6" w:rsidP="001849F6" w:rsidR="001849F6">
      <w:pPr>
        <w:ind w:firstLine="705"/>
        <w:jc w:val="both"/>
      </w:pPr>
      <w:r>
        <w:t>-</w:t>
      </w:r>
      <w:r w:rsidR="00BD4980">
        <w:t xml:space="preserve"> </w:t>
      </w:r>
      <w:r>
        <w:t>a</w:t>
      </w:r>
      <w:r w:rsidR="00BD4980">
        <w:t>ko postoje okolnost</w:t>
      </w:r>
      <w:r w:rsidR="00E063F7">
        <w:t>i u smislu odredbe čl. 4. st.</w:t>
      </w:r>
      <w:r w:rsidR="00BD4980">
        <w:t xml:space="preserve"> 2. podstavka 2. i 3. SZ-a, nalaže se dužniku u navedenom roku dostaviti u spis i obračun neisplaćenih plaća</w:t>
      </w:r>
      <w:r w:rsidR="00E063F7">
        <w:t xml:space="preserve"> zaposlenicima</w:t>
      </w:r>
      <w:r w:rsidR="00BD4980"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 w:rsidR="00BD4980">
        <w:t xml:space="preserve"> propisima.</w:t>
      </w:r>
    </w:p>
    <w:p w:rsidRDefault="001849F6" w:rsidP="001849F6" w:rsidR="00BD4980">
      <w:pPr>
        <w:ind w:firstLine="705"/>
        <w:jc w:val="both"/>
      </w:pPr>
      <w:r>
        <w:t>-</w:t>
      </w:r>
      <w:r w:rsidR="00BD4980">
        <w:t xml:space="preserve"> </w:t>
      </w:r>
      <w:r>
        <w:t>dostavi popis imovine i obveza stečajnog dužnika u skladu s čl. 17. Stečajnog zakona</w:t>
      </w:r>
    </w:p>
    <w:p w:rsidRDefault="001849F6" w:rsidP="001849F6" w:rsidR="001849F6">
      <w:pPr>
        <w:ind w:firstLine="705"/>
        <w:jc w:val="both"/>
      </w:pPr>
      <w:r>
        <w:t>- dostavi financijske izvještaje u skladu sa zakonom o računovodstvu kako to propisuje odredba članka 26. stavak 1. podstavak 1. Stečajnog zakona</w:t>
      </w:r>
    </w:p>
    <w:p w:rsidRDefault="001849F6" w:rsidP="001849F6" w:rsidR="001849F6">
      <w:pPr>
        <w:ind w:firstLine="705"/>
        <w:jc w:val="both"/>
      </w:pPr>
      <w:r>
        <w:t>-</w:t>
      </w:r>
      <w:r w:rsidR="00B171C7">
        <w:t xml:space="preserve"> </w:t>
      </w:r>
      <w:r w:rsidR="00344211">
        <w:t>dostavi dokaz o uku</w:t>
      </w:r>
      <w:r>
        <w:t>pnoj aktivi i o ukupnom prihodu u skladu sa odred</w:t>
      </w:r>
      <w:r w:rsidR="00B171C7">
        <w:t>bom č</w:t>
      </w:r>
      <w:r>
        <w:t>l</w:t>
      </w:r>
      <w:r w:rsidR="00B171C7">
        <w:t>a</w:t>
      </w:r>
      <w:r>
        <w:t>nak 26. stavak 1. podstavak 3.</w:t>
      </w:r>
    </w:p>
    <w:p w:rsidRDefault="001849F6" w:rsidP="001849F6" w:rsidR="001849F6">
      <w:pPr>
        <w:ind w:firstLine="705"/>
        <w:jc w:val="both"/>
      </w:pPr>
      <w:r>
        <w:t>- dostavi prijedlog plana restrukturiranja u skladu sa odre</w:t>
      </w:r>
      <w:r w:rsidR="00B171C7">
        <w:t>d</w:t>
      </w:r>
      <w:r>
        <w:t>bom članka 26. stavak 1. podstavak 4. sa sadržajem propisanim člankom 27. Stečajnog zakona</w:t>
      </w:r>
    </w:p>
    <w:p w:rsidRDefault="001849F6" w:rsidP="00BD4980" w:rsidR="00BD4980">
      <w:pPr>
        <w:ind w:firstLine="705"/>
        <w:jc w:val="both"/>
      </w:pPr>
      <w:r>
        <w:t>II</w:t>
      </w:r>
      <w:r w:rsidR="00BD4980">
        <w:t>. Ako dužnik ne dopuni svoj prijedlog za otvaranje predstečajnoga postupka u skladu s uputom suda iz točke I.</w:t>
      </w:r>
      <w:r>
        <w:t xml:space="preserve"> ovog zaključka, odnosno ako ne uplati zatraženi predujam sud će  </w:t>
      </w:r>
      <w:r w:rsidR="00BD4980">
        <w:t xml:space="preserve">odbaciti isti kao nepotpun sukladno odredbi čl. 31. st. 3. SZ-a. 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632213">
        <w:t>2</w:t>
      </w:r>
      <w:r w:rsidR="009D6D0F">
        <w:t>4</w:t>
      </w:r>
      <w:r w:rsidR="00BD4980">
        <w:t xml:space="preserve">. </w:t>
      </w:r>
      <w:r w:rsidR="000F2640">
        <w:t xml:space="preserve">travnja 2019. </w:t>
      </w:r>
    </w:p>
    <w:p w:rsidRDefault="00FA403B" w:rsidP="00FA403B" w:rsidR="00FA403B">
      <w:pPr>
        <w:jc w:val="center"/>
      </w:pPr>
    </w:p>
    <w:p w:rsidRDefault="006E06DD" w:rsidP="006E06DD" w:rsidR="00FA403B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       </w:t>
      </w:r>
      <w:r w:rsidR="00FA403B">
        <w:t>Sutkinja</w:t>
      </w:r>
    </w:p>
    <w:p w:rsidRDefault="006E06DD" w:rsidP="006E06DD" w:rsidR="00FA403B">
      <w:pPr>
        <w:ind w:firstLine="708"/>
      </w:pPr>
      <w:r>
        <w:t xml:space="preserve">           Nena </w:t>
      </w:r>
      <w:proofErr w:type="spellStart"/>
      <w:r>
        <w:t>Mužanović</w:t>
      </w:r>
      <w:proofErr w:type="spellEnd"/>
      <w:r>
        <w:t xml:space="preserve">                                                                       </w:t>
      </w:r>
      <w:r w:rsidR="00173753">
        <w:t xml:space="preserve">Ardena </w:t>
      </w:r>
      <w:proofErr w:type="spellStart"/>
      <w:r w:rsidR="00173753">
        <w:t>Bajlo</w:t>
      </w:r>
      <w:proofErr w:type="spellEnd"/>
      <w:r>
        <w:t>, v.r.</w:t>
      </w:r>
      <w:bookmarkStart w:name="_GoBack" w:id="0"/>
      <w:bookmarkEnd w:id="0"/>
    </w:p>
    <w:p w:rsidRDefault="00FA403B" w:rsidP="00FA403B" w:rsidR="000F2640">
      <w:pPr>
        <w:tabs>
          <w:tab w:pos="0" w:val="left"/>
        </w:tabs>
      </w:pPr>
      <w:r>
        <w:tab/>
      </w:r>
    </w:p>
    <w:p w:rsidRDefault="000F2640" w:rsidP="00FA403B" w:rsidR="00FA403B" w:rsidRPr="0022146E">
      <w:pPr>
        <w:tabs>
          <w:tab w:pos="0" w:val="left"/>
        </w:tabs>
      </w:pPr>
      <w:r>
        <w:tab/>
      </w:r>
      <w:r w:rsidR="00E3451B">
        <w:t>Pouka o pravnom lijeku</w:t>
      </w:r>
      <w:r w:rsidR="00FA403B"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9D6D0F" w:rsidR="00D15D37">
      <w:pPr>
        <w:numPr>
          <w:ilvl w:val="0"/>
          <w:numId w:val="1"/>
        </w:numPr>
      </w:pPr>
      <w:r>
        <w:t>Podnositelju prijedloga-dužniku putem e-Oglasne ploče suda</w:t>
      </w:r>
    </w:p>
    <w:sectPr w:rsidSect="00FA6222" w:rsidR="00D15D3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6DD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0F2640">
          <w:t>154</w:t>
        </w:r>
        <w:r w:rsidR="00147427">
          <w:t>/201</w:t>
        </w:r>
        <w:r w:rsidR="000F2640">
          <w:t>9</w:t>
        </w:r>
        <w:r w:rsidR="00344211">
          <w:t>-</w:t>
        </w:r>
        <w:r w:rsidR="000F2640">
          <w:t>2</w:t>
        </w:r>
      </w:p>
      <w:p w:rsidRDefault="00B171C7" w:rsidP="00FA6222" w:rsidR="00B171C7" w:rsidRPr="008C3132">
        <w:pPr>
          <w:jc w:val="center"/>
        </w:pPr>
      </w:p>
      <w:p w:rsidRDefault="006E06DD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640" w:rsidP="000F2640" w:rsidR="000F2640" w:rsidRPr="008C3132">
    <w:pPr>
      <w:jc w:val="right"/>
    </w:pPr>
    <w:r>
      <w:t>Poslovni broj 1 St-1</w:t>
    </w:r>
    <w:r w:rsidR="009D6D0F">
      <w:t>6</w:t>
    </w:r>
    <w:r w:rsidR="00E62D0E">
      <w:t>5/2019-3</w:t>
    </w:r>
  </w:p>
  <w:p w:rsidRDefault="000F2640" w:rsidR="000F26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0F2640"/>
    <w:rsid w:val="00147427"/>
    <w:rsid w:val="00173753"/>
    <w:rsid w:val="001849F6"/>
    <w:rsid w:val="00344211"/>
    <w:rsid w:val="004901DF"/>
    <w:rsid w:val="004D2225"/>
    <w:rsid w:val="00503234"/>
    <w:rsid w:val="0052527F"/>
    <w:rsid w:val="00535BDC"/>
    <w:rsid w:val="00632213"/>
    <w:rsid w:val="006E06DD"/>
    <w:rsid w:val="0075107F"/>
    <w:rsid w:val="0079293D"/>
    <w:rsid w:val="008222BA"/>
    <w:rsid w:val="00836FCC"/>
    <w:rsid w:val="008D48A1"/>
    <w:rsid w:val="009D6D0F"/>
    <w:rsid w:val="009E1014"/>
    <w:rsid w:val="00A57BE4"/>
    <w:rsid w:val="00AB387D"/>
    <w:rsid w:val="00B171C7"/>
    <w:rsid w:val="00B27F76"/>
    <w:rsid w:val="00BD4980"/>
    <w:rsid w:val="00CB0B72"/>
    <w:rsid w:val="00CB43E9"/>
    <w:rsid w:val="00D15D37"/>
    <w:rsid w:val="00DC2FFE"/>
    <w:rsid w:val="00E063F7"/>
    <w:rsid w:val="00E253A8"/>
    <w:rsid w:val="00E3451B"/>
    <w:rsid w:val="00E3741B"/>
    <w:rsid w:val="00E62D0E"/>
    <w:rsid w:val="00E80148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6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0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6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0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2019.</izvorni_sadrzaj>
    <derivirana_varijabla naziv="DomainObject.Predmet.DatumOsnivanja_1">23.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St-165/2019</izvorni_sadrzaj>
    <derivirana_varijabla naziv="DomainObject.Predmet.OznakaBroj_1">St-165/2019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SEA j.d.o.o. za ugostiteljstvo i turistička agencija</izvorni_sadrzaj>
    <derivirana_varijabla naziv="DomainObject.Predmet.StrankaFormated_1">  ADRIATIC SEA j.d.o.o. za ugostiteljstvo i turistička agencija</derivirana_varijabla>
  </DomainObject.Predmet.StrankaFormated>
  <DomainObject.Predmet.StrankaFormatedOIB>
    <izvorni_sadrzaj>  ADRIATIC SEA j.d.o.o. za ugostiteljstvo i turistička agencija, OIB 28433194445</izvorni_sadrzaj>
    <derivirana_varijabla naziv="DomainObject.Predmet.StrankaFormatedOIB_1">  ADRIATIC SEA j.d.o.o. za ugostiteljstvo i turistička agencija, OIB 28433194445</derivirana_varijabla>
  </DomainObject.Predmet.StrankaFormatedOIB>
  <DomainObject.Predmet.StrankaFormatedWithAdress>
    <izvorni_sadrzaj> ADRIATIC SEA j.d.o.o. za ugostiteljstvo i turistička agencija, Artić 2, 23273 Preko</izvorni_sadrzaj>
    <derivirana_varijabla naziv="DomainObject.Predmet.StrankaFormatedWithAdress_1"> ADRIATIC SEA j.d.o.o. za ugostiteljstvo i turistička agencija, Artić 2, 23273 Preko</derivirana_varijabla>
  </DomainObject.Predmet.StrankaFormatedWithAdress>
  <DomainObject.Predmet.StrankaFormatedWithAdressOIB>
    <izvorni_sadrzaj> ADRIATIC SEA j.d.o.o. za ugostiteljstvo i turistička agencija, OIB 28433194445, Artić 2, 23273 Preko</izvorni_sadrzaj>
    <derivirana_varijabla naziv="DomainObject.Predmet.StrankaFormatedWithAdressOIB_1"> ADRIATIC SEA j.d.o.o. za ugostiteljstvo i turistička agencija, OIB 28433194445, Artić 2, 23273 Preko</derivirana_varijabla>
  </DomainObject.Predmet.StrankaFormatedWithAdressOIB>
  <DomainObject.Predmet.StrankaWithAdress>
    <izvorni_sadrzaj>ADRIATIC SEA j.d.o.o. za ugostiteljstvo i turistička agencija Artić 2,23273 Preko</izvorni_sadrzaj>
    <derivirana_varijabla naziv="DomainObject.Predmet.StrankaWithAdress_1">ADRIATIC SEA j.d.o.o. za ugostiteljstvo i turistička agencija Artić 2,23273 Preko</derivirana_varijabla>
  </DomainObject.Predmet.StrankaWithAdress>
  <DomainObject.Predmet.StrankaWithAdressOIB>
    <izvorni_sadrzaj>ADRIATIC SEA j.d.o.o. za ugostiteljstvo i turistička agencija, OIB 28433194445, Artić 2,23273 Preko</izvorni_sadrzaj>
    <derivirana_varijabla naziv="DomainObject.Predmet.StrankaWithAdressOIB_1">ADRIATIC SEA j.d.o.o. za ugostiteljstvo i turistička agencija, OIB 28433194445, Artić 2,23273 Preko</derivirana_varijabla>
  </DomainObject.Predmet.StrankaWithAdressOIB>
  <DomainObject.Predmet.StrankaNazivFormated>
    <izvorni_sadrzaj>ADRIATIC SEA j.d.o.o. za ugostiteljstvo i turistička agencija</izvorni_sadrzaj>
    <derivirana_varijabla naziv="DomainObject.Predmet.StrankaNazivFormated_1">ADRIATIC SEA j.d.o.o. za ugostiteljstvo i turistička agencija</derivirana_varijabla>
  </DomainObject.Predmet.StrankaNazivFormated>
  <DomainObject.Predmet.StrankaNazivFormatedOIB>
    <izvorni_sadrzaj>ADRIATIC SEA j.d.o.o. za ugostiteljstvo i turistička agencija, OIB 28433194445</izvorni_sadrzaj>
    <derivirana_varijabla naziv="DomainObject.Predmet.StrankaNazivFormatedOIB_1">ADRIATIC SEA j.d.o.o. za ugostiteljstvo i turistička agencija, OIB 28433194445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ADRIATIC SEA j.d.o.o. za ugostiteljstvo i turistička agencija</item>
    </izvorni_sadrzaj>
    <derivirana_varijabla naziv="DomainObject.Predmet.StrankaListFormated_1">
      <item>ADRIATIC SEA j.d.o.o. za ugostiteljstvo i turistička agencija</item>
    </derivirana_varijabla>
  </DomainObject.Predmet.StrankaListFormated>
  <DomainObject.Predmet.StrankaListFormatedOIB>
    <izvorni_sadrzaj>
      <item>ADRIATIC SEA j.d.o.o. za ugostiteljstvo i turistička agencija, OIB 28433194445</item>
    </izvorni_sadrzaj>
    <derivirana_varijabla naziv="DomainObject.Predmet.StrankaListFormatedOIB_1">
      <item>ADRIATIC SEA j.d.o.o. za ugostiteljstvo i turistička agencija, OIB 28433194445</item>
    </derivirana_varijabla>
  </DomainObject.Predmet.StrankaListFormatedOIB>
  <DomainObject.Predmet.StrankaListFormatedWithAdress>
    <izvorni_sadrzaj>
      <item>ADRIATIC SEA j.d.o.o. za ugostiteljstvo i turistička agencija, Artić 2, 23273 Preko</item>
    </izvorni_sadrzaj>
    <derivirana_varijabla naziv="DomainObject.Predmet.StrankaListFormatedWithAdress_1">
      <item>ADRIATIC SEA j.d.o.o. za ugostiteljstvo i turistička agencija, Artić 2, 23273 Preko</item>
    </derivirana_varijabla>
  </DomainObject.Predmet.StrankaListFormatedWithAdress>
  <DomainObject.Predmet.StrankaListFormatedWithAdressOIB>
    <izvorni_sadrzaj>
      <item>ADRIATIC SEA j.d.o.o. za ugostiteljstvo i turistička agencija, OIB 28433194445, Artić 2, 23273 Preko</item>
    </izvorni_sadrzaj>
    <derivirana_varijabla naziv="DomainObject.Predmet.StrankaListFormatedWithAdressOIB_1">
      <item>ADRIATIC SEA j.d.o.o. za ugostiteljstvo i turistička agencija, OIB 28433194445, Artić 2, 23273 Preko</item>
    </derivirana_varijabla>
  </DomainObject.Predmet.StrankaListFormatedWithAdressOIB>
  <DomainObject.Predmet.StrankaListNazivFormated>
    <izvorni_sadrzaj>
      <item>ADRIATIC SEA j.d.o.o. za ugostiteljstvo i turistička agencija</item>
    </izvorni_sadrzaj>
    <derivirana_varijabla naziv="DomainObject.Predmet.StrankaListNazivFormated_1">
      <item>ADRIATIC SEA j.d.o.o. za ugostiteljstvo i turistička agencija</item>
    </derivirana_varijabla>
  </DomainObject.Predmet.StrankaListNazivFormated>
  <DomainObject.Predmet.StrankaListNazivFormatedOIB>
    <izvorni_sadrzaj>
      <item>ADRIATIC SEA j.d.o.o. za ugostiteljstvo i turistička agencija, OIB 28433194445</item>
    </izvorni_sadrzaj>
    <derivirana_varijabla naziv="DomainObject.Predmet.StrankaListNazivFormatedOIB_1">
      <item>ADRIATIC SEA j.d.o.o. za ugostiteljstvo i turistička agencija, OIB 28433194445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SEA j.d.o.o. za ugostiteljstvo i turistička agencija</izvorni_sadrzaj>
    <derivirana_varijabla naziv="DomainObject.Predmet.StrankaIDrugi_1">ADRIATIC SEA j.d.o.o. za ugostiteljstvo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ADRIATIC SEA j.d.o.o. za ugostiteljstvo i turistička agencija, OIB 28433194445, Artić 2, 23273 Preko</izvorni_sadrzaj>
    <derivirana_varijabla naziv="DomainObject.Predmet.StrankaIDrugiAdressOIB_1">ADRIATIC SEA j.d.o.o. za ugostiteljstvo i turistička agencija, OIB 28433194445, Artić 2, 23273 Preko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SEA j.d.o.o. za ugostiteljstvo i turistička agencija</item>
    </izvorni_sadrzaj>
    <derivirana_varijabla naziv="DomainObject.Predmet.SudioniciListNaziv_1">
      <item>ADRIATIC SEA j.d.o.o. za ugostiteljstvo i turistička agencija</item>
    </derivirana_varijabla>
  </DomainObject.Predmet.SudioniciListNaziv>
  <DomainObject.Predmet.SudioniciListAdressOIB>
    <izvorni_sadrzaj>
      <item>ADRIATIC SEA j.d.o.o. za ugostiteljstvo i turistička agencija, OIB 28433194445, Artić 2,23273 Preko</item>
    </izvorni_sadrzaj>
    <derivirana_varijabla naziv="DomainObject.Predmet.SudioniciListAdressOIB_1">
      <item>ADRIATIC SEA j.d.o.o. za ugostiteljstvo i turistička agencija, OIB 28433194445, Artić 2,23273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28433194445</item>
    </izvorni_sadrzaj>
    <derivirana_varijabla naziv="DomainObject.Predmet.SudioniciListNazivOIB_1">
      <item>, OIB 28433194445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1634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2019-04-25T07:59:00Z</dcterms:created>
  <dc:creator>Tina Grgas</dc:creator>
  <cp:lastModifiedBy>Nena Mužanović</cp:lastModifiedBy>
  <cp:lastPrinted>2019-04-25T08:00:00Z</cp:lastPrinted>
  <dcterms:modified xmlns:xsi="http://www.w3.org/2001/XMLSchema-instance" xsi:type="dcterms:W3CDTF">2019-04-25T10:56:00Z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(St-165-2019-1.docx)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