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81ddf" w14:paraId="a581ddf" w:rsidRDefault="00B1239C" w:rsidP="00B1239C" w:rsidR="00B1239C">
      <w:pPr>
        <w:tabs>
          <w:tab w:pos="284" w:val="left"/>
        </w:tabs>
        <w15:collapsed w:val="false"/>
      </w:pPr>
      <w:bookmarkStart w:name="_GoBack" w:id="0"/>
      <w:bookmarkEnd w:id="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B1239C" w:rsidP="00B1239C" w:rsidR="00B1239C" w:rsidRPr="00465A38">
      <w:pPr>
        <w:tabs>
          <w:tab w:pos="284" w:val="left"/>
        </w:tabs>
      </w:pPr>
      <w:r w:rsidRPr="00465A38">
        <w:t>REPUBLIKA HRVATSKA</w:t>
      </w:r>
    </w:p>
    <w:p w:rsidRDefault="00B1239C" w:rsidP="00B1239C" w:rsidR="00B1239C">
      <w:pPr>
        <w:tabs>
          <w:tab w:pos="284" w:val="left"/>
        </w:tabs>
      </w:pPr>
      <w:r w:rsidRPr="00465A38">
        <w:t xml:space="preserve">TRGOVAČKI SUD U ZAGREBU                                                </w:t>
      </w:r>
    </w:p>
    <w:p w:rsidRDefault="00B1239C" w:rsidP="00B1239C" w:rsidR="00B1239C" w:rsidRPr="00465A38">
      <w:pPr>
        <w:tabs>
          <w:tab w:pos="284" w:val="left"/>
        </w:tabs>
      </w:pPr>
      <w:r>
        <w:t xml:space="preserve">Zagreb, Amruševa 2/II </w:t>
      </w:r>
      <w:r>
        <w:tab/>
      </w:r>
      <w:r>
        <w:tab/>
      </w:r>
      <w:r>
        <w:tab/>
      </w:r>
      <w:r>
        <w:tab/>
      </w:r>
      <w:r>
        <w:tab/>
      </w:r>
      <w:r>
        <w:tab/>
        <w:t xml:space="preserve">            12  </w:t>
      </w:r>
      <w:r w:rsidRPr="00465A38">
        <w:t>St-</w:t>
      </w:r>
      <w:r>
        <w:t>1094</w:t>
      </w:r>
      <w:r w:rsidRPr="00465A38">
        <w:t>/20</w:t>
      </w:r>
      <w:r>
        <w:t>12</w:t>
      </w:r>
    </w:p>
    <w:p w:rsidRDefault="00B1239C" w:rsidP="00B1239C" w:rsidR="00B1239C">
      <w:pPr>
        <w:tabs>
          <w:tab w:pos="284" w:val="left"/>
        </w:tabs>
      </w:pPr>
    </w:p>
    <w:p w:rsidRDefault="00B1239C" w:rsidP="00B1239C" w:rsidR="00B1239C">
      <w:pPr>
        <w:tabs>
          <w:tab w:pos="284" w:val="left"/>
        </w:tabs>
        <w:jc w:val="center"/>
      </w:pPr>
      <w:r w:rsidRPr="00465A38">
        <w:t>R</w:t>
      </w:r>
      <w:r>
        <w:t xml:space="preserve">   </w:t>
      </w:r>
      <w:r w:rsidRPr="00465A38">
        <w:t>J</w:t>
      </w:r>
      <w:r>
        <w:t xml:space="preserve">   </w:t>
      </w:r>
      <w:r w:rsidRPr="00465A38">
        <w:t>E</w:t>
      </w:r>
      <w:r>
        <w:t xml:space="preserve">   </w:t>
      </w:r>
      <w:r w:rsidRPr="00465A38">
        <w:t>Š</w:t>
      </w:r>
      <w:r>
        <w:t xml:space="preserve">   </w:t>
      </w:r>
      <w:r w:rsidRPr="00465A38">
        <w:t>E</w:t>
      </w:r>
      <w:r>
        <w:t xml:space="preserve">   </w:t>
      </w:r>
      <w:r w:rsidRPr="00465A38">
        <w:t>N</w:t>
      </w:r>
      <w:r>
        <w:t xml:space="preserve"> </w:t>
      </w:r>
      <w:r w:rsidRPr="00465A38">
        <w:t>J</w:t>
      </w:r>
      <w:r>
        <w:t xml:space="preserve">   </w:t>
      </w:r>
      <w:r w:rsidRPr="00465A38">
        <w:t>E</w:t>
      </w:r>
    </w:p>
    <w:p w:rsidRDefault="00B1239C" w:rsidP="00B1239C" w:rsidR="00B1239C" w:rsidRPr="00465A38">
      <w:pPr>
        <w:tabs>
          <w:tab w:pos="284" w:val="left"/>
        </w:tabs>
        <w:jc w:val="center"/>
      </w:pPr>
    </w:p>
    <w:p w:rsidRDefault="00B1239C" w:rsidP="00B1239C" w:rsidR="00B1239C">
      <w:pPr>
        <w:tabs>
          <w:tab w:pos="284" w:val="left"/>
        </w:tabs>
        <w:jc w:val="both"/>
      </w:pPr>
      <w:r>
        <w:t xml:space="preserve">Trgovački sud u Zagrebu po sucu Nini Radiću kao stečajnom sucu u stečajnom postupku nad, JARUŠČICA PROJEKT d.o.o. za poslovanje </w:t>
      </w:r>
      <w:r w:rsidR="0090190A">
        <w:t xml:space="preserve">nekretninama, Zagreb, Jaruščica </w:t>
      </w:r>
      <w:r>
        <w:t>7,</w:t>
      </w:r>
      <w:r w:rsidR="0090190A">
        <w:t xml:space="preserve"> </w:t>
      </w:r>
      <w:r>
        <w:t>MBS:</w:t>
      </w:r>
      <w:r w:rsidR="00E60563">
        <w:t xml:space="preserve"> </w:t>
      </w:r>
      <w:r>
        <w:t>080729411, OIB:02217546383,</w:t>
      </w:r>
      <w:r w:rsidR="00FE6B74">
        <w:t xml:space="preserve"> </w:t>
      </w:r>
      <w:r w:rsidR="00D907B0">
        <w:t>09</w:t>
      </w:r>
      <w:r w:rsidR="00FE6B74">
        <w:t xml:space="preserve">. </w:t>
      </w:r>
      <w:r>
        <w:t xml:space="preserve"> ožujka 2016. godine,</w:t>
      </w:r>
    </w:p>
    <w:p w:rsidRDefault="00CA41FF" w:rsidP="00B1239C" w:rsidR="00CA41FF">
      <w:pPr>
        <w:tabs>
          <w:tab w:pos="284" w:val="left"/>
        </w:tabs>
        <w:jc w:val="both"/>
      </w:pPr>
    </w:p>
    <w:p w:rsidRDefault="00B1239C" w:rsidP="00B1239C" w:rsidR="00B1239C">
      <w:pPr>
        <w:tabs>
          <w:tab w:pos="284" w:val="left"/>
        </w:tabs>
        <w:jc w:val="center"/>
        <w:rPr>
          <w:b/>
        </w:rPr>
      </w:pPr>
      <w:r w:rsidRPr="002B7387">
        <w:rPr>
          <w:b/>
        </w:rPr>
        <w:t>r  i  j  e  š  i  o    j  e</w:t>
      </w:r>
    </w:p>
    <w:p w:rsidRDefault="00B1239C" w:rsidP="00B1239C" w:rsidR="00B1239C">
      <w:pPr>
        <w:tabs>
          <w:tab w:pos="284" w:val="left"/>
        </w:tabs>
        <w:jc w:val="center"/>
        <w:rPr>
          <w:b/>
        </w:rPr>
      </w:pPr>
    </w:p>
    <w:p w:rsidRDefault="00B1239C" w:rsidP="00B1239C" w:rsidR="00CA41FF">
      <w:pPr>
        <w:tabs>
          <w:tab w:pos="284" w:val="left"/>
        </w:tabs>
        <w:jc w:val="both"/>
      </w:pPr>
      <w:r w:rsidRPr="00FC0EA4">
        <w:rPr>
          <w:b/>
        </w:rPr>
        <w:t>I</w:t>
      </w:r>
      <w:r w:rsidRPr="008568E6">
        <w:t xml:space="preserve"> </w:t>
      </w:r>
      <w:r>
        <w:t>Sud određuje način unovčenja nekretnina, upisanih u zemljišne knjige</w:t>
      </w:r>
      <w:r w:rsidR="00CA41FF">
        <w:t xml:space="preserve"> </w:t>
      </w:r>
      <w:r>
        <w:t xml:space="preserve">Općinskog suda u </w:t>
      </w:r>
    </w:p>
    <w:p w:rsidRDefault="00CA41FF" w:rsidP="00B1239C" w:rsidR="00B1239C">
      <w:pPr>
        <w:tabs>
          <w:tab w:pos="284" w:val="left"/>
        </w:tabs>
        <w:jc w:val="both"/>
      </w:pPr>
      <w:r>
        <w:t xml:space="preserve">   </w:t>
      </w:r>
      <w:r w:rsidR="00B1239C">
        <w:t xml:space="preserve">Novom Zagrebu, </w:t>
      </w:r>
      <w:r w:rsidR="00B1239C" w:rsidRPr="005D3B8B">
        <w:rPr>
          <w:b/>
        </w:rPr>
        <w:t>k.o. Blato Novo</w:t>
      </w:r>
      <w:r w:rsidR="00B1239C">
        <w:t>, kako slijedi:</w:t>
      </w:r>
    </w:p>
    <w:p w:rsidRDefault="00B1239C" w:rsidP="00B1239C" w:rsidR="00B1239C">
      <w:pPr>
        <w:tabs>
          <w:tab w:pos="284" w:val="left"/>
        </w:tabs>
        <w:jc w:val="both"/>
      </w:pPr>
    </w:p>
    <w:p w:rsidRDefault="00B1239C" w:rsidP="00FE6B74" w:rsidR="00B1239C" w:rsidRPr="00187974">
      <w:pPr>
        <w:tabs>
          <w:tab w:pos="284" w:val="left"/>
        </w:tabs>
        <w:rPr>
          <w:b/>
          <w:u w:val="single"/>
        </w:rPr>
      </w:pPr>
      <w:r w:rsidRPr="00187974">
        <w:rPr>
          <w:b/>
          <w:u w:val="single"/>
        </w:rPr>
        <w:t>Z.K.ULOŽAK 2855 BROJ PODULOŠKA</w:t>
      </w:r>
    </w:p>
    <w:p w:rsidRDefault="00B1239C" w:rsidP="00B1239C" w:rsidR="00B1239C"/>
    <w:p w:rsidRDefault="00B1239C" w:rsidP="00B1239C" w:rsidR="00B1239C" w:rsidRPr="00B1239C">
      <w:pPr>
        <w:rPr>
          <w:b/>
        </w:rPr>
      </w:pPr>
      <w:r w:rsidRPr="00B1239C">
        <w:rPr>
          <w:rFonts w:hint="eastAsia"/>
          <w:b/>
        </w:rPr>
        <w:t xml:space="preserve">49. </w:t>
      </w:r>
      <w:r w:rsidRPr="00B1239C">
        <w:rPr>
          <w:b/>
        </w:rPr>
        <w:t>ETAŽA</w:t>
      </w:r>
      <w:r w:rsidRPr="00B1239C">
        <w:rPr>
          <w:rFonts w:hint="eastAsia"/>
          <w:b/>
        </w:rPr>
        <w:t>: 20/10000</w:t>
      </w:r>
      <w:r w:rsidRPr="00B1239C">
        <w:rPr>
          <w:rFonts w:hint="eastAsia"/>
          <w:b/>
        </w:rPr>
        <w:tab/>
      </w:r>
    </w:p>
    <w:p w:rsidRDefault="00B1239C" w:rsidP="00B1239C" w:rsidR="00B1239C">
      <w:r>
        <w:rPr>
          <w:rFonts w:hint="eastAsia"/>
        </w:rPr>
        <w:t>1. dvosoban stan oznake A/S 4, u prvom katu objekta S 1, dilatacija A, Jaruščica 7, sa spremištem oznake spr 4 u prizemlju objekta, neto korisne površine 51,28 m2, u etažnom elaboratu sve označeno zelenom bojom</w:t>
      </w:r>
    </w:p>
    <w:p w:rsidRDefault="00AF49E2" w:rsidP="00B1239C" w:rsidR="00AF49E2"/>
    <w:p w:rsidRDefault="00B1239C" w:rsidP="00B1239C" w:rsidR="00B1239C" w:rsidRPr="00B1239C">
      <w:pPr>
        <w:rPr>
          <w:b/>
        </w:rPr>
      </w:pPr>
      <w:r w:rsidRPr="00B1239C">
        <w:rPr>
          <w:rFonts w:hint="eastAsia"/>
          <w:b/>
        </w:rPr>
        <w:t xml:space="preserve">71. </w:t>
      </w:r>
      <w:r w:rsidRPr="00B1239C">
        <w:rPr>
          <w:b/>
        </w:rPr>
        <w:t>ETAŽA</w:t>
      </w:r>
      <w:r w:rsidRPr="00B1239C">
        <w:rPr>
          <w:rFonts w:hint="eastAsia"/>
          <w:b/>
        </w:rPr>
        <w:t>: 17/10000</w:t>
      </w:r>
      <w:r w:rsidRPr="00B1239C">
        <w:rPr>
          <w:rFonts w:hint="eastAsia"/>
          <w:b/>
        </w:rPr>
        <w:tab/>
      </w:r>
      <w:r w:rsidRPr="00B1239C">
        <w:rPr>
          <w:rFonts w:hint="eastAsia"/>
          <w:b/>
        </w:rPr>
        <w:tab/>
      </w:r>
    </w:p>
    <w:p w:rsidRDefault="00B1239C" w:rsidP="00B1239C" w:rsidR="00AF49E2">
      <w:r>
        <w:rPr>
          <w:rFonts w:hint="eastAsia"/>
        </w:rPr>
        <w:t>1. dvosoban stan oznake B/S 9, u prvom katu objekta S 1, dilatacija B, Jaruščica 7a, sa spremištem oznake spr 51 u prizemlju objekta, neto korisne površine 42,68 m2, u etažnom elaboratu sve označeno plavom bojom</w:t>
      </w:r>
    </w:p>
    <w:p w:rsidRDefault="00B1239C" w:rsidP="00B1239C" w:rsidR="00B1239C">
      <w:r>
        <w:rPr>
          <w:rFonts w:hint="eastAsia"/>
        </w:rPr>
        <w:tab/>
      </w:r>
      <w:r>
        <w:rPr>
          <w:rFonts w:hint="eastAsia"/>
        </w:rPr>
        <w:tab/>
      </w:r>
    </w:p>
    <w:p w:rsidRDefault="00B1239C" w:rsidP="00B1239C" w:rsidR="00B1239C" w:rsidRPr="00B1239C">
      <w:pPr>
        <w:rPr>
          <w:b/>
        </w:rPr>
      </w:pPr>
      <w:r w:rsidRPr="00B1239C">
        <w:rPr>
          <w:rFonts w:hint="eastAsia"/>
          <w:b/>
        </w:rPr>
        <w:t xml:space="preserve">106. </w:t>
      </w:r>
      <w:r w:rsidRPr="00B1239C">
        <w:rPr>
          <w:b/>
        </w:rPr>
        <w:t>ETAŽA</w:t>
      </w:r>
      <w:r w:rsidRPr="00B1239C">
        <w:rPr>
          <w:rFonts w:hint="eastAsia"/>
          <w:b/>
        </w:rPr>
        <w:t>: 17/10000</w:t>
      </w:r>
      <w:r w:rsidRPr="00B1239C">
        <w:rPr>
          <w:rFonts w:hint="eastAsia"/>
          <w:b/>
        </w:rPr>
        <w:tab/>
      </w:r>
    </w:p>
    <w:p w:rsidRDefault="00B1239C" w:rsidP="00B1239C" w:rsidR="00AF49E2">
      <w:r>
        <w:rPr>
          <w:rFonts w:hint="eastAsia"/>
        </w:rPr>
        <w:t>1. dvosoban stan oznake B/S 27, u drugom katu objekta S 1, dilatacija B, Jaruščica 7a, sa spremištem oznake spr 69 u prizemlju objekta, neto korisne površine 42,48 m2, u etažnom elaboratu sve označeno plavom bojom</w:t>
      </w:r>
    </w:p>
    <w:p w:rsidRDefault="00B1239C" w:rsidP="00B1239C" w:rsidR="00B1239C">
      <w:r>
        <w:rPr>
          <w:rFonts w:hint="eastAsia"/>
        </w:rPr>
        <w:tab/>
      </w:r>
      <w:r>
        <w:rPr>
          <w:rFonts w:hint="eastAsia"/>
        </w:rPr>
        <w:tab/>
      </w:r>
    </w:p>
    <w:p w:rsidRDefault="00B1239C" w:rsidP="00B1239C" w:rsidR="00B1239C" w:rsidRPr="00B1239C">
      <w:pPr>
        <w:rPr>
          <w:b/>
        </w:rPr>
      </w:pPr>
      <w:r w:rsidRPr="00B1239C">
        <w:rPr>
          <w:rFonts w:hint="eastAsia"/>
          <w:b/>
        </w:rPr>
        <w:t xml:space="preserve">116. </w:t>
      </w:r>
      <w:r w:rsidRPr="00B1239C">
        <w:rPr>
          <w:b/>
        </w:rPr>
        <w:t>ETAŽA</w:t>
      </w:r>
      <w:r w:rsidRPr="00B1239C">
        <w:rPr>
          <w:rFonts w:hint="eastAsia"/>
          <w:b/>
        </w:rPr>
        <w:t xml:space="preserve">: 31/10000 </w:t>
      </w:r>
    </w:p>
    <w:p w:rsidRDefault="00B1239C" w:rsidP="00B1239C" w:rsidR="00AF49E2">
      <w:r>
        <w:rPr>
          <w:rFonts w:hint="eastAsia"/>
        </w:rPr>
        <w:t>1. trosoban stan oznake A/S 35, u trećem katu objekta S 1, dilatacija A, Jaruščica 7, sa spremištem oznake spr 35 u prizemlju objekta, neto korisne površine 78,72 m2, u etažnom elaboratu sve označeno crvenom bojom</w:t>
      </w:r>
      <w:r>
        <w:rPr>
          <w:rFonts w:hint="eastAsia"/>
        </w:rPr>
        <w:tab/>
      </w:r>
    </w:p>
    <w:p w:rsidRDefault="00B1239C" w:rsidP="00B1239C" w:rsidR="00B1239C">
      <w:r>
        <w:rPr>
          <w:rFonts w:hint="eastAsia"/>
        </w:rPr>
        <w:tab/>
      </w:r>
    </w:p>
    <w:p w:rsidRDefault="00B1239C" w:rsidP="00B1239C" w:rsidR="00AF49E2">
      <w:r w:rsidRPr="00B1239C">
        <w:rPr>
          <w:rFonts w:hint="eastAsia"/>
          <w:b/>
        </w:rPr>
        <w:t xml:space="preserve">117. </w:t>
      </w:r>
      <w:r w:rsidRPr="00B1239C">
        <w:rPr>
          <w:b/>
        </w:rPr>
        <w:t>ETAŽA</w:t>
      </w:r>
      <w:r w:rsidRPr="00B1239C">
        <w:rPr>
          <w:rFonts w:hint="eastAsia"/>
          <w:b/>
        </w:rPr>
        <w:t xml:space="preserve">: 20/10000 </w:t>
      </w:r>
      <w:r>
        <w:rPr>
          <w:rFonts w:hint="eastAsia"/>
        </w:rPr>
        <w:t>1. dvosoban stan oznake A/S 36, u trećem katu objekta S 1, dilatacija A, Jaruščica 7, sa spremištem oznake spr 36 u prizemlju objekta, neto korisne površine 50,43 m2, u etažnom elaboratu sve označeno plavom bojom</w:t>
      </w:r>
    </w:p>
    <w:p w:rsidRDefault="00B1239C" w:rsidP="00B1239C" w:rsidR="00B1239C">
      <w:r>
        <w:rPr>
          <w:rFonts w:hint="eastAsia"/>
        </w:rPr>
        <w:tab/>
      </w:r>
      <w:r>
        <w:rPr>
          <w:rFonts w:hint="eastAsia"/>
        </w:rPr>
        <w:tab/>
      </w:r>
    </w:p>
    <w:p w:rsidRDefault="00B1239C" w:rsidP="00B1239C" w:rsidR="00B1239C" w:rsidRPr="00B1239C">
      <w:pPr>
        <w:rPr>
          <w:b/>
        </w:rPr>
      </w:pPr>
      <w:r w:rsidRPr="00B1239C">
        <w:rPr>
          <w:rFonts w:hint="eastAsia"/>
          <w:b/>
        </w:rPr>
        <w:t xml:space="preserve">161. </w:t>
      </w:r>
      <w:r w:rsidRPr="00B1239C">
        <w:rPr>
          <w:b/>
        </w:rPr>
        <w:t>ETAŽA</w:t>
      </w:r>
      <w:r w:rsidRPr="00B1239C">
        <w:rPr>
          <w:rFonts w:hint="eastAsia"/>
          <w:b/>
        </w:rPr>
        <w:t>: 27/10000</w:t>
      </w:r>
      <w:r w:rsidRPr="00B1239C">
        <w:rPr>
          <w:rFonts w:hint="eastAsia"/>
          <w:b/>
        </w:rPr>
        <w:tab/>
      </w:r>
    </w:p>
    <w:p w:rsidRDefault="00B1239C" w:rsidP="00B1239C" w:rsidR="00B1239C">
      <w:r>
        <w:rPr>
          <w:rFonts w:hint="eastAsia"/>
        </w:rPr>
        <w:t>1. trosoban stan oznake A/S 62 u četvrtom katu objekta S 1, dilatacija A, Jaruščica 7, neto korisne površine 70,05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lastRenderedPageBreak/>
        <w:t xml:space="preserve">166. </w:t>
      </w:r>
      <w:r w:rsidRPr="00B1239C">
        <w:rPr>
          <w:b/>
        </w:rPr>
        <w:t>ETAŽA</w:t>
      </w:r>
      <w:r w:rsidRPr="00B1239C">
        <w:rPr>
          <w:rFonts w:hint="eastAsia"/>
          <w:b/>
        </w:rPr>
        <w:t>: 27/10000</w:t>
      </w:r>
      <w:r w:rsidRPr="00B1239C">
        <w:rPr>
          <w:rFonts w:hint="eastAsia"/>
          <w:b/>
        </w:rPr>
        <w:tab/>
      </w:r>
    </w:p>
    <w:p w:rsidRDefault="00B1239C" w:rsidP="00B1239C" w:rsidR="00B1239C">
      <w:r>
        <w:rPr>
          <w:rFonts w:hint="eastAsia"/>
        </w:rPr>
        <w:t>1. trosoban stan oznake B/S 57, u četvrtom katu objekta S 1, dilatacija B, Jaruščica 7a, neto korisne površine 69,35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172. </w:t>
      </w:r>
      <w:r w:rsidRPr="00B1239C">
        <w:rPr>
          <w:b/>
        </w:rPr>
        <w:t>ETAŽA</w:t>
      </w:r>
      <w:r w:rsidRPr="00B1239C">
        <w:rPr>
          <w:rFonts w:hint="eastAsia"/>
          <w:b/>
        </w:rPr>
        <w:t xml:space="preserve">: 16/10000 </w:t>
      </w:r>
    </w:p>
    <w:p w:rsidRDefault="00B1239C" w:rsidP="00B1239C" w:rsidR="00B1239C">
      <w:r>
        <w:rPr>
          <w:rFonts w:hint="eastAsia"/>
        </w:rPr>
        <w:t>1. dvosoban stan oznake B/S 63 u četvrtom katu objekta S 1, dilatacija B, Jaruščica 7a, neto korisne površine 41,18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177.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P-57 u podrumu -2 objekta S 2, Jaruščica 5 i 5a, neto korisne površine 9,90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178.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P-58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179.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P-59 u podrumu -2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180. </w:t>
      </w:r>
      <w:r w:rsidRPr="00B1239C">
        <w:rPr>
          <w:b/>
        </w:rPr>
        <w:t>ETAŽA</w:t>
      </w:r>
      <w:r w:rsidRPr="00B1239C">
        <w:rPr>
          <w:rFonts w:hint="eastAsia"/>
          <w:b/>
        </w:rPr>
        <w:t xml:space="preserve">: 3/10000 </w:t>
      </w:r>
    </w:p>
    <w:p w:rsidRDefault="00B1239C" w:rsidP="00B1239C" w:rsidR="00B1239C">
      <w:r>
        <w:rPr>
          <w:rFonts w:hint="eastAsia"/>
        </w:rPr>
        <w:t>1. garažno parkirno mjesto oznake P-60 u podrumu -2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181. </w:t>
      </w:r>
      <w:r w:rsidRPr="00B1239C">
        <w:rPr>
          <w:b/>
        </w:rPr>
        <w:t>ETAŽA</w:t>
      </w:r>
      <w:r w:rsidRPr="00B1239C">
        <w:rPr>
          <w:rFonts w:hint="eastAsia"/>
          <w:b/>
        </w:rPr>
        <w:t xml:space="preserve">: 3/10000 </w:t>
      </w:r>
    </w:p>
    <w:p w:rsidRDefault="00B1239C" w:rsidP="00B1239C" w:rsidR="00B1239C">
      <w:r>
        <w:rPr>
          <w:rFonts w:hint="eastAsia"/>
        </w:rPr>
        <w:t>1. garažno parkirno mjesto oznake P-61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182.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P-62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183.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P-63 u podrumu -2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184.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P-64 u podrumu -2 objekta S 2, Jaruščica 5 i 5a, neto korisne površine 8,85 m2, u etažnom elaboratu sve označeno zelenom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185.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P-65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186. </w:t>
      </w:r>
      <w:r w:rsidRPr="00B1239C">
        <w:rPr>
          <w:b/>
        </w:rPr>
        <w:t>ETAŽA</w:t>
      </w:r>
      <w:r w:rsidRPr="00B1239C">
        <w:rPr>
          <w:rFonts w:hint="eastAsia"/>
          <w:b/>
        </w:rPr>
        <w:t>: 3/10000</w:t>
      </w:r>
      <w:r w:rsidRPr="00B1239C">
        <w:rPr>
          <w:rFonts w:hint="eastAsia"/>
          <w:b/>
        </w:rPr>
        <w:tab/>
      </w:r>
      <w:r w:rsidRPr="00B1239C">
        <w:rPr>
          <w:rFonts w:hint="eastAsia"/>
          <w:b/>
        </w:rPr>
        <w:tab/>
      </w:r>
    </w:p>
    <w:p w:rsidRDefault="00B1239C" w:rsidP="00B1239C" w:rsidR="00B1239C">
      <w:r>
        <w:rPr>
          <w:rFonts w:hint="eastAsia"/>
        </w:rPr>
        <w:t>1. garažno parkirno mjesto oznake P-66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AF49E2" w:rsidP="00B1239C" w:rsidR="00AF49E2"/>
    <w:p w:rsidRDefault="00AF49E2" w:rsidP="00B1239C" w:rsidR="00AF49E2"/>
    <w:p w:rsidRDefault="00B1239C" w:rsidP="00B1239C" w:rsidR="00B1239C" w:rsidRPr="00B1239C">
      <w:pPr>
        <w:rPr>
          <w:b/>
        </w:rPr>
      </w:pPr>
      <w:r w:rsidRPr="00B1239C">
        <w:rPr>
          <w:rFonts w:hint="eastAsia"/>
          <w:b/>
        </w:rPr>
        <w:lastRenderedPageBreak/>
        <w:t xml:space="preserve">187.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P-67 u podrumu -2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188.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P-68 u podrumu -2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189.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P-69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190.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P-70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191.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P-71 u podrumu -2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192. </w:t>
      </w:r>
      <w:r w:rsidRPr="00B1239C">
        <w:rPr>
          <w:b/>
        </w:rPr>
        <w:t>ETAŽA</w:t>
      </w:r>
      <w:r w:rsidRPr="00B1239C">
        <w:rPr>
          <w:rFonts w:hint="eastAsia"/>
          <w:b/>
        </w:rPr>
        <w:t xml:space="preserve">: 3/10000 </w:t>
      </w:r>
    </w:p>
    <w:p w:rsidRDefault="00B1239C" w:rsidP="00B1239C" w:rsidR="00B1239C">
      <w:r>
        <w:rPr>
          <w:rFonts w:hint="eastAsia"/>
        </w:rPr>
        <w:t>1. garažno parkirno mjesto oznake P-72 u podrumu -2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193. </w:t>
      </w:r>
      <w:r w:rsidRPr="00B1239C">
        <w:rPr>
          <w:b/>
        </w:rPr>
        <w:t>ETAŽA</w:t>
      </w:r>
      <w:r w:rsidRPr="00B1239C">
        <w:rPr>
          <w:rFonts w:hint="eastAsia"/>
          <w:b/>
        </w:rPr>
        <w:t xml:space="preserve">: 3/10000 </w:t>
      </w:r>
    </w:p>
    <w:p w:rsidRDefault="00B1239C" w:rsidP="00B1239C" w:rsidR="00B1239C">
      <w:r>
        <w:rPr>
          <w:rFonts w:hint="eastAsia"/>
        </w:rPr>
        <w:t>1. garažno parkirno mjesto oznake P-73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194. </w:t>
      </w:r>
      <w:r w:rsidRPr="00B1239C">
        <w:rPr>
          <w:b/>
        </w:rPr>
        <w:t>ETAŽA</w:t>
      </w:r>
      <w:r w:rsidRPr="00B1239C">
        <w:rPr>
          <w:rFonts w:hint="eastAsia"/>
          <w:b/>
        </w:rPr>
        <w:t xml:space="preserve">: 3/10000 </w:t>
      </w:r>
    </w:p>
    <w:p w:rsidRDefault="00B1239C" w:rsidP="00B1239C" w:rsidR="00B1239C">
      <w:r>
        <w:rPr>
          <w:rFonts w:hint="eastAsia"/>
        </w:rPr>
        <w:t>1. garažno parkirno mjesto oznake P-74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195. </w:t>
      </w:r>
      <w:r w:rsidRPr="00B1239C">
        <w:rPr>
          <w:b/>
        </w:rPr>
        <w:t>ETAŽA</w:t>
      </w:r>
      <w:r w:rsidRPr="00B1239C">
        <w:rPr>
          <w:rFonts w:hint="eastAsia"/>
          <w:b/>
        </w:rPr>
        <w:t xml:space="preserve">: 3/10000 </w:t>
      </w:r>
    </w:p>
    <w:p w:rsidRDefault="00B1239C" w:rsidP="00B1239C" w:rsidR="00B1239C">
      <w:r>
        <w:rPr>
          <w:rFonts w:hint="eastAsia"/>
        </w:rPr>
        <w:t>1. garažno parkirno mjesto oznake P-75 u podrumu -2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196.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P-76 u podrumu -2 objekta S 2, Jaruščica 5 i 5a, neto korisne površine 8,85 m2, u etažnom elaboratu sve označeno zelenom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197. </w:t>
      </w:r>
      <w:r w:rsidRPr="00B1239C">
        <w:rPr>
          <w:b/>
        </w:rPr>
        <w:t>ETAŽA</w:t>
      </w:r>
      <w:r w:rsidRPr="00B1239C">
        <w:rPr>
          <w:rFonts w:hint="eastAsia"/>
          <w:b/>
        </w:rPr>
        <w:t>: 3/10000)</w:t>
      </w:r>
      <w:r w:rsidRPr="00B1239C">
        <w:rPr>
          <w:rFonts w:hint="eastAsia"/>
          <w:b/>
        </w:rPr>
        <w:tab/>
      </w:r>
      <w:r w:rsidRPr="00B1239C">
        <w:rPr>
          <w:rFonts w:hint="eastAsia"/>
          <w:b/>
        </w:rPr>
        <w:tab/>
      </w:r>
    </w:p>
    <w:p w:rsidRDefault="00B1239C" w:rsidP="00B1239C" w:rsidR="00B1239C">
      <w:r>
        <w:rPr>
          <w:rFonts w:hint="eastAsia"/>
        </w:rPr>
        <w:t>1. garažno parkirno mjesto oznake P-77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205. </w:t>
      </w:r>
      <w:r w:rsidRPr="00B1239C">
        <w:rPr>
          <w:b/>
        </w:rPr>
        <w:t>ETAŽA</w:t>
      </w:r>
      <w:r w:rsidRPr="00B1239C">
        <w:rPr>
          <w:rFonts w:hint="eastAsia"/>
          <w:b/>
        </w:rPr>
        <w:t xml:space="preserve">: 3/10000 </w:t>
      </w:r>
    </w:p>
    <w:p w:rsidRDefault="00B1239C" w:rsidP="00B1239C" w:rsidR="00B1239C">
      <w:r>
        <w:rPr>
          <w:rFonts w:hint="eastAsia"/>
        </w:rPr>
        <w:t>1. garažno parkirno mjesto oznake P-85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AF49E2" w:rsidP="00B1239C" w:rsidR="00AF49E2"/>
    <w:p w:rsidRDefault="00AF49E2" w:rsidP="00B1239C" w:rsidR="00AF49E2"/>
    <w:p w:rsidRDefault="00B1239C" w:rsidP="00B1239C" w:rsidR="00B1239C" w:rsidRPr="00B1239C">
      <w:pPr>
        <w:rPr>
          <w:b/>
        </w:rPr>
      </w:pPr>
      <w:r w:rsidRPr="00B1239C">
        <w:rPr>
          <w:rFonts w:hint="eastAsia"/>
          <w:b/>
        </w:rPr>
        <w:lastRenderedPageBreak/>
        <w:t xml:space="preserve">210.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P-90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211. </w:t>
      </w:r>
      <w:r w:rsidRPr="00B1239C">
        <w:rPr>
          <w:b/>
        </w:rPr>
        <w:t>ETAŽA</w:t>
      </w:r>
      <w:r w:rsidRPr="00B1239C">
        <w:rPr>
          <w:rFonts w:hint="eastAsia"/>
          <w:b/>
        </w:rPr>
        <w:t xml:space="preserve">: 3/10000 </w:t>
      </w:r>
    </w:p>
    <w:p w:rsidRDefault="00B1239C" w:rsidP="00B1239C" w:rsidR="00B1239C">
      <w:r>
        <w:rPr>
          <w:rFonts w:hint="eastAsia"/>
        </w:rPr>
        <w:t>1. garažno parkirno mjesto oznake P-91 u podrumu -2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212.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P-92 u podrumu -2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217. </w:t>
      </w:r>
      <w:r w:rsidRPr="00B1239C">
        <w:rPr>
          <w:b/>
        </w:rPr>
        <w:t>ETAŽA</w:t>
      </w:r>
      <w:r w:rsidRPr="00B1239C">
        <w:rPr>
          <w:rFonts w:hint="eastAsia"/>
          <w:b/>
        </w:rPr>
        <w:t xml:space="preserve">: 3/10000 </w:t>
      </w:r>
    </w:p>
    <w:p w:rsidRDefault="00B1239C" w:rsidP="00B1239C" w:rsidR="00B1239C">
      <w:r>
        <w:rPr>
          <w:rFonts w:hint="eastAsia"/>
        </w:rPr>
        <w:t>1. garažno parkirno mjesto oznake P-97 u podrumu -2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218. </w:t>
      </w:r>
      <w:r w:rsidRPr="00B1239C">
        <w:rPr>
          <w:b/>
        </w:rPr>
        <w:t>ETAŽA</w:t>
      </w:r>
      <w:r w:rsidRPr="00B1239C">
        <w:rPr>
          <w:rFonts w:hint="eastAsia"/>
          <w:b/>
        </w:rPr>
        <w:t xml:space="preserve">: 3/10000 </w:t>
      </w:r>
    </w:p>
    <w:p w:rsidRDefault="00B1239C" w:rsidP="00B1239C" w:rsidR="00B1239C">
      <w:r>
        <w:rPr>
          <w:rFonts w:hint="eastAsia"/>
        </w:rPr>
        <w:t>1. garažno parkirno mjesto oznake P-98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222. </w:t>
      </w:r>
      <w:r w:rsidRPr="00B1239C">
        <w:rPr>
          <w:b/>
        </w:rPr>
        <w:t>ETAŽA</w:t>
      </w:r>
      <w:r w:rsidRPr="00B1239C">
        <w:rPr>
          <w:rFonts w:hint="eastAsia"/>
          <w:b/>
        </w:rPr>
        <w:t>: 3/10000</w:t>
      </w:r>
      <w:r w:rsidRPr="00B1239C">
        <w:rPr>
          <w:rFonts w:hint="eastAsia"/>
          <w:b/>
        </w:rPr>
        <w:tab/>
      </w:r>
    </w:p>
    <w:p w:rsidRDefault="00B1239C" w:rsidP="00B1239C" w:rsidR="00B1239C">
      <w:r>
        <w:rPr>
          <w:rFonts w:hint="eastAsia"/>
        </w:rPr>
        <w:t>1. garažno parkirno mjesto oznake P-102 u podrumu -2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223.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P-103 u podrumu -2 objekta S 2, Jaruščica 5 i 5a, neto korisne površine 9,75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224.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P-104 u podrumu -2 objekta S 2, Jaruščica 5 i 5a, neto korisne površine 10,20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225.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P-105 u podrumu -2 objekta S 2, Jaruščica 5 i 5a, neto korisne površine 9,08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226.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P-106 u podrumu -2 objekta S 2, Jaruščica 5 i 5a, neto korisne površine 9,90 m2, u etažnom elaboratu sve označeno plavom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227. </w:t>
      </w:r>
      <w:r w:rsidRPr="00B1239C">
        <w:rPr>
          <w:b/>
        </w:rPr>
        <w:t>ETAŽA</w:t>
      </w:r>
      <w:r w:rsidRPr="00B1239C">
        <w:rPr>
          <w:rFonts w:hint="eastAsia"/>
          <w:b/>
        </w:rPr>
        <w:t>: 4/10000</w:t>
      </w:r>
      <w:r w:rsidRPr="00B1239C">
        <w:rPr>
          <w:rFonts w:hint="eastAsia"/>
          <w:b/>
        </w:rPr>
        <w:tab/>
      </w:r>
      <w:r w:rsidRPr="00B1239C">
        <w:rPr>
          <w:rFonts w:hint="eastAsia"/>
          <w:b/>
        </w:rPr>
        <w:tab/>
      </w:r>
    </w:p>
    <w:p w:rsidRDefault="00B1239C" w:rsidP="00B1239C" w:rsidR="00B1239C">
      <w:r>
        <w:rPr>
          <w:rFonts w:hint="eastAsia"/>
        </w:rPr>
        <w:t>1. garažno parkirno mjesto oznake P-107 u podrumu -2 objekta S 2, Jaruščica 5 i 5a, neto korisne površine 9,90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228.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P-108 u podrumu -2 objekta S 2, Jaruščica 5 i 5a, neto korisne površine 10,01 m2, u etažnom elaboratu sve označeno zelenom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229. </w:t>
      </w:r>
      <w:r w:rsidRPr="00B1239C">
        <w:rPr>
          <w:b/>
        </w:rPr>
        <w:t>ETAŽA</w:t>
      </w:r>
      <w:r w:rsidRPr="00B1239C">
        <w:rPr>
          <w:rFonts w:hint="eastAsia"/>
          <w:b/>
        </w:rPr>
        <w:t xml:space="preserve">: 4/10000 </w:t>
      </w:r>
    </w:p>
    <w:p w:rsidRDefault="00B1239C" w:rsidP="00B1239C" w:rsidR="00B1239C">
      <w:r>
        <w:rPr>
          <w:rFonts w:hint="eastAsia"/>
        </w:rPr>
        <w:t>1. garažno parkirno mjesto oznake P-109 u podrumu -2 objekta S 2, Jaruščica 5 i 5a, neto korisne površine 10,01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230. </w:t>
      </w:r>
      <w:r w:rsidRPr="00B1239C">
        <w:rPr>
          <w:b/>
        </w:rPr>
        <w:t>ETAŽA</w:t>
      </w:r>
      <w:r w:rsidRPr="00B1239C">
        <w:rPr>
          <w:rFonts w:hint="eastAsia"/>
          <w:b/>
        </w:rPr>
        <w:t>: 4/10000</w:t>
      </w:r>
      <w:r w:rsidRPr="00B1239C">
        <w:rPr>
          <w:rFonts w:hint="eastAsia"/>
          <w:b/>
        </w:rPr>
        <w:tab/>
      </w:r>
      <w:r w:rsidRPr="00B1239C">
        <w:rPr>
          <w:rFonts w:hint="eastAsia"/>
          <w:b/>
        </w:rPr>
        <w:tab/>
      </w:r>
    </w:p>
    <w:p w:rsidRDefault="00B1239C" w:rsidP="00B1239C" w:rsidR="00B1239C">
      <w:r>
        <w:rPr>
          <w:rFonts w:hint="eastAsia"/>
        </w:rPr>
        <w:t>1. garažno parkirno mjesto oznake P-110 u podrumu -2 objekta S 2, Jaruščica 5 i 5a, neto korisne površine 10,01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231.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P-111 u podrumu -2 objekta S 2, Jaruščica 5 i 5a, neto korisne površine 10,01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232.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garažno parkirno mjesto oznake P-112 u podrumu -2 objekta S 2, Jaruščica 5 i 5a, neto korisne površine 10,04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233.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garažno parkirno mjesto oznake P-113 u podrumu -2 objekta S 2, Jaruščica 5 i 5a, neto korisne površine 13,13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234. </w:t>
      </w:r>
      <w:r w:rsidRPr="00B1239C">
        <w:rPr>
          <w:b/>
        </w:rPr>
        <w:t>ETAŽA</w:t>
      </w:r>
      <w:r w:rsidRPr="00B1239C">
        <w:rPr>
          <w:rFonts w:hint="eastAsia"/>
          <w:b/>
        </w:rPr>
        <w:t xml:space="preserve">: 4/10000 </w:t>
      </w:r>
    </w:p>
    <w:p w:rsidRDefault="00B1239C" w:rsidP="00B1239C" w:rsidR="00B1239C">
      <w:r>
        <w:rPr>
          <w:rFonts w:hint="eastAsia"/>
        </w:rPr>
        <w:t>1. garažno parkirno mjesto oznake P-114 u podrumu -2 objekta S 2, Jaruščica 5 i 5a, neto korisne površine 10,01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239.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G-132 u podrumu -2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242.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G-135 u podrumu -2 objekta S 2, Jaruščica 5 i 5a, neto korisne površine 11,55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250. </w:t>
      </w:r>
      <w:r w:rsidRPr="00B1239C">
        <w:rPr>
          <w:b/>
        </w:rPr>
        <w:t>ETAŽA</w:t>
      </w:r>
      <w:r w:rsidRPr="00B1239C">
        <w:rPr>
          <w:rFonts w:hint="eastAsia"/>
          <w:b/>
        </w:rPr>
        <w:t xml:space="preserve">: 5/10000 </w:t>
      </w:r>
    </w:p>
    <w:p w:rsidRDefault="00B1239C" w:rsidP="00B1239C" w:rsidR="00B1239C">
      <w:r>
        <w:rPr>
          <w:rFonts w:hint="eastAsia"/>
        </w:rPr>
        <w:t>1. garaža oznake G-143 u podrumu -2 objekta S 2, Jaruščica 5 i 5a, neto korisne površine 11,55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252.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G-145 u podrumu -2 objekta S 2, Jaruščica 5 i 5a, neto korisne površine 11,55 m2, u etažnom elaboratu sve označeno crvenom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253.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G-146 u podrumu -2 objekta S 2, Jaruščica 5 i 5a, neto korisne površine 11,55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256.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G-149 u podrumu -2 objekta S 2, Jaruščica 5 i 5a, neto korisne površine 11,55 m2, u etažnom elaboratu sve označeno crvenom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257.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G-150 u podrumu -2 objekta S 2, Jaruščica 5 i 5a, neto korisne površine 11,55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258.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G-151 u podrumu -2 objekta S 2, Jaruščica 5 i 5a, neto korisne površine 11,55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259.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G-152 u podrumu -2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260.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G-153 u podrumu -2 objekta S 2, Jaruščica 5 i 5a, neto korisne površine 11,55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261.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G-154 u podrumu -2 objekta S 2, Jaruščica 5 i 5a, neto korisne površine 11,55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262.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G-155 u podrumu -2 objekta S 2, Jaruščica 5 i 5a, neto korisne površine 11,55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263.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G-156 u podrumu -2 objekta S 2, Jaruščica 5 i 5a, neto korisne površine 13,73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264.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garaža oznake G-157 u podrumu -2 objekta S 2, Jaruščica 5 i 5a, neto korisne površine 11,03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269. </w:t>
      </w:r>
      <w:r w:rsidRPr="00B1239C">
        <w:rPr>
          <w:b/>
        </w:rPr>
        <w:t>ETAŽA</w:t>
      </w:r>
      <w:r w:rsidRPr="00B1239C">
        <w:rPr>
          <w:rFonts w:hint="eastAsia"/>
          <w:b/>
        </w:rPr>
        <w:t xml:space="preserve">: 4/10000 </w:t>
      </w:r>
      <w:r w:rsidRPr="00B1239C">
        <w:rPr>
          <w:b/>
        </w:rPr>
        <w:t xml:space="preserve"> </w:t>
      </w:r>
      <w:r w:rsidRPr="00B1239C">
        <w:rPr>
          <w:rFonts w:hint="eastAsia"/>
          <w:b/>
        </w:rPr>
        <w:tab/>
      </w:r>
    </w:p>
    <w:p w:rsidRDefault="00B1239C" w:rsidP="00B1239C" w:rsidR="00B1239C">
      <w:r>
        <w:rPr>
          <w:rFonts w:hint="eastAsia"/>
        </w:rPr>
        <w:t>1. garaža oznake G-162 u podrumu -2 objekta S 2, Jaruščica 5 i 5a, neto korisne površine 11,18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272. </w:t>
      </w:r>
      <w:r w:rsidRPr="00B1239C">
        <w:rPr>
          <w:b/>
        </w:rPr>
        <w:t>ETAŽA</w:t>
      </w:r>
      <w:r w:rsidRPr="00B1239C">
        <w:rPr>
          <w:rFonts w:hint="eastAsia"/>
          <w:b/>
        </w:rPr>
        <w:t xml:space="preserve">: 4/10000 </w:t>
      </w:r>
      <w:r w:rsidRPr="00B1239C">
        <w:rPr>
          <w:b/>
        </w:rPr>
        <w:t xml:space="preserve"> </w:t>
      </w:r>
      <w:r w:rsidRPr="00B1239C">
        <w:rPr>
          <w:rFonts w:hint="eastAsia"/>
          <w:b/>
        </w:rPr>
        <w:tab/>
      </w:r>
    </w:p>
    <w:p w:rsidRDefault="00B1239C" w:rsidP="00B1239C" w:rsidR="00B1239C">
      <w:r>
        <w:rPr>
          <w:rFonts w:hint="eastAsia"/>
        </w:rPr>
        <w:t>1. garaža oznake G-165 u podrumu -2 objekta S 2, Jaruščica 5 i 5a, neto korisne površine 11,18 m2, u etažnom elaboratu sve označeno crvenom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287. </w:t>
      </w:r>
      <w:r w:rsidRPr="00B1239C">
        <w:rPr>
          <w:b/>
        </w:rPr>
        <w:t>ETAŽA</w:t>
      </w:r>
      <w:r w:rsidRPr="00B1239C">
        <w:rPr>
          <w:rFonts w:hint="eastAsia"/>
          <w:b/>
        </w:rPr>
        <w:t xml:space="preserve">: 4/10000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G-180 u podrumu -2 objekta S 2, Jaruščica 5 i 5a, neto korisne površine 11,18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294. </w:t>
      </w:r>
      <w:r w:rsidRPr="00B1239C">
        <w:rPr>
          <w:b/>
        </w:rPr>
        <w:t>ETAŽA</w:t>
      </w:r>
      <w:r w:rsidRPr="00B1239C">
        <w:rPr>
          <w:rFonts w:hint="eastAsia"/>
          <w:b/>
        </w:rPr>
        <w:t xml:space="preserve">: 5/10000 </w:t>
      </w:r>
      <w:r w:rsidRPr="00B1239C">
        <w:rPr>
          <w:b/>
        </w:rPr>
        <w:t xml:space="preserve"> </w:t>
      </w:r>
      <w:r w:rsidRPr="00B1239C">
        <w:rPr>
          <w:rFonts w:hint="eastAsia"/>
          <w:b/>
        </w:rPr>
        <w:tab/>
      </w:r>
    </w:p>
    <w:p w:rsidRDefault="00B1239C" w:rsidP="00B1239C" w:rsidR="00B1239C">
      <w:r>
        <w:rPr>
          <w:rFonts w:hint="eastAsia"/>
        </w:rPr>
        <w:t>1. garaža oznake G-187 u podrumu -2 objekta S 2, Jaruščica 5 i 5a, neto korisne površine 13,20 m2, u etažnom elaboratu sve označeno žutom bojom</w:t>
      </w:r>
      <w:r>
        <w:rPr>
          <w:rFonts w:hint="eastAsia"/>
        </w:rPr>
        <w:tab/>
      </w:r>
      <w:r>
        <w:rPr>
          <w:rFonts w:hint="eastAsia"/>
        </w:rPr>
        <w:tab/>
      </w:r>
    </w:p>
    <w:p w:rsidRDefault="00B1239C" w:rsidP="00B1239C" w:rsidR="00B1239C"/>
    <w:p w:rsidRDefault="00AF49E2" w:rsidP="00B1239C" w:rsidR="00AF49E2"/>
    <w:p w:rsidRDefault="00AF49E2" w:rsidP="00B1239C" w:rsidR="00AF49E2"/>
    <w:p w:rsidRDefault="00B1239C" w:rsidP="00B1239C" w:rsidR="00B1239C" w:rsidRPr="00B1239C">
      <w:pPr>
        <w:rPr>
          <w:b/>
        </w:rPr>
      </w:pPr>
      <w:r w:rsidRPr="00B1239C">
        <w:rPr>
          <w:rFonts w:hint="eastAsia"/>
          <w:b/>
        </w:rPr>
        <w:lastRenderedPageBreak/>
        <w:t xml:space="preserve">295. </w:t>
      </w:r>
      <w:r w:rsidRPr="00B1239C">
        <w:rPr>
          <w:b/>
        </w:rPr>
        <w:t>ETAŽA</w:t>
      </w:r>
      <w:r w:rsidRPr="00B1239C">
        <w:rPr>
          <w:rFonts w:hint="eastAsia"/>
          <w:b/>
        </w:rPr>
        <w:t xml:space="preserve">: 5/10000 </w:t>
      </w:r>
      <w:r w:rsidRPr="00B1239C">
        <w:rPr>
          <w:b/>
        </w:rPr>
        <w:t xml:space="preserve"> </w:t>
      </w:r>
    </w:p>
    <w:p w:rsidRDefault="00B1239C" w:rsidP="00B1239C" w:rsidR="00B1239C">
      <w:r>
        <w:rPr>
          <w:rFonts w:hint="eastAsia"/>
        </w:rPr>
        <w:t>1. garaža oznake G-188 u podrumu -2 objekta S 2, Jaruščica 5 i 5a, neto korisne površine 13,20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296. </w:t>
      </w:r>
      <w:r w:rsidRPr="00B1239C">
        <w:rPr>
          <w:b/>
        </w:rPr>
        <w:t>ETAŽA</w:t>
      </w:r>
      <w:r w:rsidRPr="00B1239C">
        <w:rPr>
          <w:rFonts w:hint="eastAsia"/>
          <w:b/>
        </w:rPr>
        <w:t xml:space="preserve">: 5/10000 </w:t>
      </w:r>
      <w:r w:rsidRPr="00B1239C">
        <w:rPr>
          <w:b/>
        </w:rPr>
        <w:t xml:space="preserve"> </w:t>
      </w:r>
    </w:p>
    <w:p w:rsidRDefault="00B1239C" w:rsidP="00B1239C" w:rsidR="00B1239C">
      <w:r>
        <w:rPr>
          <w:rFonts w:hint="eastAsia"/>
        </w:rPr>
        <w:t>1. garaža oznake G-189 u podrumu -2 objekta S 2, Jaruščica 5 i 5a, neto korisne površine 13,20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299. </w:t>
      </w:r>
      <w:r w:rsidRPr="00B1239C">
        <w:rPr>
          <w:b/>
        </w:rPr>
        <w:t>ETAŽA</w:t>
      </w:r>
      <w:r w:rsidRPr="00B1239C">
        <w:rPr>
          <w:rFonts w:hint="eastAsia"/>
          <w:b/>
        </w:rPr>
        <w:t xml:space="preserve">: 5/10000 </w:t>
      </w:r>
      <w:r w:rsidRPr="00B1239C">
        <w:rPr>
          <w:b/>
        </w:rPr>
        <w:t xml:space="preserve"> </w:t>
      </w:r>
    </w:p>
    <w:p w:rsidRDefault="00B1239C" w:rsidP="00B1239C" w:rsidR="00B1239C">
      <w:r>
        <w:rPr>
          <w:rFonts w:hint="eastAsia"/>
        </w:rPr>
        <w:t>1. garaža oznake G-192 u podrumu -2 objekta S 2, Jaruščica 5 i 5a, neto korisne površine 13,20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305. </w:t>
      </w:r>
      <w:r w:rsidRPr="00B1239C">
        <w:rPr>
          <w:b/>
        </w:rPr>
        <w:t>ETAŽA</w:t>
      </w:r>
      <w:r w:rsidRPr="00B1239C">
        <w:rPr>
          <w:rFonts w:hint="eastAsia"/>
          <w:b/>
        </w:rPr>
        <w:t xml:space="preserve">: 5/10000 </w:t>
      </w:r>
      <w:r w:rsidRPr="00B1239C">
        <w:rPr>
          <w:b/>
        </w:rPr>
        <w:t xml:space="preserve"> </w:t>
      </w:r>
    </w:p>
    <w:p w:rsidRDefault="00B1239C" w:rsidP="00B1239C" w:rsidR="00B1239C">
      <w:r>
        <w:rPr>
          <w:rFonts w:hint="eastAsia"/>
        </w:rPr>
        <w:t>1. garaža oznake G-198 u podrumu -2 objekta S 2, Jaruščica 5 i 5a, neto korisne površine 13,20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308.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G-201 u podrumu -2 objekta S 2, Jaruščica 5 i 5a, neto korisne površine 13,20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310. </w:t>
      </w:r>
      <w:r w:rsidRPr="00B1239C">
        <w:rPr>
          <w:b/>
        </w:rPr>
        <w:t>ETAŽA</w:t>
      </w:r>
      <w:r w:rsidRPr="00B1239C">
        <w:rPr>
          <w:rFonts w:hint="eastAsia"/>
          <w:b/>
        </w:rPr>
        <w:t xml:space="preserve">: 5/10000 </w:t>
      </w:r>
      <w:r w:rsidRPr="00B1239C">
        <w:rPr>
          <w:b/>
        </w:rPr>
        <w:t xml:space="preserve"> </w:t>
      </w:r>
      <w:r w:rsidRPr="00B1239C">
        <w:rPr>
          <w:rFonts w:hint="eastAsia"/>
          <w:b/>
        </w:rPr>
        <w:tab/>
      </w:r>
    </w:p>
    <w:p w:rsidRDefault="00B1239C" w:rsidP="00B1239C" w:rsidR="00B1239C">
      <w:r>
        <w:rPr>
          <w:rFonts w:hint="eastAsia"/>
        </w:rPr>
        <w:t>1. garaža oznake G-203 u podrumu -2 objekta S 2, Jaruščica 5 i 5a, neto korisne površine 13,20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311. </w:t>
      </w:r>
      <w:r w:rsidRPr="00B1239C">
        <w:rPr>
          <w:b/>
        </w:rPr>
        <w:t>ETAŽA</w:t>
      </w:r>
      <w:r w:rsidRPr="00B1239C">
        <w:rPr>
          <w:rFonts w:hint="eastAsia"/>
          <w:b/>
        </w:rPr>
        <w:t xml:space="preserve">: 5/10000 </w:t>
      </w:r>
      <w:r w:rsidRPr="00B1239C">
        <w:rPr>
          <w:b/>
        </w:rPr>
        <w:t xml:space="preserve"> </w:t>
      </w:r>
      <w:r w:rsidRPr="00B1239C">
        <w:rPr>
          <w:rFonts w:hint="eastAsia"/>
          <w:b/>
        </w:rPr>
        <w:tab/>
      </w:r>
    </w:p>
    <w:p w:rsidRDefault="00B1239C" w:rsidP="00B1239C" w:rsidR="00B1239C">
      <w:r>
        <w:rPr>
          <w:rFonts w:hint="eastAsia"/>
        </w:rPr>
        <w:t>1. garaža oznake G-204 u podrumu -2 objekta S 2, Jaruščica 5 i 5a, neto korisne površine 13,20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312. </w:t>
      </w:r>
      <w:r w:rsidRPr="00B1239C">
        <w:rPr>
          <w:b/>
        </w:rPr>
        <w:t>ETAŽA</w:t>
      </w:r>
      <w:r w:rsidRPr="00B1239C">
        <w:rPr>
          <w:rFonts w:hint="eastAsia"/>
          <w:b/>
        </w:rPr>
        <w:t xml:space="preserve">: 5/10000 </w:t>
      </w:r>
      <w:r w:rsidRPr="00B1239C">
        <w:rPr>
          <w:b/>
        </w:rPr>
        <w:t xml:space="preserve"> </w:t>
      </w:r>
      <w:r w:rsidRPr="00B1239C">
        <w:rPr>
          <w:rFonts w:hint="eastAsia"/>
          <w:b/>
        </w:rPr>
        <w:tab/>
      </w:r>
    </w:p>
    <w:p w:rsidRDefault="00B1239C" w:rsidP="00B1239C" w:rsidR="00B1239C">
      <w:r>
        <w:rPr>
          <w:rFonts w:hint="eastAsia"/>
        </w:rPr>
        <w:t>1. garaža oznake G-205 u podrumu -2 objekta S 2, Jaruščica 5 i 5a, neto korisne površine 13,20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313.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G-206 u podrumu -2 objekta S 2, Jaruščica 5 i 5a, neto korisne površine 13,20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314.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G-207 u podrumu -2 objekta S 2, Jaruščica 5 i 5a, neto korisne površine 13,20 m2, u etažnom elaboratu sve označeno žutom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315.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G-208 u podrumu -2 objekta S 2, Jaruščica 5 i 5a, neto korisne površine 13,20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316.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G-209 u podrumu -2 objekta S 2, Jaruščica 5 i 5a, neto korisne površine 13,20 m2, u etažnom elaboratu sve označeno crvenom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324.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G-217 u podrumu -2 objekta S 2, Jaruščica 5 i 5a, neto korisne površine 13,20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325.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G-218 u podrumu -2 objekta S 2, Jaruščica 5 i 5a, neto korisne površine 13,20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326. </w:t>
      </w:r>
      <w:r w:rsidRPr="00B1239C">
        <w:rPr>
          <w:b/>
        </w:rPr>
        <w:t>ETAŽA</w:t>
      </w:r>
      <w:r w:rsidRPr="00B1239C">
        <w:rPr>
          <w:rFonts w:hint="eastAsia"/>
          <w:b/>
        </w:rPr>
        <w:t xml:space="preserve">: 5/10000 </w:t>
      </w:r>
      <w:r w:rsidRPr="00B1239C">
        <w:rPr>
          <w:b/>
        </w:rPr>
        <w:t xml:space="preserve"> </w:t>
      </w:r>
      <w:r w:rsidRPr="00B1239C">
        <w:rPr>
          <w:rFonts w:hint="eastAsia"/>
          <w:b/>
        </w:rPr>
        <w:tab/>
      </w:r>
    </w:p>
    <w:p w:rsidRDefault="00B1239C" w:rsidP="00B1239C" w:rsidR="00B1239C">
      <w:r>
        <w:rPr>
          <w:rFonts w:hint="eastAsia"/>
        </w:rPr>
        <w:t>1. garaža oznake G-219 u podrumu -2 objekta S 2, Jaruščica 5 i 5a, neto korisne površine 13,20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327. </w:t>
      </w:r>
      <w:r w:rsidRPr="00B1239C">
        <w:rPr>
          <w:b/>
        </w:rPr>
        <w:t>ETAŽA</w:t>
      </w:r>
      <w:r w:rsidRPr="00B1239C">
        <w:rPr>
          <w:rFonts w:hint="eastAsia"/>
          <w:b/>
        </w:rPr>
        <w:t xml:space="preserve">: 5/10000 </w:t>
      </w:r>
      <w:r w:rsidRPr="00B1239C">
        <w:rPr>
          <w:b/>
        </w:rPr>
        <w:t xml:space="preserve"> </w:t>
      </w:r>
    </w:p>
    <w:p w:rsidRDefault="00B1239C" w:rsidP="00B1239C" w:rsidR="00B1239C">
      <w:r>
        <w:rPr>
          <w:rFonts w:hint="eastAsia"/>
        </w:rPr>
        <w:t>1. garaža oznake G-220 u podrumu -2 objekta S 2, Jaruščica 5 i 5a, neto korisne površine 13,05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328. </w:t>
      </w:r>
      <w:r w:rsidRPr="00B1239C">
        <w:rPr>
          <w:b/>
        </w:rPr>
        <w:t>ETAŽA</w:t>
      </w:r>
      <w:r w:rsidRPr="00B1239C">
        <w:rPr>
          <w:rFonts w:hint="eastAsia"/>
          <w:b/>
        </w:rPr>
        <w:t xml:space="preserve">: 4/10000 </w:t>
      </w:r>
      <w:r w:rsidRPr="00B1239C">
        <w:rPr>
          <w:b/>
        </w:rPr>
        <w:t xml:space="preserve"> </w:t>
      </w:r>
      <w:r w:rsidRPr="00B1239C">
        <w:rPr>
          <w:rFonts w:hint="eastAsia"/>
          <w:b/>
        </w:rPr>
        <w:tab/>
      </w:r>
    </w:p>
    <w:p w:rsidRDefault="00B1239C" w:rsidP="00B1239C" w:rsidR="00B1239C">
      <w:r>
        <w:rPr>
          <w:rFonts w:hint="eastAsia"/>
        </w:rPr>
        <w:t>1. garažno parkirno mjesto oznake P-1 u podrumu -1 objekta S 2, Jaruščica 5 i 5a, neto korisne površine 9,90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329.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330.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P-3 u podrumu -1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331.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P-4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332.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P-5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333.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P-6 u podrumu -1 objekta S 2, Jaruščica 5 i 5a, neto korisne površine 8,85 m2, u etažnom elaboratu sve označeno plavom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334.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P-7 u podrumu -1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335.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P-8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336.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P-9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337.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P-10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339.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P-12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340.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P-13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341.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P-14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344.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P-17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345.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P-18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346.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P-19 u podrumu -1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347.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P-20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348.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P-21 u podrumu -1 objekta S 2, Jaruščica 5 i 5a, neto korisne površine 8,85 m2, u etažnom elaboratu sve označeno crvenom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349.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P-22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350. </w:t>
      </w:r>
      <w:r w:rsidRPr="00B1239C">
        <w:rPr>
          <w:b/>
        </w:rPr>
        <w:t>ETAŽA</w:t>
      </w:r>
      <w:r w:rsidRPr="00B1239C">
        <w:rPr>
          <w:rFonts w:hint="eastAsia"/>
          <w:b/>
        </w:rPr>
        <w:t xml:space="preserve">: 3/10000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garažno parkirno mjesto oznake P-23 u podrumu -1 objekta S 2, Jaruščica 5 i 5a, neto korisne površine 8,85 m2, u etažnom elaboratu sve označeno žutom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351.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P-24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352.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P-25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353.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P-26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354.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P-27 u podrumu -1 objekta S 2, Jaruščica 5 i 5a, neto korisne površine 8,85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355.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P-28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356.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P-29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357.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P-30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359. </w:t>
      </w:r>
      <w:r w:rsidRPr="00B1239C">
        <w:rPr>
          <w:b/>
        </w:rPr>
        <w:t>ETAŽA</w:t>
      </w:r>
      <w:r w:rsidRPr="00B1239C">
        <w:rPr>
          <w:rFonts w:hint="eastAsia"/>
          <w:b/>
        </w:rPr>
        <w:t xml:space="preserve">: 3/10000 </w:t>
      </w:r>
      <w:r w:rsidRPr="00B1239C">
        <w:rPr>
          <w:b/>
        </w:rPr>
        <w:t xml:space="preserve"> </w:t>
      </w:r>
      <w:r w:rsidRPr="00B1239C">
        <w:rPr>
          <w:rFonts w:hint="eastAsia"/>
          <w:b/>
        </w:rPr>
        <w:tab/>
      </w:r>
    </w:p>
    <w:p w:rsidRDefault="00B1239C" w:rsidP="00B1239C" w:rsidR="00B1239C">
      <w:r>
        <w:rPr>
          <w:rFonts w:hint="eastAsia"/>
        </w:rPr>
        <w:t>1. garažno parkirno mjesto oznake P-32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361.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P-34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363.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P-36 u podrumu -1 objekta S 2, Jaruščica 5 i 5a, neto korisne površine 8,85 m2, u etažnom elaboratu sve označeno zelenom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364.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P-37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371.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P-44 u podrumu -1 objekta S 2, Jaruščica 5 i 5a, neto korisne površine 8,85 m2, u etažnom elaboratu sve označeno zelenom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372.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P-45 u podrumu -1 objekta S 2, Jaruščica 5 i 5a, neto korisne površine 8,85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373. </w:t>
      </w:r>
      <w:r w:rsidRPr="00B1239C">
        <w:rPr>
          <w:b/>
        </w:rPr>
        <w:t>ETAŽA</w:t>
      </w:r>
      <w:r w:rsidRPr="00B1239C">
        <w:rPr>
          <w:rFonts w:hint="eastAsia"/>
          <w:b/>
        </w:rPr>
        <w:t xml:space="preserve">: 3/10000 </w:t>
      </w:r>
      <w:r w:rsidRPr="00B1239C">
        <w:rPr>
          <w:b/>
        </w:rPr>
        <w:t xml:space="preserve"> </w:t>
      </w:r>
    </w:p>
    <w:p w:rsidRDefault="00B1239C" w:rsidP="00B1239C" w:rsidR="00B1239C">
      <w:r>
        <w:rPr>
          <w:rFonts w:hint="eastAsia"/>
        </w:rPr>
        <w:t>1. garažno parkirno mjesto oznake P-46 u podrumu -1 objekta S 2, Jaruščica 5 i 5a, neto korisne površine 8,85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374. </w:t>
      </w:r>
      <w:r w:rsidRPr="00B1239C">
        <w:rPr>
          <w:b/>
        </w:rPr>
        <w:t>ETAŽA</w:t>
      </w:r>
      <w:r w:rsidRPr="00B1239C">
        <w:rPr>
          <w:rFonts w:hint="eastAsia"/>
          <w:b/>
        </w:rPr>
        <w:t xml:space="preserve">: 4/10000 </w:t>
      </w:r>
      <w:r w:rsidRPr="00B1239C">
        <w:rPr>
          <w:b/>
        </w:rPr>
        <w:t xml:space="preserve"> </w:t>
      </w:r>
    </w:p>
    <w:p w:rsidRDefault="00B1239C" w:rsidP="00B1239C" w:rsidR="00B1239C">
      <w:r>
        <w:rPr>
          <w:rFonts w:hint="eastAsia"/>
        </w:rPr>
        <w:t>1. garažno parkirno mjesto oznake P-47 u podrumu -1 objekta S 2, Jaruščica 5 i 5a, neto korisne površine 9,75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375. </w:t>
      </w:r>
      <w:r w:rsidRPr="00B1239C">
        <w:rPr>
          <w:b/>
        </w:rPr>
        <w:t>ETAŽA</w:t>
      </w:r>
      <w:r w:rsidRPr="00B1239C">
        <w:rPr>
          <w:rFonts w:hint="eastAsia"/>
          <w:b/>
        </w:rPr>
        <w:t xml:space="preserve">: 4/10000 </w:t>
      </w:r>
      <w:r w:rsidRPr="00B1239C">
        <w:rPr>
          <w:b/>
        </w:rPr>
        <w:t xml:space="preserve"> </w:t>
      </w:r>
    </w:p>
    <w:p w:rsidRDefault="00B1239C" w:rsidP="00B1239C" w:rsidR="00B1239C">
      <w:r>
        <w:rPr>
          <w:rFonts w:hint="eastAsia"/>
        </w:rPr>
        <w:t>1. garažno parkirno mjesto oznake P-48 u podrumu -1 objekta S 2, Jaruščica 5 i 5a, neto korisne površine 10,20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376. </w:t>
      </w:r>
      <w:r w:rsidRPr="00B1239C">
        <w:rPr>
          <w:b/>
        </w:rPr>
        <w:t>ETAŽA</w:t>
      </w:r>
      <w:r w:rsidRPr="00B1239C">
        <w:rPr>
          <w:rFonts w:hint="eastAsia"/>
          <w:b/>
        </w:rPr>
        <w:t xml:space="preserve">: 4/10000 </w:t>
      </w:r>
      <w:r w:rsidRPr="00B1239C">
        <w:rPr>
          <w:b/>
        </w:rPr>
        <w:t xml:space="preserve"> </w:t>
      </w:r>
    </w:p>
    <w:p w:rsidRDefault="00B1239C" w:rsidP="00B1239C" w:rsidR="00B1239C">
      <w:r>
        <w:rPr>
          <w:rFonts w:hint="eastAsia"/>
        </w:rPr>
        <w:t>1. garažno parkirno mjesto oznake P-49 u podrumu -1 objekta S 2, Jaruščica 5 i 5a, neto korisne površine 9,08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377. </w:t>
      </w:r>
      <w:r w:rsidRPr="00B1239C">
        <w:rPr>
          <w:b/>
        </w:rPr>
        <w:t>ETAŽA</w:t>
      </w:r>
      <w:r w:rsidRPr="00B1239C">
        <w:rPr>
          <w:rFonts w:hint="eastAsia"/>
          <w:b/>
        </w:rPr>
        <w:t xml:space="preserve">: 4/10000 </w:t>
      </w:r>
      <w:r w:rsidRPr="00B1239C">
        <w:rPr>
          <w:b/>
        </w:rPr>
        <w:t xml:space="preserve"> </w:t>
      </w:r>
    </w:p>
    <w:p w:rsidRDefault="00B1239C" w:rsidP="00B1239C" w:rsidR="00B1239C">
      <w:r>
        <w:rPr>
          <w:rFonts w:hint="eastAsia"/>
        </w:rPr>
        <w:t>1. garažno parkirno mjesto oznake P-50 u podrumu -1 objekta S 2, Jaruščica 5 i 5a, neto korisne površine 9,90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378. </w:t>
      </w:r>
      <w:r w:rsidRPr="00B1239C">
        <w:rPr>
          <w:b/>
        </w:rPr>
        <w:t>ETAŽA</w:t>
      </w:r>
      <w:r w:rsidRPr="00B1239C">
        <w:rPr>
          <w:rFonts w:hint="eastAsia"/>
          <w:b/>
        </w:rPr>
        <w:t xml:space="preserve">: 4/10000 </w:t>
      </w:r>
      <w:r w:rsidRPr="00B1239C">
        <w:rPr>
          <w:b/>
        </w:rPr>
        <w:t xml:space="preserve"> </w:t>
      </w:r>
    </w:p>
    <w:p w:rsidRDefault="00B1239C" w:rsidP="00B1239C" w:rsidR="00B1239C">
      <w:r>
        <w:rPr>
          <w:rFonts w:hint="eastAsia"/>
        </w:rPr>
        <w:t>1. garažno parkirno mjesto oznake P-51 u podrumu -1 objekta S 2, Jaruščica 5 i 5a, neto korisne površine 9,90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379. </w:t>
      </w:r>
      <w:r w:rsidRPr="00B1239C">
        <w:rPr>
          <w:b/>
        </w:rPr>
        <w:t>ETAŽA</w:t>
      </w:r>
      <w:r w:rsidRPr="00B1239C">
        <w:rPr>
          <w:rFonts w:hint="eastAsia"/>
          <w:b/>
        </w:rPr>
        <w:t xml:space="preserve"> : 4/10000 </w:t>
      </w:r>
      <w:r w:rsidRPr="00B1239C">
        <w:rPr>
          <w:b/>
        </w:rPr>
        <w:t xml:space="preserve"> </w:t>
      </w:r>
    </w:p>
    <w:p w:rsidRDefault="00B1239C" w:rsidP="00B1239C" w:rsidR="00B1239C">
      <w:r>
        <w:rPr>
          <w:rFonts w:hint="eastAsia"/>
        </w:rPr>
        <w:t>1. garažno parkirno mjesto oznake P-52 u podrumu -1 objekta S 2, Jaruščica 5 i 5a, neto korisne površine 10,01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382. </w:t>
      </w:r>
      <w:r w:rsidRPr="00B1239C">
        <w:rPr>
          <w:b/>
        </w:rPr>
        <w:t>ETAŽA</w:t>
      </w:r>
      <w:r w:rsidRPr="00B1239C">
        <w:rPr>
          <w:rFonts w:hint="eastAsia"/>
          <w:b/>
        </w:rPr>
        <w:t xml:space="preserve">: 4/10000 </w:t>
      </w:r>
      <w:r w:rsidRPr="00B1239C">
        <w:rPr>
          <w:b/>
        </w:rPr>
        <w:t xml:space="preserve"> </w:t>
      </w:r>
    </w:p>
    <w:p w:rsidRDefault="00B1239C" w:rsidP="00B1239C" w:rsidR="00B1239C">
      <w:r>
        <w:rPr>
          <w:rFonts w:hint="eastAsia"/>
        </w:rPr>
        <w:t>1. garažno parkirno mjesto oznake P-55 u podrumu -1 objekta S 2, Jaruščica 5 i 5a, neto korisne površine 10,01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384. </w:t>
      </w:r>
      <w:r w:rsidRPr="00B1239C">
        <w:rPr>
          <w:b/>
        </w:rPr>
        <w:t>ETAŽA</w:t>
      </w:r>
      <w:r w:rsidRPr="00B1239C">
        <w:rPr>
          <w:rFonts w:hint="eastAsia"/>
          <w:b/>
        </w:rPr>
        <w:t xml:space="preserve">: 5/10000 </w:t>
      </w:r>
      <w:r w:rsidRPr="00B1239C">
        <w:rPr>
          <w:b/>
        </w:rPr>
        <w:t xml:space="preserve"> </w:t>
      </w:r>
    </w:p>
    <w:p w:rsidRDefault="00B1239C" w:rsidP="00B1239C" w:rsidR="00B1239C">
      <w:r>
        <w:rPr>
          <w:rFonts w:hint="eastAsia"/>
        </w:rPr>
        <w:t>1. garaža oznake G-35 u podrumu -1 objekta S 2, Jaruščica 5 i 5a, neto korisne površine 11,55 m2, u etažnom elaboratu sve označeno žutom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385. </w:t>
      </w:r>
      <w:r w:rsidRPr="00B1239C">
        <w:rPr>
          <w:b/>
        </w:rPr>
        <w:t>ETAŽA</w:t>
      </w:r>
      <w:r w:rsidRPr="00B1239C">
        <w:rPr>
          <w:rFonts w:hint="eastAsia"/>
          <w:b/>
        </w:rPr>
        <w:t xml:space="preserve">: 5/10000 </w:t>
      </w:r>
      <w:r w:rsidRPr="00B1239C">
        <w:rPr>
          <w:b/>
        </w:rPr>
        <w:t xml:space="preserve"> </w:t>
      </w:r>
      <w:r w:rsidRPr="00B1239C">
        <w:rPr>
          <w:rFonts w:hint="eastAsia"/>
          <w:b/>
        </w:rPr>
        <w:tab/>
      </w:r>
    </w:p>
    <w:p w:rsidRDefault="00B1239C" w:rsidP="00B1239C" w:rsidR="00B1239C">
      <w:r>
        <w:rPr>
          <w:rFonts w:hint="eastAsia"/>
        </w:rPr>
        <w:t>1. garaža oznake G-36 u podrumu -1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386.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G-37 u podrumu -1 objekta S 2, Jaruščica 5 i 5a, neto korisne površine 11,55 m2, u etažnom elaboratu sve označeno crvenom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389.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G-40 u podrumu -1 objekta objekta S 2, Jaruščica 5 i 5a, neto korisne površine 11,55 m2, u etažnom elaboratu sve označeno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395.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G-46 u podrumu -1 objekta S 2, Jaruščica 5 i 5a, neto korisne površine 11,55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396.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G-47 u podrumu -1 objekta S 2, Jaruščica 5 i 5a, neto korisne površine 11,55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397. </w:t>
      </w:r>
      <w:r w:rsidRPr="00B1239C">
        <w:rPr>
          <w:b/>
        </w:rPr>
        <w:t>ETAŽA</w:t>
      </w:r>
      <w:r w:rsidRPr="00B1239C">
        <w:rPr>
          <w:rFonts w:hint="eastAsia"/>
          <w:b/>
        </w:rPr>
        <w:t xml:space="preserve">: 5/10000 </w:t>
      </w:r>
      <w:r w:rsidRPr="00B1239C">
        <w:rPr>
          <w:b/>
        </w:rPr>
        <w:t xml:space="preserve"> </w:t>
      </w:r>
      <w:r w:rsidRPr="00B1239C">
        <w:rPr>
          <w:rFonts w:hint="eastAsia"/>
          <w:b/>
        </w:rPr>
        <w:tab/>
      </w:r>
      <w:r w:rsidRPr="00B1239C">
        <w:rPr>
          <w:rFonts w:hint="eastAsia"/>
          <w:b/>
        </w:rPr>
        <w:tab/>
      </w:r>
    </w:p>
    <w:p w:rsidRDefault="00B1239C" w:rsidP="00B1239C" w:rsidR="00B1239C">
      <w:r>
        <w:rPr>
          <w:rFonts w:hint="eastAsia"/>
        </w:rPr>
        <w:t>1. garaža oznake G-48 u podrumu -1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398.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G-49 u podrumu -1 objekta S 2, Jaruščica 5 i 5a, neto korisne površine 11,55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399. </w:t>
      </w:r>
      <w:r w:rsidRPr="00B1239C">
        <w:rPr>
          <w:b/>
        </w:rPr>
        <w:t>ETAŽA</w:t>
      </w:r>
      <w:r w:rsidRPr="00B1239C">
        <w:rPr>
          <w:rFonts w:hint="eastAsia"/>
          <w:b/>
        </w:rPr>
        <w:t xml:space="preserve">: 5/10000 </w:t>
      </w:r>
    </w:p>
    <w:p w:rsidRDefault="00B1239C" w:rsidP="00B1239C" w:rsidR="00B1239C">
      <w:r>
        <w:rPr>
          <w:rFonts w:hint="eastAsia"/>
        </w:rPr>
        <w:t>1. garaža oznake G-50 u podrumu -1 objekta S 2, Jaruščica 5 i 5a, neto korisne površine 11,55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400.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G-51 u podrumu -1 objekta S 2, Jaruščica 5 i 5a, neto korisne površine 11,55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401. </w:t>
      </w:r>
      <w:r w:rsidRPr="00B1239C">
        <w:rPr>
          <w:b/>
        </w:rPr>
        <w:t>ETAŽA</w:t>
      </w:r>
      <w:r w:rsidRPr="00B1239C">
        <w:rPr>
          <w:rFonts w:hint="eastAsia"/>
          <w:b/>
        </w:rPr>
        <w:t xml:space="preserve">: 5/10000 </w:t>
      </w:r>
    </w:p>
    <w:p w:rsidRDefault="00B1239C" w:rsidP="00B1239C" w:rsidR="00B1239C">
      <w:r>
        <w:rPr>
          <w:rFonts w:hint="eastAsia"/>
        </w:rPr>
        <w:t>1. garaža oznake G-52 u podrumu -1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402. </w:t>
      </w:r>
      <w:r w:rsidRPr="00B1239C">
        <w:rPr>
          <w:b/>
        </w:rPr>
        <w:t>ETAŽA</w:t>
      </w:r>
      <w:r w:rsidRPr="00B1239C">
        <w:rPr>
          <w:rFonts w:hint="eastAsia"/>
          <w:b/>
        </w:rPr>
        <w:t>: 5/10000</w:t>
      </w:r>
      <w:r w:rsidRPr="00B1239C">
        <w:rPr>
          <w:rFonts w:hint="eastAsia"/>
          <w:b/>
        </w:rPr>
        <w:tab/>
      </w:r>
    </w:p>
    <w:p w:rsidRDefault="00B1239C" w:rsidP="00B1239C" w:rsidR="00B1239C">
      <w:r>
        <w:rPr>
          <w:rFonts w:hint="eastAsia"/>
        </w:rPr>
        <w:t>1. garaža oznake G-53 u podrumu -1 objekta S 2, Jaruščica 5 i 5a, neto korisne površine 11,55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403. </w:t>
      </w:r>
      <w:r w:rsidRPr="00B1239C">
        <w:rPr>
          <w:b/>
        </w:rPr>
        <w:t>ETAŽA</w:t>
      </w:r>
      <w:r w:rsidRPr="00B1239C">
        <w:rPr>
          <w:rFonts w:hint="eastAsia"/>
          <w:b/>
        </w:rPr>
        <w:t xml:space="preserve">: 5/10000 </w:t>
      </w:r>
    </w:p>
    <w:p w:rsidRDefault="00B1239C" w:rsidP="00B1239C" w:rsidR="00B1239C">
      <w:r>
        <w:rPr>
          <w:rFonts w:hint="eastAsia"/>
        </w:rPr>
        <w:t>1. garaža oznake G-54 u podrumu -1 objekta S 2, Jaruščica 5 i 5a, neto korisne površine 11,55 m2, u etažnom elaboratu sve označeno plavom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405. </w:t>
      </w:r>
      <w:r w:rsidRPr="00B1239C">
        <w:rPr>
          <w:b/>
        </w:rPr>
        <w:t>ETAŽA</w:t>
      </w:r>
      <w:r w:rsidRPr="00B1239C">
        <w:rPr>
          <w:rFonts w:hint="eastAsia"/>
          <w:b/>
        </w:rPr>
        <w:t xml:space="preserve">: 5/10000 </w:t>
      </w:r>
    </w:p>
    <w:p w:rsidRDefault="00B1239C" w:rsidP="00B1239C" w:rsidR="00B1239C">
      <w:r>
        <w:rPr>
          <w:rFonts w:hint="eastAsia"/>
        </w:rPr>
        <w:t>1. garaža oznake G-56 u podrumu -1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408.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G-59 u podrumu -1 objekta S 2, Jaruščica 5 i 5a, neto korisne površine 11,55 m2, u etažnom elaboratu sve označeno žutom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409.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G-60 u podrumu -1 objekta S 2, Jaruščica 5 i 5a, neto korisne površine 11,55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410.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G-61 u podrumu -1 objekta S 2, Jaruščica 5 i 5a, neto korisne površine 11,55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411.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G-62 u podrumu -1 objekta S 2, Jaruščica 5 i 5a, neto korisne površine 11,55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412. </w:t>
      </w:r>
      <w:r w:rsidRPr="00B1239C">
        <w:rPr>
          <w:b/>
        </w:rPr>
        <w:t>ETAŽA</w:t>
      </w:r>
      <w:r w:rsidRPr="00B1239C">
        <w:rPr>
          <w:rFonts w:hint="eastAsia"/>
          <w:b/>
        </w:rPr>
        <w:t>: 5/10000</w:t>
      </w:r>
      <w:r w:rsidRPr="00B1239C">
        <w:rPr>
          <w:rFonts w:hint="eastAsia"/>
          <w:b/>
        </w:rPr>
        <w:tab/>
      </w:r>
      <w:r w:rsidRPr="00B1239C">
        <w:rPr>
          <w:rFonts w:hint="eastAsia"/>
          <w:b/>
        </w:rPr>
        <w:tab/>
      </w:r>
    </w:p>
    <w:p w:rsidRDefault="00B1239C" w:rsidP="00B1239C" w:rsidR="00B1239C">
      <w:r>
        <w:rPr>
          <w:rFonts w:hint="eastAsia"/>
        </w:rPr>
        <w:t>1. garaža oznake G-63 u podrumu -1 objekta objekta S 2, Jaruščica 5 i 5a, neto korisne površine 13,73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413. </w:t>
      </w:r>
      <w:r w:rsidRPr="00B1239C">
        <w:rPr>
          <w:b/>
        </w:rPr>
        <w:t>ETAŽA</w:t>
      </w:r>
      <w:r w:rsidRPr="00B1239C">
        <w:rPr>
          <w:rFonts w:hint="eastAsia"/>
          <w:b/>
        </w:rPr>
        <w:t xml:space="preserve">: 4/10000 </w:t>
      </w:r>
    </w:p>
    <w:p w:rsidRDefault="00B1239C" w:rsidP="00B1239C" w:rsidR="00B1239C">
      <w:r>
        <w:rPr>
          <w:rFonts w:hint="eastAsia"/>
        </w:rPr>
        <w:t>1. garaža oznake G-64 u podrumu -1 objekta S 2, Jaruščica 5 i 5a, neto korisne površine 11,03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414. </w:t>
      </w:r>
      <w:r w:rsidRPr="00B1239C">
        <w:rPr>
          <w:b/>
        </w:rPr>
        <w:t>ETAŽA</w:t>
      </w:r>
      <w:r w:rsidRPr="00B1239C">
        <w:rPr>
          <w:rFonts w:hint="eastAsia"/>
          <w:b/>
        </w:rPr>
        <w:t xml:space="preserve">: 4/10000 </w:t>
      </w:r>
    </w:p>
    <w:p w:rsidRDefault="00B1239C" w:rsidP="00B1239C" w:rsidR="00B1239C">
      <w:r>
        <w:rPr>
          <w:rFonts w:hint="eastAsia"/>
        </w:rPr>
        <w:t>1. garaža oznake G-65 u podrumu -1 objekta S 2, Jaruščica 5 i 5a, neto korisne površine 11,15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415.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garaža oznake G-66 u podrumu -1 objekta S 2, Jaruščica 5 i 5a, neto korisne površine 11,18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416. </w:t>
      </w:r>
      <w:r w:rsidRPr="00B1239C">
        <w:rPr>
          <w:b/>
        </w:rPr>
        <w:t>ETAŽA</w:t>
      </w:r>
      <w:r w:rsidRPr="00B1239C">
        <w:rPr>
          <w:rFonts w:hint="eastAsia"/>
          <w:b/>
        </w:rPr>
        <w:t>: 4/10000</w:t>
      </w:r>
      <w:r w:rsidRPr="00B1239C">
        <w:rPr>
          <w:rFonts w:hint="eastAsia"/>
          <w:b/>
        </w:rPr>
        <w:tab/>
      </w:r>
      <w:r w:rsidRPr="00B1239C">
        <w:rPr>
          <w:rFonts w:hint="eastAsia"/>
          <w:b/>
        </w:rPr>
        <w:tab/>
      </w:r>
    </w:p>
    <w:p w:rsidRDefault="00B1239C" w:rsidP="00B1239C" w:rsidR="00B1239C">
      <w:r>
        <w:rPr>
          <w:rFonts w:hint="eastAsia"/>
        </w:rPr>
        <w:t>1. garaža oznake G-67 u podrumu -1 objekta S 2, Jaruščica 5 i 5a, neto korisne površine 11,18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417. </w:t>
      </w:r>
      <w:r w:rsidRPr="00B1239C">
        <w:rPr>
          <w:b/>
        </w:rPr>
        <w:t>ETAŽA</w:t>
      </w:r>
      <w:r w:rsidRPr="00B1239C">
        <w:rPr>
          <w:rFonts w:hint="eastAsia"/>
          <w:b/>
        </w:rPr>
        <w:t>: 4/10000</w:t>
      </w:r>
      <w:r w:rsidRPr="00B1239C">
        <w:rPr>
          <w:rFonts w:hint="eastAsia"/>
          <w:b/>
        </w:rPr>
        <w:tab/>
      </w:r>
    </w:p>
    <w:p w:rsidRDefault="00B1239C" w:rsidP="00B1239C" w:rsidR="00B1239C">
      <w:r>
        <w:rPr>
          <w:rFonts w:hint="eastAsia"/>
        </w:rPr>
        <w:t>1. garaža oznake G-68 u podrumu -1 objekta S 2, Jaruščica 5 i 5a, neto korisne površine 11,18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418. </w:t>
      </w:r>
      <w:r w:rsidRPr="00B1239C">
        <w:rPr>
          <w:b/>
        </w:rPr>
        <w:t>ETAŽA</w:t>
      </w:r>
      <w:r w:rsidRPr="00B1239C">
        <w:rPr>
          <w:rFonts w:hint="eastAsia"/>
          <w:b/>
        </w:rPr>
        <w:t>: 4/10000</w:t>
      </w:r>
      <w:r w:rsidRPr="00B1239C">
        <w:rPr>
          <w:rFonts w:hint="eastAsia"/>
          <w:b/>
        </w:rPr>
        <w:tab/>
      </w:r>
      <w:r w:rsidRPr="00B1239C">
        <w:rPr>
          <w:rFonts w:hint="eastAsia"/>
          <w:b/>
        </w:rPr>
        <w:tab/>
      </w:r>
    </w:p>
    <w:p w:rsidRDefault="00B1239C" w:rsidP="00B1239C" w:rsidR="00B1239C">
      <w:r>
        <w:rPr>
          <w:rFonts w:hint="eastAsia"/>
        </w:rPr>
        <w:t>1. garaža oznake G-69 u podrumu -1 objekta S 2, Jaruščica 5 i 5a, neto korisne površine 11,18 m2, u etažnom elaboratu sve označeno crvenom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419. </w:t>
      </w:r>
      <w:r w:rsidRPr="00B1239C">
        <w:rPr>
          <w:b/>
        </w:rPr>
        <w:t>ETAŽA</w:t>
      </w:r>
      <w:r w:rsidRPr="00B1239C">
        <w:rPr>
          <w:rFonts w:hint="eastAsia"/>
          <w:b/>
        </w:rPr>
        <w:t>: 4/10000</w:t>
      </w:r>
      <w:r w:rsidRPr="00B1239C">
        <w:rPr>
          <w:rFonts w:hint="eastAsia"/>
          <w:b/>
        </w:rPr>
        <w:tab/>
      </w:r>
      <w:r w:rsidRPr="00B1239C">
        <w:rPr>
          <w:rFonts w:hint="eastAsia"/>
          <w:b/>
        </w:rPr>
        <w:tab/>
      </w:r>
    </w:p>
    <w:p w:rsidRDefault="00B1239C" w:rsidP="00B1239C" w:rsidR="00B1239C">
      <w:r>
        <w:rPr>
          <w:rFonts w:hint="eastAsia"/>
        </w:rPr>
        <w:t>1. garaža oznake G-70 u podrumu -1 objekta S 2, Jaruščica 5 i 5a, neto korisne površine 11,18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420. </w:t>
      </w:r>
      <w:r w:rsidRPr="00B1239C">
        <w:rPr>
          <w:b/>
        </w:rPr>
        <w:t>ETAŽA</w:t>
      </w:r>
      <w:r w:rsidRPr="00B1239C">
        <w:rPr>
          <w:rFonts w:hint="eastAsia"/>
          <w:b/>
        </w:rPr>
        <w:t>: 4/10000</w:t>
      </w:r>
      <w:r w:rsidRPr="00B1239C">
        <w:rPr>
          <w:rFonts w:hint="eastAsia"/>
          <w:b/>
        </w:rPr>
        <w:tab/>
      </w:r>
      <w:r w:rsidRPr="00B1239C">
        <w:rPr>
          <w:rFonts w:hint="eastAsia"/>
          <w:b/>
        </w:rPr>
        <w:tab/>
      </w:r>
    </w:p>
    <w:p w:rsidRDefault="00B1239C" w:rsidP="00B1239C" w:rsidR="00D35A43">
      <w:r>
        <w:rPr>
          <w:rFonts w:hint="eastAsia"/>
        </w:rPr>
        <w:t>1. garaža oznake G-71 u podrumu -1 objekta S 2, Jaruščica 5 i 5a, neto korisne površine 11,18 m2, u etažnom elaboratu sve označeno žutom bojom</w:t>
      </w:r>
    </w:p>
    <w:p w:rsidRDefault="00D35A43" w:rsidP="00B1239C" w:rsidR="00D35A43"/>
    <w:p w:rsidRDefault="00AF49E2" w:rsidP="00D35A43" w:rsidR="00AF49E2">
      <w:pPr>
        <w:rPr>
          <w:b/>
        </w:rPr>
      </w:pPr>
    </w:p>
    <w:p w:rsidRDefault="00AF49E2" w:rsidP="00D35A43" w:rsidR="00AF49E2">
      <w:pPr>
        <w:rPr>
          <w:b/>
        </w:rPr>
      </w:pPr>
    </w:p>
    <w:p w:rsidRDefault="00D35A43" w:rsidP="00D35A43" w:rsidR="00D35A43" w:rsidRPr="00D35A43">
      <w:pPr>
        <w:rPr>
          <w:b/>
        </w:rPr>
      </w:pPr>
      <w:r w:rsidRPr="00D35A43">
        <w:rPr>
          <w:b/>
        </w:rPr>
        <w:lastRenderedPageBreak/>
        <w:t xml:space="preserve">423.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G-74 u podrumu -1 objekta S 2, Jaruščica 5 i 5a, neto korisne površine 11,18 m2, u etažnom elaboratu sve označeno plavom bojom</w:t>
      </w:r>
      <w:r>
        <w:tab/>
      </w:r>
      <w:r>
        <w:tab/>
      </w:r>
    </w:p>
    <w:p w:rsidRDefault="00D35A43" w:rsidP="00D35A43" w:rsidR="00D35A43">
      <w:r>
        <w:t xml:space="preserve"> </w:t>
      </w:r>
    </w:p>
    <w:p w:rsidRDefault="00D35A43" w:rsidP="00D35A43" w:rsidR="00D35A43" w:rsidRPr="00D35A43">
      <w:pPr>
        <w:rPr>
          <w:b/>
        </w:rPr>
      </w:pPr>
      <w:r w:rsidRPr="00D35A43">
        <w:rPr>
          <w:b/>
        </w:rPr>
        <w:t xml:space="preserve">424.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G-75 u podrumu -1 objekta S 2, Jaruščica 5 i 5a, neto korisne površine 11,18 m2, u etažnom elaboratu sve označeno žutom bojom</w:t>
      </w:r>
      <w:r>
        <w:tab/>
      </w:r>
      <w:r>
        <w:tab/>
      </w:r>
    </w:p>
    <w:p w:rsidRDefault="00D35A43" w:rsidP="00D35A43" w:rsidR="00D35A43">
      <w:r>
        <w:t xml:space="preserve"> </w:t>
      </w:r>
    </w:p>
    <w:p w:rsidRDefault="00D35A43" w:rsidP="00D35A43" w:rsidR="00D35A43" w:rsidRPr="00D35A43">
      <w:pPr>
        <w:rPr>
          <w:b/>
        </w:rPr>
      </w:pPr>
      <w:r w:rsidRPr="00D35A43">
        <w:rPr>
          <w:b/>
        </w:rPr>
        <w:t xml:space="preserve">425.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G-76 u podrumu -1 objekta S 2, Jaruščica 5 i 5a, neto korisne površine 11,18 m2, u etažnom elaboratu sve označeno zelenom bojom</w:t>
      </w:r>
      <w:r>
        <w:tab/>
      </w:r>
      <w:r>
        <w:tab/>
      </w:r>
    </w:p>
    <w:p w:rsidRDefault="00D35A43" w:rsidP="00D35A43" w:rsidR="00D35A43">
      <w:r>
        <w:t xml:space="preserve"> </w:t>
      </w:r>
    </w:p>
    <w:p w:rsidRDefault="00D35A43" w:rsidP="00D35A43" w:rsidR="00D35A43" w:rsidRPr="00D35A43">
      <w:pPr>
        <w:rPr>
          <w:b/>
        </w:rPr>
      </w:pPr>
      <w:r w:rsidRPr="00D35A43">
        <w:rPr>
          <w:b/>
        </w:rPr>
        <w:t xml:space="preserve">426. </w:t>
      </w:r>
      <w:r w:rsidR="004B419A">
        <w:rPr>
          <w:b/>
        </w:rPr>
        <w:t>ETAŽA</w:t>
      </w:r>
      <w:r w:rsidRPr="00D35A43">
        <w:rPr>
          <w:b/>
        </w:rPr>
        <w:t xml:space="preserve">: 4/10000 </w:t>
      </w:r>
      <w:r w:rsidR="004B419A">
        <w:rPr>
          <w:b/>
        </w:rPr>
        <w:t xml:space="preserve"> </w:t>
      </w:r>
      <w:r w:rsidRPr="00D35A43">
        <w:rPr>
          <w:b/>
        </w:rPr>
        <w:tab/>
      </w:r>
      <w:r w:rsidRPr="00D35A43">
        <w:rPr>
          <w:b/>
        </w:rPr>
        <w:tab/>
      </w:r>
    </w:p>
    <w:p w:rsidRDefault="00D35A43" w:rsidP="00D35A43" w:rsidR="00D35A43">
      <w:r>
        <w:t>1. garaža oznake G-77 u podrumu -1 objekta S 2, Jaruščica 5 i 5a, neto korisne površine 11,18 m2, u etažnom elaboratu sve označeno crvenom bojom</w:t>
      </w:r>
      <w:r>
        <w:tab/>
      </w:r>
      <w:r>
        <w:tab/>
      </w:r>
    </w:p>
    <w:p w:rsidRDefault="00D35A43" w:rsidP="00D35A43" w:rsidR="00D35A43">
      <w:r>
        <w:t xml:space="preserve"> </w:t>
      </w:r>
    </w:p>
    <w:p w:rsidRDefault="00D35A43" w:rsidP="00D35A43" w:rsidR="00D35A43" w:rsidRPr="00D35A43">
      <w:pPr>
        <w:rPr>
          <w:b/>
        </w:rPr>
      </w:pPr>
      <w:r w:rsidRPr="00D35A43">
        <w:rPr>
          <w:b/>
        </w:rPr>
        <w:t xml:space="preserve">427.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G-78 u podrumu -1 objekta S 2, Jaruščica 5 i 5a, neto korisne površine 11,18 m2, u etažnom elaboratu sve označeno plavom bojom</w:t>
      </w:r>
      <w:r>
        <w:tab/>
      </w:r>
      <w:r>
        <w:tab/>
      </w:r>
    </w:p>
    <w:p w:rsidRDefault="00D35A43" w:rsidP="00D35A43" w:rsidR="00D35A43">
      <w:r>
        <w:t xml:space="preserve"> </w:t>
      </w:r>
    </w:p>
    <w:p w:rsidRDefault="00D35A43" w:rsidP="00D35A43" w:rsidR="00D35A43" w:rsidRPr="00D35A43">
      <w:pPr>
        <w:rPr>
          <w:b/>
        </w:rPr>
      </w:pPr>
      <w:r w:rsidRPr="00D35A43">
        <w:rPr>
          <w:b/>
        </w:rPr>
        <w:t xml:space="preserve">428.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G-79 u podrumu -1 objekta S 2, Jaruščica 5 i 5a, neto korisne površine 11,18 m2, u etažnom elaboratu sve označeno žutom bojom</w:t>
      </w:r>
      <w:r>
        <w:tab/>
      </w:r>
      <w:r>
        <w:tab/>
      </w:r>
    </w:p>
    <w:p w:rsidRDefault="00D35A43" w:rsidP="00D35A43" w:rsidR="00D35A43">
      <w:r>
        <w:t xml:space="preserve"> </w:t>
      </w:r>
    </w:p>
    <w:p w:rsidRDefault="00D35A43" w:rsidP="00D35A43" w:rsidR="00D35A43" w:rsidRPr="00D35A43">
      <w:pPr>
        <w:rPr>
          <w:b/>
        </w:rPr>
      </w:pPr>
      <w:r w:rsidRPr="00D35A43">
        <w:rPr>
          <w:b/>
        </w:rPr>
        <w:t xml:space="preserve">429.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G-80 u podrumu -1 objekta objekta S 2, Jaruščica 5 i 5a, neto korisne površine 11,18 m2, u etažnom elaboratu sve označeno zelenom bojom</w:t>
      </w:r>
      <w:r>
        <w:tab/>
      </w:r>
      <w:r>
        <w:tab/>
      </w:r>
    </w:p>
    <w:p w:rsidRDefault="00D35A43" w:rsidP="00D35A43" w:rsidR="00D35A43">
      <w:r>
        <w:t xml:space="preserve"> </w:t>
      </w:r>
    </w:p>
    <w:p w:rsidRDefault="00D35A43" w:rsidP="00D35A43" w:rsidR="00D35A43" w:rsidRPr="00D35A43">
      <w:pPr>
        <w:rPr>
          <w:b/>
        </w:rPr>
      </w:pPr>
      <w:r w:rsidRPr="00D35A43">
        <w:rPr>
          <w:b/>
        </w:rPr>
        <w:t xml:space="preserve">430.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G-81 u podrumu -1 objekta S 2, Jaruščica 5 i 5a, neto korisne površine 11,18 m2, u etažnom elaboratu sve označeno crvenom bojom</w:t>
      </w:r>
      <w:r>
        <w:tab/>
      </w:r>
      <w:r>
        <w:tab/>
      </w:r>
    </w:p>
    <w:p w:rsidRDefault="00D35A43" w:rsidP="00D35A43" w:rsidR="00D35A43">
      <w:r>
        <w:t xml:space="preserve"> </w:t>
      </w:r>
    </w:p>
    <w:p w:rsidRDefault="00D35A43" w:rsidP="00D35A43" w:rsidR="00D35A43" w:rsidRPr="00D35A43">
      <w:pPr>
        <w:rPr>
          <w:b/>
        </w:rPr>
      </w:pPr>
      <w:r w:rsidRPr="00D35A43">
        <w:rPr>
          <w:b/>
        </w:rPr>
        <w:t xml:space="preserve">431.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G-82 u podrumu -1 objekta S 2, Jaruščica 5 i 5a, neto korisne površine 11,18 m2, u etažnom elaboratu sve označeno plavom bojom</w:t>
      </w:r>
      <w:r>
        <w:tab/>
      </w:r>
      <w:r>
        <w:tab/>
      </w:r>
    </w:p>
    <w:p w:rsidRDefault="00D35A43" w:rsidP="00D35A43" w:rsidR="00D35A43">
      <w:r>
        <w:t xml:space="preserve"> </w:t>
      </w:r>
    </w:p>
    <w:p w:rsidRDefault="00D35A43" w:rsidP="00D35A43" w:rsidR="00D35A43" w:rsidRPr="00D35A43">
      <w:pPr>
        <w:rPr>
          <w:b/>
        </w:rPr>
      </w:pPr>
      <w:r w:rsidRPr="00D35A43">
        <w:rPr>
          <w:b/>
        </w:rPr>
        <w:t xml:space="preserve">432.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G-83 u podrumu -1 objekta S 2, Jaruščica 5 i 5a, neto korisne površine 11,18 m2, u etažnom elaboratu sve označeno žutom bojom</w:t>
      </w:r>
      <w:r>
        <w:tab/>
      </w:r>
      <w:r>
        <w:tab/>
      </w:r>
    </w:p>
    <w:p w:rsidRDefault="00D35A43" w:rsidP="00D35A43" w:rsidR="00D35A43">
      <w:r>
        <w:t xml:space="preserve"> </w:t>
      </w:r>
    </w:p>
    <w:p w:rsidRDefault="00D35A43" w:rsidP="00D35A43" w:rsidR="00D35A43" w:rsidRPr="00D35A43">
      <w:pPr>
        <w:rPr>
          <w:b/>
        </w:rPr>
      </w:pPr>
      <w:r w:rsidRPr="00D35A43">
        <w:rPr>
          <w:b/>
        </w:rPr>
        <w:t xml:space="preserve">433.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G-84 u podrumu -1 objekta S 2, Jaruščica 5 i 5a, neto korisne površine 11,18 m2, u etažnom elaboratu sve označeno zelenom bojom</w:t>
      </w:r>
      <w:r>
        <w:tab/>
      </w:r>
      <w:r>
        <w:tab/>
      </w:r>
    </w:p>
    <w:p w:rsidRDefault="00D35A43" w:rsidP="00D35A43" w:rsidR="00D35A43">
      <w:r>
        <w:t xml:space="preserve"> </w:t>
      </w:r>
    </w:p>
    <w:p w:rsidRDefault="00D35A43" w:rsidP="00D35A43" w:rsidR="00D35A43" w:rsidRPr="00D35A43">
      <w:pPr>
        <w:rPr>
          <w:b/>
        </w:rPr>
      </w:pPr>
      <w:r w:rsidRPr="00D35A43">
        <w:rPr>
          <w:b/>
        </w:rPr>
        <w:t xml:space="preserve">434.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G-85 u podrumu -1 objekta S 2, Jaruščica 5 i 5a, neto korisne površine 11,18 m2, u etažnom elaboratu sve označeno crvenom bojom</w:t>
      </w:r>
      <w:r>
        <w:tab/>
      </w:r>
      <w:r>
        <w:tab/>
      </w:r>
    </w:p>
    <w:p w:rsidRDefault="00D35A43" w:rsidP="00D35A43" w:rsidR="00D35A43">
      <w:r>
        <w:t xml:space="preserve"> </w:t>
      </w:r>
    </w:p>
    <w:p w:rsidRDefault="00AF49E2" w:rsidP="00D35A43" w:rsidR="00AF49E2">
      <w:pPr>
        <w:rPr>
          <w:b/>
        </w:rPr>
      </w:pPr>
    </w:p>
    <w:p w:rsidRDefault="00AF49E2" w:rsidP="00D35A43" w:rsidR="00AF49E2">
      <w:pPr>
        <w:rPr>
          <w:b/>
        </w:rPr>
      </w:pPr>
    </w:p>
    <w:p w:rsidRDefault="00D35A43" w:rsidP="00D35A43" w:rsidR="00D35A43" w:rsidRPr="00D35A43">
      <w:pPr>
        <w:rPr>
          <w:b/>
        </w:rPr>
      </w:pPr>
      <w:r w:rsidRPr="00D35A43">
        <w:rPr>
          <w:b/>
        </w:rPr>
        <w:lastRenderedPageBreak/>
        <w:t xml:space="preserve">435.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G-86 u podrumu -1 objekta S 2, Jaruščica 5 i 5a, neto korisne površine 11,18 m2, u etažnom elaboratu sve označeno plavom bojom</w:t>
      </w:r>
      <w:r>
        <w:tab/>
      </w:r>
      <w:r>
        <w:tab/>
      </w:r>
    </w:p>
    <w:p w:rsidRDefault="00D35A43" w:rsidP="00D35A43" w:rsidR="00D35A43">
      <w:r>
        <w:t xml:space="preserve"> </w:t>
      </w:r>
    </w:p>
    <w:p w:rsidRDefault="00D35A43" w:rsidP="00D35A43" w:rsidR="00D35A43" w:rsidRPr="00D35A43">
      <w:pPr>
        <w:rPr>
          <w:b/>
        </w:rPr>
      </w:pPr>
      <w:r w:rsidRPr="00D35A43">
        <w:rPr>
          <w:b/>
        </w:rPr>
        <w:t xml:space="preserve">436.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G-87 u podrumu -1 objekta S 2, Jaruščica 5 i 5a, neto korisne površine 11,18 m2, u etažnom elaboratu sve označeno žutom bojom</w:t>
      </w:r>
      <w:r>
        <w:tab/>
      </w:r>
      <w:r>
        <w:tab/>
      </w:r>
    </w:p>
    <w:p w:rsidRDefault="00D35A43" w:rsidP="00D35A43" w:rsidR="00D35A43">
      <w:r>
        <w:t xml:space="preserve"> </w:t>
      </w:r>
    </w:p>
    <w:p w:rsidRDefault="00D35A43" w:rsidP="00D35A43" w:rsidR="00D35A43" w:rsidRPr="00D35A43">
      <w:pPr>
        <w:rPr>
          <w:b/>
        </w:rPr>
      </w:pPr>
      <w:r w:rsidRPr="00D35A43">
        <w:rPr>
          <w:b/>
        </w:rPr>
        <w:t xml:space="preserve">437.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G-88 u podrumu -1 objekta S 2, Jaruščica 5 i 5a, neto korisne površine 11,18 m2, u etažnom elaboratu sve označeno zelenom bojom</w:t>
      </w:r>
      <w:r>
        <w:tab/>
      </w:r>
      <w:r>
        <w:tab/>
      </w:r>
    </w:p>
    <w:p w:rsidRDefault="00D35A43" w:rsidP="00D35A43" w:rsidR="00D35A43">
      <w:r>
        <w:t xml:space="preserve"> </w:t>
      </w:r>
    </w:p>
    <w:p w:rsidRDefault="00D35A43" w:rsidP="00D35A43" w:rsidR="00D35A43" w:rsidRPr="00D35A43">
      <w:pPr>
        <w:rPr>
          <w:b/>
        </w:rPr>
      </w:pPr>
      <w:r w:rsidRPr="00D35A43">
        <w:rPr>
          <w:b/>
        </w:rPr>
        <w:t xml:space="preserve">438.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G-89 u podrumu -1 objekta S 2, Jaruščica 5 i 5a, neto korisne površine 11,18 m2, u etažnom elaboratu sve označeno crvenom bojom</w:t>
      </w:r>
      <w:r>
        <w:tab/>
      </w:r>
      <w:r>
        <w:tab/>
      </w:r>
    </w:p>
    <w:p w:rsidRDefault="00D35A43" w:rsidP="00D35A43" w:rsidR="00D35A43">
      <w:r>
        <w:t xml:space="preserve"> </w:t>
      </w:r>
    </w:p>
    <w:p w:rsidRDefault="00D35A43" w:rsidP="00D35A43" w:rsidR="00D35A43" w:rsidRPr="00D35A43">
      <w:pPr>
        <w:rPr>
          <w:b/>
        </w:rPr>
      </w:pPr>
      <w:r w:rsidRPr="00D35A43">
        <w:rPr>
          <w:b/>
        </w:rPr>
        <w:t xml:space="preserve">439.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G-90 u podrumu -1 objekta S 2, Jaruščica 5 i 5a, neto korisne površine 11,18 m2, u etažnom elaboratu sve označeno plavom bojom</w:t>
      </w:r>
      <w:r>
        <w:tab/>
      </w:r>
      <w:r>
        <w:tab/>
      </w:r>
    </w:p>
    <w:p w:rsidRDefault="00D35A43" w:rsidP="00D35A43" w:rsidR="00D35A43">
      <w:r>
        <w:t xml:space="preserve"> </w:t>
      </w:r>
    </w:p>
    <w:p w:rsidRDefault="00D35A43" w:rsidP="00D35A43" w:rsidR="00D35A43" w:rsidRPr="00D35A43">
      <w:pPr>
        <w:rPr>
          <w:b/>
        </w:rPr>
      </w:pPr>
      <w:r w:rsidRPr="00D35A43">
        <w:rPr>
          <w:b/>
        </w:rPr>
        <w:t xml:space="preserve">440.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G-91 u podrumu -1 objekta S 2, Jaruščica 5 i 5a, neto korisne površine 11,18 m2, u etažnom elaboratu sve označeno žutom bojom</w:t>
      </w:r>
      <w:r>
        <w:tab/>
      </w:r>
      <w:r>
        <w:tab/>
      </w:r>
    </w:p>
    <w:p w:rsidRDefault="00D35A43" w:rsidP="00D35A43" w:rsidR="00D35A43">
      <w:r>
        <w:t xml:space="preserve"> </w:t>
      </w:r>
    </w:p>
    <w:p w:rsidRDefault="00D35A43" w:rsidP="00D35A43" w:rsidR="00D35A43" w:rsidRPr="00D35A43">
      <w:pPr>
        <w:rPr>
          <w:b/>
        </w:rPr>
      </w:pPr>
      <w:r w:rsidRPr="00D35A43">
        <w:rPr>
          <w:b/>
        </w:rPr>
        <w:t xml:space="preserve">441. </w:t>
      </w:r>
      <w:r w:rsidR="004B419A">
        <w:rPr>
          <w:b/>
        </w:rPr>
        <w:t>ETAŽA</w:t>
      </w:r>
      <w:r w:rsidRPr="00D35A43">
        <w:rPr>
          <w:b/>
        </w:rPr>
        <w:t xml:space="preserve">: 4/10000 </w:t>
      </w:r>
      <w:r w:rsidR="004B419A">
        <w:rPr>
          <w:b/>
        </w:rPr>
        <w:t xml:space="preserve"> </w:t>
      </w:r>
      <w:r w:rsidRPr="00D35A43">
        <w:rPr>
          <w:b/>
        </w:rPr>
        <w:tab/>
      </w:r>
    </w:p>
    <w:p w:rsidRDefault="00D35A43" w:rsidP="00D35A43" w:rsidR="00D35A43">
      <w:r>
        <w:t>1. garaža oznake G-92 u podrumu -1 objekta S 2, Jaruščica 5 i 5a, neto korisne površine 11,18 m2, u etažnom elaboratu sve označeno zelenom bojom</w:t>
      </w:r>
      <w:r>
        <w:tab/>
      </w:r>
      <w:r>
        <w:tab/>
      </w:r>
    </w:p>
    <w:p w:rsidRDefault="00D35A43" w:rsidP="00D35A43" w:rsidR="00D35A43">
      <w:r>
        <w:t xml:space="preserve"> </w:t>
      </w:r>
    </w:p>
    <w:p w:rsidRDefault="00D35A43" w:rsidP="00D35A43" w:rsidR="00D35A43" w:rsidRPr="00D35A43">
      <w:pPr>
        <w:rPr>
          <w:b/>
        </w:rPr>
      </w:pPr>
      <w:r w:rsidRPr="00D35A43">
        <w:rPr>
          <w:b/>
        </w:rPr>
        <w:t xml:space="preserve">442. </w:t>
      </w:r>
      <w:r w:rsidR="004B419A">
        <w:rPr>
          <w:b/>
        </w:rPr>
        <w:t>ETAŽA</w:t>
      </w:r>
      <w:r w:rsidRPr="00D35A43">
        <w:rPr>
          <w:b/>
        </w:rPr>
        <w:t xml:space="preserve">: 4/10000 </w:t>
      </w:r>
      <w:r w:rsidR="004B419A">
        <w:rPr>
          <w:b/>
        </w:rPr>
        <w:t xml:space="preserve"> </w:t>
      </w:r>
      <w:r w:rsidRPr="00D35A43">
        <w:rPr>
          <w:b/>
        </w:rPr>
        <w:t>)</w:t>
      </w:r>
      <w:r w:rsidRPr="00D35A43">
        <w:rPr>
          <w:b/>
        </w:rPr>
        <w:tab/>
      </w:r>
      <w:r w:rsidRPr="00D35A43">
        <w:rPr>
          <w:b/>
        </w:rPr>
        <w:tab/>
      </w:r>
    </w:p>
    <w:p w:rsidRDefault="00D35A43" w:rsidP="00D35A43" w:rsidR="00D35A43">
      <w:r>
        <w:t>1. garaža oznake G-93 u podrumu -1 objekta S 2, Jaruščica 5 i 5a, neto korisne površine 11,18 m2, u etažnom elaboratu sve označeno crvenom bojom</w:t>
      </w:r>
      <w:r>
        <w:tab/>
      </w:r>
      <w:r>
        <w:tab/>
      </w:r>
    </w:p>
    <w:p w:rsidRDefault="00D35A43" w:rsidP="00B1239C" w:rsidR="00B1239C">
      <w:r>
        <w:t xml:space="preserve"> </w:t>
      </w:r>
    </w:p>
    <w:p w:rsidRDefault="00B1239C" w:rsidP="00B1239C" w:rsidR="00B1239C" w:rsidRPr="00B1239C">
      <w:pPr>
        <w:rPr>
          <w:b/>
        </w:rPr>
      </w:pPr>
      <w:r w:rsidRPr="00B1239C">
        <w:rPr>
          <w:rFonts w:hint="eastAsia"/>
          <w:b/>
        </w:rPr>
        <w:t xml:space="preserve">479. </w:t>
      </w:r>
      <w:r w:rsidRPr="00B1239C">
        <w:rPr>
          <w:b/>
        </w:rPr>
        <w:t>ETAŽA</w:t>
      </w:r>
      <w:r w:rsidRPr="00B1239C">
        <w:rPr>
          <w:rFonts w:hint="eastAsia"/>
          <w:b/>
        </w:rPr>
        <w:t>: 22/10000</w:t>
      </w:r>
      <w:r w:rsidRPr="00B1239C">
        <w:rPr>
          <w:rFonts w:hint="eastAsia"/>
          <w:b/>
        </w:rPr>
        <w:tab/>
      </w:r>
    </w:p>
    <w:p w:rsidRDefault="00B1239C" w:rsidP="00B1239C" w:rsidR="00B1239C">
      <w:r>
        <w:rPr>
          <w:rFonts w:hint="eastAsia"/>
        </w:rPr>
        <w:t>1. lokal oznake Lokal 3 u prizemlju objekta S 2, Jaruščica 5a, sa otvorenom parkirnim mjestima oznake PM 38 i PM 39 u nivou ulice, neto korisne površine 55,13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484. </w:t>
      </w:r>
      <w:r w:rsidRPr="00B1239C">
        <w:rPr>
          <w:b/>
        </w:rPr>
        <w:t>ETAŽA</w:t>
      </w:r>
      <w:r w:rsidRPr="00B1239C">
        <w:rPr>
          <w:rFonts w:hint="eastAsia"/>
          <w:b/>
        </w:rPr>
        <w:t>: 19/10000</w:t>
      </w:r>
      <w:r w:rsidRPr="00B1239C">
        <w:rPr>
          <w:rFonts w:hint="eastAsia"/>
          <w:b/>
        </w:rPr>
        <w:tab/>
      </w:r>
      <w:r w:rsidRPr="00B1239C">
        <w:rPr>
          <w:rFonts w:hint="eastAsia"/>
          <w:b/>
        </w:rPr>
        <w:tab/>
      </w:r>
    </w:p>
    <w:p w:rsidRDefault="00B1239C" w:rsidP="00B1239C" w:rsidR="00B1239C">
      <w:r>
        <w:rPr>
          <w:rFonts w:hint="eastAsia"/>
        </w:rPr>
        <w:t>1. lokal oznake Lokal 8 u prizemlju objekta S 2, Jaruščica 5a, sa otvorenom parkirnim mjestom oznake PM 30 u nivou ulice,   neto korisne površine 48,00 m2, u etažnom elaboratu sve označeno zelenom bojom</w:t>
      </w:r>
      <w:r>
        <w:rPr>
          <w:rFonts w:hint="eastAsia"/>
        </w:rPr>
        <w:tab/>
      </w:r>
      <w:r>
        <w:rPr>
          <w:rFonts w:hint="eastAsia"/>
        </w:rPr>
        <w:tab/>
      </w:r>
    </w:p>
    <w:p w:rsidRDefault="004C6314" w:rsidP="00B1239C" w:rsidR="004C6314">
      <w:pPr>
        <w:rPr>
          <w:b/>
        </w:rPr>
      </w:pPr>
    </w:p>
    <w:p w:rsidRDefault="00B1239C" w:rsidP="00B1239C" w:rsidR="00B1239C" w:rsidRPr="00B1239C">
      <w:pPr>
        <w:rPr>
          <w:b/>
        </w:rPr>
      </w:pPr>
      <w:r w:rsidRPr="00B1239C">
        <w:rPr>
          <w:rFonts w:hint="eastAsia"/>
          <w:b/>
        </w:rPr>
        <w:t xml:space="preserve">485. </w:t>
      </w:r>
      <w:r w:rsidRPr="00B1239C">
        <w:rPr>
          <w:b/>
        </w:rPr>
        <w:t>ETAŽA</w:t>
      </w:r>
      <w:r w:rsidRPr="00B1239C">
        <w:rPr>
          <w:rFonts w:hint="eastAsia"/>
          <w:b/>
        </w:rPr>
        <w:t>: 19/10000</w:t>
      </w:r>
      <w:r w:rsidRPr="00B1239C">
        <w:rPr>
          <w:rFonts w:hint="eastAsia"/>
          <w:b/>
        </w:rPr>
        <w:tab/>
      </w:r>
    </w:p>
    <w:p w:rsidRDefault="00B1239C" w:rsidP="00B1239C" w:rsidR="00B1239C">
      <w:r>
        <w:rPr>
          <w:rFonts w:hint="eastAsia"/>
        </w:rPr>
        <w:t>1. lokal oznake Lokal 9 u prizemlju objekta S 2, Jaruščica 5, sa otvorenom parkirnim mjestom oznake PM 29 u nivou ulice,  neto korisne površine 48,00 m2, u etažnom elaboratu sve označeno crvenom bojom</w:t>
      </w:r>
      <w:r>
        <w:rPr>
          <w:rFonts w:hint="eastAsia"/>
        </w:rPr>
        <w:tab/>
      </w:r>
      <w:r>
        <w:rPr>
          <w:rFonts w:hint="eastAsia"/>
        </w:rPr>
        <w:tab/>
      </w:r>
    </w:p>
    <w:p w:rsidRDefault="00B1239C" w:rsidP="00B1239C" w:rsidR="00B1239C"/>
    <w:p w:rsidRDefault="00AF49E2" w:rsidP="00B1239C" w:rsidR="00AF49E2">
      <w:pPr>
        <w:rPr>
          <w:b/>
        </w:rPr>
      </w:pPr>
    </w:p>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rFonts w:hint="eastAsia"/>
          <w:b/>
        </w:rPr>
        <w:lastRenderedPageBreak/>
        <w:t xml:space="preserve">486. </w:t>
      </w:r>
      <w:r w:rsidRPr="00B1239C">
        <w:rPr>
          <w:b/>
        </w:rPr>
        <w:t>ETAŽA</w:t>
      </w:r>
      <w:r w:rsidRPr="00B1239C">
        <w:rPr>
          <w:rFonts w:hint="eastAsia"/>
          <w:b/>
        </w:rPr>
        <w:t>: 19/10000</w:t>
      </w:r>
      <w:r w:rsidRPr="00B1239C">
        <w:rPr>
          <w:rFonts w:hint="eastAsia"/>
          <w:b/>
        </w:rPr>
        <w:tab/>
      </w:r>
    </w:p>
    <w:p w:rsidRDefault="00B1239C" w:rsidP="00B1239C" w:rsidR="00B1239C">
      <w:r>
        <w:rPr>
          <w:rFonts w:hint="eastAsia"/>
        </w:rPr>
        <w:t>1. lokal oznake Lokal 10 u prizemlju objekta S 2, Jaruščica 5, sa otvorenom parkirnim mjestom oznake PM 28 u nivou ulice,  neto korisne površine 48,00 m2, u etažnom elaboratu sve označeno plavom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487. </w:t>
      </w:r>
      <w:r w:rsidRPr="00B1239C">
        <w:rPr>
          <w:b/>
        </w:rPr>
        <w:t>ETAŽA</w:t>
      </w:r>
      <w:r w:rsidRPr="00B1239C">
        <w:rPr>
          <w:rFonts w:hint="eastAsia"/>
          <w:b/>
        </w:rPr>
        <w:t>: 19/10000</w:t>
      </w:r>
      <w:r w:rsidRPr="00B1239C">
        <w:rPr>
          <w:rFonts w:hint="eastAsia"/>
          <w:b/>
        </w:rPr>
        <w:tab/>
      </w:r>
    </w:p>
    <w:p w:rsidRDefault="00B1239C" w:rsidP="00B1239C" w:rsidR="00B1239C">
      <w:r>
        <w:rPr>
          <w:rFonts w:hint="eastAsia"/>
        </w:rPr>
        <w:t>1. lokal oznake Lokal 11 u prizemlju objekta S 2, Jaruščica 5, sa otvorenom parkirnim mjestom oznake PM 27 u nivou ulice, neto korisne površine 48,00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488. </w:t>
      </w:r>
      <w:r w:rsidRPr="00B1239C">
        <w:rPr>
          <w:b/>
        </w:rPr>
        <w:t>ETAŽA</w:t>
      </w:r>
      <w:r w:rsidRPr="00B1239C">
        <w:rPr>
          <w:rFonts w:hint="eastAsia"/>
          <w:b/>
        </w:rPr>
        <w:t>: 20/10000</w:t>
      </w:r>
      <w:r w:rsidRPr="00B1239C">
        <w:rPr>
          <w:rFonts w:hint="eastAsia"/>
          <w:b/>
        </w:rPr>
        <w:tab/>
      </w:r>
    </w:p>
    <w:p w:rsidRDefault="00B1239C" w:rsidP="00B1239C" w:rsidR="00B1239C">
      <w:r>
        <w:rPr>
          <w:rFonts w:hint="eastAsia"/>
        </w:rPr>
        <w:t>1. lokal oznake Lokal 12 u prizemlju objekta S 2, Jaruščica 5, sa otvorenom parkirnim mjestima oznake PM 25 i PM 26 u nivou ulice, neto korisne površine 52,10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489. </w:t>
      </w:r>
      <w:r w:rsidRPr="00B1239C">
        <w:rPr>
          <w:b/>
        </w:rPr>
        <w:t>ETAŽA</w:t>
      </w:r>
      <w:r w:rsidRPr="00B1239C">
        <w:rPr>
          <w:rFonts w:hint="eastAsia"/>
          <w:b/>
        </w:rPr>
        <w:t>: 20/10000</w:t>
      </w:r>
      <w:r w:rsidRPr="00B1239C">
        <w:rPr>
          <w:rFonts w:hint="eastAsia"/>
          <w:b/>
        </w:rPr>
        <w:tab/>
      </w:r>
      <w:r w:rsidRPr="00B1239C">
        <w:rPr>
          <w:rFonts w:hint="eastAsia"/>
          <w:b/>
        </w:rPr>
        <w:tab/>
      </w:r>
    </w:p>
    <w:p w:rsidRDefault="00B1239C" w:rsidP="00B1239C" w:rsidR="00B1239C">
      <w:r>
        <w:rPr>
          <w:rFonts w:hint="eastAsia"/>
        </w:rPr>
        <w:t>1. lokal oznake Lokal 13 u prizemlju objekta S 2, Jaruščica 5, sa otvorenom parkirnim mjestima oznake PM 23 i PM 24 u nivou ulice, neto korisne površine 52,12 m2, u etažnom elaboratu sve označeno crvenom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490. </w:t>
      </w:r>
      <w:r w:rsidRPr="00B1239C">
        <w:rPr>
          <w:b/>
        </w:rPr>
        <w:t>ETAŽA</w:t>
      </w:r>
      <w:r w:rsidRPr="00B1239C">
        <w:rPr>
          <w:rFonts w:hint="eastAsia"/>
          <w:b/>
        </w:rPr>
        <w:t>: 20/10000</w:t>
      </w:r>
      <w:r w:rsidRPr="00B1239C">
        <w:rPr>
          <w:rFonts w:hint="eastAsia"/>
          <w:b/>
        </w:rPr>
        <w:tab/>
      </w:r>
    </w:p>
    <w:p w:rsidRDefault="00B1239C" w:rsidP="00B1239C" w:rsidR="00B1239C">
      <w:r>
        <w:rPr>
          <w:rFonts w:hint="eastAsia"/>
        </w:rPr>
        <w:t>1. lokal oznake Lokal 14 u prizemlju objekta S 2, Jaruščica 5, sa otvorenom parkirnim mjestima oznake PM 21 i PM 22 u nivou ulice, neto korisne površine 51,13 m2, u etažnom elaboratu sve označeno plavom bojom</w:t>
      </w:r>
      <w:r>
        <w:rPr>
          <w:rFonts w:hint="eastAsia"/>
        </w:rPr>
        <w:tab/>
      </w:r>
      <w:r>
        <w:rPr>
          <w:rFonts w:hint="eastAsia"/>
        </w:rPr>
        <w:tab/>
      </w:r>
    </w:p>
    <w:p w:rsidRDefault="00CA41FF" w:rsidP="00B1239C" w:rsidR="00CA41FF">
      <w:pPr>
        <w:rPr>
          <w:b/>
        </w:rPr>
      </w:pPr>
    </w:p>
    <w:p w:rsidRDefault="00B1239C" w:rsidP="00B1239C" w:rsidR="00B1239C" w:rsidRPr="00B1239C">
      <w:pPr>
        <w:rPr>
          <w:b/>
        </w:rPr>
      </w:pPr>
      <w:r w:rsidRPr="00B1239C">
        <w:rPr>
          <w:rFonts w:hint="eastAsia"/>
          <w:b/>
        </w:rPr>
        <w:t xml:space="preserve">491. </w:t>
      </w:r>
      <w:r w:rsidRPr="00B1239C">
        <w:rPr>
          <w:b/>
        </w:rPr>
        <w:t>ETAŽA</w:t>
      </w:r>
      <w:r w:rsidRPr="00B1239C">
        <w:rPr>
          <w:rFonts w:hint="eastAsia"/>
          <w:b/>
        </w:rPr>
        <w:t>: 18/10000</w:t>
      </w:r>
      <w:r w:rsidRPr="00B1239C">
        <w:rPr>
          <w:rFonts w:hint="eastAsia"/>
          <w:b/>
        </w:rPr>
        <w:tab/>
      </w:r>
      <w:r w:rsidRPr="00B1239C">
        <w:rPr>
          <w:rFonts w:hint="eastAsia"/>
          <w:b/>
        </w:rPr>
        <w:tab/>
      </w:r>
    </w:p>
    <w:p w:rsidRDefault="00B1239C" w:rsidP="00B1239C" w:rsidR="00B1239C">
      <w:r>
        <w:rPr>
          <w:rFonts w:hint="eastAsia"/>
        </w:rPr>
        <w:t>1. lokal oznake Lokal 15 u prizemlju objekta S 2, Jaruščica 5, neto korisne površine 44,92 m2, u etažnom elaboratu sve označeno žutom bojom</w:t>
      </w:r>
      <w:r>
        <w:rPr>
          <w:rFonts w:hint="eastAsia"/>
        </w:rPr>
        <w:tab/>
      </w:r>
      <w:r>
        <w:rPr>
          <w:rFonts w:hint="eastAsia"/>
        </w:rPr>
        <w:tab/>
      </w:r>
    </w:p>
    <w:p w:rsidRDefault="00B1239C" w:rsidP="00B1239C" w:rsidR="00B1239C"/>
    <w:p w:rsidRDefault="00B1239C" w:rsidP="00B1239C" w:rsidR="00B1239C" w:rsidRPr="00B1239C">
      <w:pPr>
        <w:rPr>
          <w:b/>
        </w:rPr>
      </w:pPr>
      <w:r w:rsidRPr="00B1239C">
        <w:rPr>
          <w:rFonts w:hint="eastAsia"/>
          <w:b/>
        </w:rPr>
        <w:t xml:space="preserve">492. </w:t>
      </w:r>
      <w:r w:rsidRPr="00B1239C">
        <w:rPr>
          <w:b/>
        </w:rPr>
        <w:t>ETAŽA</w:t>
      </w:r>
      <w:r w:rsidRPr="00B1239C">
        <w:rPr>
          <w:rFonts w:hint="eastAsia"/>
          <w:b/>
        </w:rPr>
        <w:t>: 17/10000</w:t>
      </w:r>
      <w:r w:rsidRPr="00B1239C">
        <w:rPr>
          <w:rFonts w:hint="eastAsia"/>
          <w:b/>
        </w:rPr>
        <w:tab/>
      </w:r>
    </w:p>
    <w:p w:rsidRDefault="00B1239C" w:rsidP="00B1239C" w:rsidR="00B1239C">
      <w:r>
        <w:rPr>
          <w:rFonts w:hint="eastAsia"/>
        </w:rPr>
        <w:t>1. lokal oznake Lokal 16 u prizemlju objekta S 2, Jaruščica 5, neto korisne površine 44,69 m2, u etažnom elaboratu sve označeno zelenom bojom</w:t>
      </w:r>
      <w:r>
        <w:rPr>
          <w:rFonts w:hint="eastAsia"/>
        </w:rPr>
        <w:tab/>
      </w:r>
      <w:r>
        <w:rPr>
          <w:rFonts w:hint="eastAsia"/>
        </w:rPr>
        <w:tab/>
      </w:r>
    </w:p>
    <w:p w:rsidRDefault="00B1239C" w:rsidP="00B1239C" w:rsidR="00B1239C"/>
    <w:p w:rsidRDefault="00B1239C" w:rsidP="00B1239C" w:rsidR="00B1239C" w:rsidRPr="00B1239C">
      <w:pPr>
        <w:rPr>
          <w:b/>
        </w:rPr>
      </w:pPr>
      <w:r w:rsidRPr="00B1239C">
        <w:rPr>
          <w:b/>
        </w:rPr>
        <w:t>534. ETAŽA: 20/10000</w:t>
      </w:r>
      <w:r w:rsidRPr="00B1239C">
        <w:rPr>
          <w:b/>
        </w:rPr>
        <w:tab/>
      </w:r>
    </w:p>
    <w:p w:rsidRDefault="00B1239C" w:rsidP="00B1239C" w:rsidR="00B1239C">
      <w:r>
        <w:t>1. dvosoban stan oznake S 108, u prvom katu objekta S 2, Jaruš</w:t>
      </w:r>
      <w:r>
        <w:rPr>
          <w:rFonts w:hint="cs"/>
        </w:rPr>
        <w:t>č</w:t>
      </w:r>
      <w:r>
        <w:t>ica 5a, sa spremištem oznake spr 8 u prizemlju objekta, neto korisne površine 51,51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536. ETAŽA: 14/10000</w:t>
      </w:r>
      <w:r w:rsidRPr="00B1239C">
        <w:rPr>
          <w:b/>
        </w:rPr>
        <w:tab/>
      </w:r>
    </w:p>
    <w:p w:rsidRDefault="00B1239C" w:rsidP="00B1239C" w:rsidR="00B1239C">
      <w:r>
        <w:t>1. jednosoban stan oznake S 110, u prvom katu objekta S 2, Jaruš</w:t>
      </w:r>
      <w:r>
        <w:rPr>
          <w:rFonts w:hint="cs"/>
        </w:rPr>
        <w:t>č</w:t>
      </w:r>
      <w:r>
        <w:t>ica 5a, sa spremištem oznake spr 10 u prizemlju objekta, neto korisne površine 33,10 m2, u etažnom elaboratu sve ozna</w:t>
      </w:r>
      <w:r>
        <w:rPr>
          <w:rFonts w:hint="cs"/>
        </w:rPr>
        <w:t>č</w:t>
      </w:r>
      <w:r>
        <w:t>eno plavom bojom</w:t>
      </w:r>
      <w:r>
        <w:tab/>
      </w:r>
      <w:r>
        <w:tab/>
      </w:r>
    </w:p>
    <w:p w:rsidRDefault="004C6314" w:rsidP="00B1239C" w:rsidR="004C6314">
      <w:pPr>
        <w:rPr>
          <w:b/>
        </w:rPr>
      </w:pPr>
    </w:p>
    <w:p w:rsidRDefault="00B1239C" w:rsidP="00B1239C" w:rsidR="00B1239C" w:rsidRPr="00B1239C">
      <w:pPr>
        <w:rPr>
          <w:b/>
        </w:rPr>
      </w:pPr>
      <w:r w:rsidRPr="00B1239C">
        <w:rPr>
          <w:b/>
        </w:rPr>
        <w:t>540. ETAŽA: 20/10000</w:t>
      </w:r>
      <w:r w:rsidRPr="00B1239C">
        <w:rPr>
          <w:b/>
        </w:rPr>
        <w:tab/>
      </w:r>
    </w:p>
    <w:p w:rsidRDefault="00B1239C" w:rsidP="00B1239C" w:rsidR="00B1239C">
      <w:r>
        <w:t>1. dvosoban stan oznake S 114, u prvom katu objekta S 2, Jaruš</w:t>
      </w:r>
      <w:r>
        <w:rPr>
          <w:rFonts w:hint="cs"/>
        </w:rPr>
        <w:t>č</w:t>
      </w:r>
      <w:r>
        <w:t>ica 5a, sa spremištem oznake spr 14 u prizemlju objekta, neto korisne površine 52,07 m2, u etažnom elaboratu sve ozna</w:t>
      </w:r>
      <w:r>
        <w:rPr>
          <w:rFonts w:hint="cs"/>
        </w:rPr>
        <w:t>č</w:t>
      </w:r>
      <w:r>
        <w:t>eno plavom bojom</w:t>
      </w:r>
      <w:r>
        <w:tab/>
      </w:r>
      <w:r>
        <w:tab/>
      </w:r>
    </w:p>
    <w:p w:rsidRDefault="00B1239C" w:rsidP="00B1239C" w:rsidR="00B1239C"/>
    <w:p w:rsidRDefault="00AF49E2" w:rsidP="00B1239C" w:rsidR="00AF49E2">
      <w:pPr>
        <w:rPr>
          <w:b/>
        </w:rPr>
      </w:pPr>
    </w:p>
    <w:p w:rsidRDefault="00AF49E2" w:rsidP="00B1239C" w:rsidR="00AF49E2">
      <w:pPr>
        <w:rPr>
          <w:b/>
        </w:rPr>
      </w:pPr>
    </w:p>
    <w:p w:rsidRDefault="00B1239C" w:rsidP="00B1239C" w:rsidR="00B1239C" w:rsidRPr="00B1239C">
      <w:pPr>
        <w:rPr>
          <w:b/>
        </w:rPr>
      </w:pPr>
      <w:r w:rsidRPr="00B1239C">
        <w:rPr>
          <w:b/>
        </w:rPr>
        <w:lastRenderedPageBreak/>
        <w:t>566. ETAŽA: 21/10000</w:t>
      </w:r>
      <w:r w:rsidRPr="00B1239C">
        <w:rPr>
          <w:b/>
        </w:rPr>
        <w:tab/>
      </w:r>
    </w:p>
    <w:p w:rsidRDefault="00B1239C" w:rsidP="00B1239C" w:rsidR="00B1239C">
      <w:r>
        <w:t>1. dvosoban stan oznake S 204, u drugom katu objekta S 2, Jaruš</w:t>
      </w:r>
      <w:r>
        <w:rPr>
          <w:rFonts w:hint="cs"/>
        </w:rPr>
        <w:t>č</w:t>
      </w:r>
      <w:r>
        <w:t>ica 5a, sa spremištem oznake spr 40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576. ETAŽA: 21/10000</w:t>
      </w:r>
      <w:r w:rsidRPr="00B1239C">
        <w:rPr>
          <w:b/>
        </w:rPr>
        <w:tab/>
      </w:r>
    </w:p>
    <w:p w:rsidRDefault="00B1239C" w:rsidP="00B1239C" w:rsidR="00B1239C">
      <w:r>
        <w:t>1. dvosoban stan oznake S 214, u drugom katu objekta S 2, Jaruš</w:t>
      </w:r>
      <w:r>
        <w:rPr>
          <w:rFonts w:hint="cs"/>
        </w:rPr>
        <w:t>č</w:t>
      </w:r>
      <w:r>
        <w:t>ica 5a, sa spremištem oznake spr 50 u prizemlju objekta, neto korisne površine 52,71 m2, u etažnom elaboratu sve ozna</w:t>
      </w:r>
      <w:r>
        <w:rPr>
          <w:rFonts w:hint="cs"/>
        </w:rPr>
        <w:t>č</w:t>
      </w:r>
      <w:r>
        <w:t>eno plavom bojom</w:t>
      </w:r>
      <w:r>
        <w:tab/>
      </w:r>
      <w:r>
        <w:tab/>
      </w:r>
    </w:p>
    <w:p w:rsidRDefault="00B1239C" w:rsidP="00B1239C" w:rsidR="00B1239C"/>
    <w:p w:rsidRDefault="00B1239C" w:rsidP="00B1239C" w:rsidR="00B1239C" w:rsidRPr="00B1239C">
      <w:pPr>
        <w:rPr>
          <w:b/>
        </w:rPr>
      </w:pPr>
      <w:r w:rsidRPr="00B1239C">
        <w:rPr>
          <w:b/>
        </w:rPr>
        <w:t>578. ETAŽA: 21/10000</w:t>
      </w:r>
      <w:r w:rsidRPr="00B1239C">
        <w:rPr>
          <w:b/>
        </w:rPr>
        <w:tab/>
      </w:r>
    </w:p>
    <w:p w:rsidRDefault="00B1239C" w:rsidP="00B1239C" w:rsidR="00B1239C">
      <w:r>
        <w:t>1. dvosoban stan oznake S 216, u drugom katu objekta S 2, Jaruš</w:t>
      </w:r>
      <w:r>
        <w:rPr>
          <w:rFonts w:hint="cs"/>
        </w:rPr>
        <w:t>č</w:t>
      </w:r>
      <w:r>
        <w:t>ica 5a, sa spremištem oznake spr 52 u prizemlju objekta, neto korisne površine 52,71 m2, u etažnom elaboratu sve ozna</w:t>
      </w:r>
      <w:r>
        <w:rPr>
          <w:rFonts w:hint="cs"/>
        </w:rPr>
        <w:t>č</w:t>
      </w:r>
      <w:r>
        <w:t>eno zelenom bojom</w:t>
      </w:r>
      <w:r>
        <w:tab/>
      </w:r>
      <w:r>
        <w:tab/>
      </w:r>
    </w:p>
    <w:p w:rsidRDefault="00B1239C" w:rsidP="00B1239C" w:rsidR="00B1239C"/>
    <w:p w:rsidRDefault="00B1239C" w:rsidP="00B1239C" w:rsidR="00B1239C" w:rsidRPr="00B1239C">
      <w:pPr>
        <w:rPr>
          <w:b/>
        </w:rPr>
      </w:pPr>
      <w:r w:rsidRPr="00B1239C">
        <w:rPr>
          <w:b/>
        </w:rPr>
        <w:t>586. ETAŽA: 21/10000</w:t>
      </w:r>
      <w:r w:rsidRPr="00B1239C">
        <w:rPr>
          <w:b/>
        </w:rPr>
        <w:tab/>
      </w:r>
    </w:p>
    <w:p w:rsidRDefault="00B1239C" w:rsidP="00B1239C" w:rsidR="00B1239C">
      <w:r>
        <w:t>1. dvosoban stan oznake S 224, u drugom katu objekta S 2, Jaruš</w:t>
      </w:r>
      <w:r>
        <w:rPr>
          <w:rFonts w:hint="cs"/>
        </w:rPr>
        <w:t>č</w:t>
      </w:r>
      <w:r>
        <w:t>ica 5, sa spremištem oznake spr 60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588. ETAŽA: 21/10000</w:t>
      </w:r>
      <w:r w:rsidRPr="00B1239C">
        <w:rPr>
          <w:b/>
        </w:rPr>
        <w:tab/>
      </w:r>
    </w:p>
    <w:p w:rsidRDefault="00B1239C" w:rsidP="00B1239C" w:rsidR="00B1239C">
      <w:r>
        <w:t>1. dvosoban stan oznake S 226, u drugom katu objekta S 2, Jaruš</w:t>
      </w:r>
      <w:r>
        <w:rPr>
          <w:rFonts w:hint="cs"/>
        </w:rPr>
        <w:t>č</w:t>
      </w:r>
      <w:r>
        <w:t>ica 5, sa spremištem oznake spr 62 u prizemlju objekta, neto korisne površine 52,70 m2, u etažnom elaboratu sve ozna</w:t>
      </w:r>
      <w:r>
        <w:rPr>
          <w:rFonts w:hint="cs"/>
        </w:rPr>
        <w:t>č</w:t>
      </w:r>
      <w:r>
        <w:t>eno plavom bojom</w:t>
      </w:r>
      <w:r>
        <w:tab/>
      </w:r>
      <w:r>
        <w:tab/>
      </w:r>
    </w:p>
    <w:p w:rsidRDefault="00B1239C" w:rsidP="00B1239C" w:rsidR="00CA41FF" w:rsidRPr="004C6314">
      <w:r>
        <w:tab/>
      </w:r>
    </w:p>
    <w:p w:rsidRDefault="00B1239C" w:rsidP="00B1239C" w:rsidR="00B1239C" w:rsidRPr="00B1239C">
      <w:pPr>
        <w:rPr>
          <w:b/>
        </w:rPr>
      </w:pPr>
      <w:r w:rsidRPr="00B1239C">
        <w:rPr>
          <w:b/>
        </w:rPr>
        <w:t>597. ETAŽA: 17/10000</w:t>
      </w:r>
      <w:r w:rsidRPr="00B1239C">
        <w:rPr>
          <w:b/>
        </w:rPr>
        <w:tab/>
      </w:r>
      <w:r w:rsidRPr="00B1239C">
        <w:rPr>
          <w:b/>
        </w:rPr>
        <w:tab/>
      </w:r>
    </w:p>
    <w:p w:rsidRDefault="00B1239C" w:rsidP="00B1239C" w:rsidR="00B1239C">
      <w:r>
        <w:t>1. dvosoban stan oznake S 235, u drugom katu objekta S 2, Jaruš</w:t>
      </w:r>
      <w:r>
        <w:rPr>
          <w:rFonts w:hint="cs"/>
        </w:rPr>
        <w:t>č</w:t>
      </w:r>
      <w:r>
        <w:t>ica 5, sa spremištem oznake spr 71 u prizemlju objekta, neto korisne površine 44,46 m2, u etažnom elaboratu sve ozna</w:t>
      </w:r>
      <w:r>
        <w:rPr>
          <w:rFonts w:hint="cs"/>
        </w:rPr>
        <w:t>č</w:t>
      </w:r>
      <w:r>
        <w:t>eno žutom bojom</w:t>
      </w:r>
      <w:r>
        <w:tab/>
      </w:r>
      <w:r>
        <w:tab/>
      </w:r>
    </w:p>
    <w:p w:rsidRDefault="00B1239C" w:rsidP="00B1239C" w:rsidR="00B1239C"/>
    <w:p w:rsidRDefault="00B1239C" w:rsidP="00B1239C" w:rsidR="00B1239C" w:rsidRPr="00B1239C">
      <w:pPr>
        <w:rPr>
          <w:b/>
        </w:rPr>
      </w:pPr>
      <w:r w:rsidRPr="00B1239C">
        <w:rPr>
          <w:b/>
        </w:rPr>
        <w:t>614. ETAŽA: 21/10000</w:t>
      </w:r>
      <w:r w:rsidRPr="00B1239C">
        <w:rPr>
          <w:b/>
        </w:rPr>
        <w:tab/>
      </w:r>
    </w:p>
    <w:p w:rsidRDefault="00B1239C" w:rsidP="00B1239C" w:rsidR="00B1239C">
      <w:r>
        <w:t>1. dvosoban stan oznake S 316, u tre</w:t>
      </w:r>
      <w:r>
        <w:rPr>
          <w:rFonts w:hint="cs"/>
        </w:rPr>
        <w:t>ć</w:t>
      </w:r>
      <w:r>
        <w:t>em katu objekta S 2, Jaruš</w:t>
      </w:r>
      <w:r>
        <w:rPr>
          <w:rFonts w:hint="cs"/>
        </w:rPr>
        <w:t>č</w:t>
      </w:r>
      <w:r>
        <w:t>ica 5a, sa spremištem oznake spr 88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 xml:space="preserve">616. ETAŽA: 21/10000 </w:t>
      </w:r>
    </w:p>
    <w:p w:rsidRDefault="00B1239C" w:rsidP="00B1239C" w:rsidR="00B1239C">
      <w:r>
        <w:t>1. dvosoban stan oznake S 318, u tre</w:t>
      </w:r>
      <w:r>
        <w:rPr>
          <w:rFonts w:hint="cs"/>
        </w:rPr>
        <w:t>ć</w:t>
      </w:r>
      <w:r>
        <w:t>em katu objekta S 2, Jaruš</w:t>
      </w:r>
      <w:r>
        <w:rPr>
          <w:rFonts w:hint="cs"/>
        </w:rPr>
        <w:t>č</w:t>
      </w:r>
      <w:r>
        <w:t>ica 5a, sa spremištem oznake spr 90 u prizemlju objekta, neto korisne površine 52,71 m2, u etažnom elaboratu sve ozna</w:t>
      </w:r>
      <w:r>
        <w:rPr>
          <w:rFonts w:hint="cs"/>
        </w:rPr>
        <w:t>č</w:t>
      </w:r>
      <w:r>
        <w:t>eno plavom bojom</w:t>
      </w:r>
      <w:r>
        <w:tab/>
      </w:r>
      <w:r>
        <w:tab/>
      </w:r>
    </w:p>
    <w:p w:rsidRDefault="00B1239C" w:rsidP="00B1239C" w:rsidR="00B1239C"/>
    <w:p w:rsidRDefault="00B1239C" w:rsidP="00B1239C" w:rsidR="00B1239C" w:rsidRPr="00B1239C">
      <w:pPr>
        <w:rPr>
          <w:b/>
        </w:rPr>
      </w:pPr>
      <w:r w:rsidRPr="00B1239C">
        <w:rPr>
          <w:b/>
        </w:rPr>
        <w:t xml:space="preserve">618. ETAŽA: 21/10000 </w:t>
      </w:r>
    </w:p>
    <w:p w:rsidRDefault="00B1239C" w:rsidP="00B1239C" w:rsidR="00B1239C">
      <w:r>
        <w:t>1. dvosoban stan oznake S 320, u tre</w:t>
      </w:r>
      <w:r>
        <w:rPr>
          <w:rFonts w:hint="cs"/>
        </w:rPr>
        <w:t>ć</w:t>
      </w:r>
      <w:r>
        <w:t>em katu objekta S 2, Jaruš</w:t>
      </w:r>
      <w:r>
        <w:rPr>
          <w:rFonts w:hint="cs"/>
        </w:rPr>
        <w:t>č</w:t>
      </w:r>
      <w:r>
        <w:t>ica 5, sa spremištem oznake spr 92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620. ETAŽA: 21/10000</w:t>
      </w:r>
      <w:r w:rsidRPr="00B1239C">
        <w:rPr>
          <w:b/>
        </w:rPr>
        <w:tab/>
      </w:r>
    </w:p>
    <w:p w:rsidRDefault="00B1239C" w:rsidP="00B1239C" w:rsidR="00B1239C">
      <w:r>
        <w:t>1. dvosoban stan oznake S 322, u tre</w:t>
      </w:r>
      <w:r>
        <w:rPr>
          <w:rFonts w:hint="cs"/>
        </w:rPr>
        <w:t>ć</w:t>
      </w:r>
      <w:r>
        <w:t>em katu objekta S 2, Jaruš</w:t>
      </w:r>
      <w:r>
        <w:rPr>
          <w:rFonts w:hint="cs"/>
        </w:rPr>
        <w:t>č</w:t>
      </w:r>
      <w:r>
        <w:t>ica 5, sa spremištem oznake spr 94 u prizemlju objekta, neto korisne površine 52,71 m2, u etažnom elaboratu sve ozna</w:t>
      </w:r>
      <w:r>
        <w:rPr>
          <w:rFonts w:hint="cs"/>
        </w:rPr>
        <w:t>č</w:t>
      </w:r>
      <w:r>
        <w:t>eno plavom bojom</w:t>
      </w:r>
      <w:r>
        <w:tab/>
      </w:r>
      <w:r>
        <w:tab/>
      </w:r>
    </w:p>
    <w:p w:rsidRDefault="00B1239C" w:rsidP="00B1239C" w:rsidR="00B1239C">
      <w:r>
        <w:tab/>
      </w:r>
    </w:p>
    <w:p w:rsidRDefault="00B1239C" w:rsidP="00B1239C" w:rsidR="00B1239C" w:rsidRPr="00B1239C">
      <w:pPr>
        <w:rPr>
          <w:b/>
        </w:rPr>
      </w:pPr>
      <w:r w:rsidRPr="00B1239C">
        <w:rPr>
          <w:b/>
        </w:rPr>
        <w:lastRenderedPageBreak/>
        <w:t>622. ETAŽA: 21/10000</w:t>
      </w:r>
      <w:r w:rsidRPr="00B1239C">
        <w:rPr>
          <w:b/>
        </w:rPr>
        <w:tab/>
      </w:r>
    </w:p>
    <w:p w:rsidRDefault="00B1239C" w:rsidP="00B1239C" w:rsidR="00B1239C">
      <w:r>
        <w:t>1. dvosoban stan oznake S 324, u tre</w:t>
      </w:r>
      <w:r>
        <w:rPr>
          <w:rFonts w:hint="cs"/>
        </w:rPr>
        <w:t>ć</w:t>
      </w:r>
      <w:r>
        <w:t>em katu objekta S 2, Jaruš</w:t>
      </w:r>
      <w:r>
        <w:rPr>
          <w:rFonts w:hint="cs"/>
        </w:rPr>
        <w:t>č</w:t>
      </w:r>
      <w:r>
        <w:t>ica 5, sa spremištem oznake spr 96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624. ETAŽA: 21/10000</w:t>
      </w:r>
      <w:r w:rsidRPr="00B1239C">
        <w:rPr>
          <w:b/>
        </w:rPr>
        <w:tab/>
      </w:r>
    </w:p>
    <w:p w:rsidRDefault="00B1239C" w:rsidP="00B1239C" w:rsidR="00B1239C">
      <w:r>
        <w:t>1. dvosoban stan oznake S 326, u tre</w:t>
      </w:r>
      <w:r>
        <w:rPr>
          <w:rFonts w:hint="cs"/>
        </w:rPr>
        <w:t>ć</w:t>
      </w:r>
      <w:r>
        <w:t>em katu objekta S 2, Jaruš</w:t>
      </w:r>
      <w:r>
        <w:rPr>
          <w:rFonts w:hint="cs"/>
        </w:rPr>
        <w:t>č</w:t>
      </w:r>
      <w:r>
        <w:t>ica 5, sa spremištem oznake spr 98 u prizemlju objekta, neto korisne površine 52,70 m2, u etažnom elaboratu sve ozna</w:t>
      </w:r>
      <w:r>
        <w:rPr>
          <w:rFonts w:hint="cs"/>
        </w:rPr>
        <w:t>č</w:t>
      </w:r>
      <w:r>
        <w:t>eno plavom bojom</w:t>
      </w:r>
      <w:r>
        <w:tab/>
      </w:r>
      <w:r>
        <w:tab/>
      </w:r>
    </w:p>
    <w:p w:rsidRDefault="005361BD" w:rsidP="00B1239C" w:rsidR="00B1239C">
      <w:r>
        <w:tab/>
      </w:r>
    </w:p>
    <w:p w:rsidRDefault="00B1239C" w:rsidP="00B1239C" w:rsidR="00B1239C" w:rsidRPr="00B1239C">
      <w:pPr>
        <w:rPr>
          <w:b/>
        </w:rPr>
      </w:pPr>
      <w:r w:rsidRPr="00B1239C">
        <w:rPr>
          <w:b/>
        </w:rPr>
        <w:t>638. ETAŽA: 21/10000</w:t>
      </w:r>
      <w:r w:rsidRPr="00B1239C">
        <w:rPr>
          <w:b/>
        </w:rPr>
        <w:tab/>
      </w:r>
    </w:p>
    <w:p w:rsidRDefault="00B1239C" w:rsidP="00B1239C" w:rsidR="00B1239C">
      <w:r>
        <w:t xml:space="preserve">1. dvosoban stan oznake S 404, u </w:t>
      </w:r>
      <w:r>
        <w:rPr>
          <w:rFonts w:hint="cs"/>
        </w:rPr>
        <w:t>č</w:t>
      </w:r>
      <w:r>
        <w:t>etvrtom katu objekta S 2, Jaruš</w:t>
      </w:r>
      <w:r>
        <w:rPr>
          <w:rFonts w:hint="cs"/>
        </w:rPr>
        <w:t>č</w:t>
      </w:r>
      <w:r>
        <w:t>ica 5a, sa spremištem oznake spr 112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652. ETAŽA: 21/10000</w:t>
      </w:r>
      <w:r w:rsidRPr="00B1239C">
        <w:rPr>
          <w:b/>
        </w:rPr>
        <w:tab/>
      </w:r>
    </w:p>
    <w:p w:rsidRDefault="00B1239C" w:rsidP="00B1239C" w:rsidR="00B1239C">
      <w:r>
        <w:t xml:space="preserve">1. dvosoban stan oznake S 418, u </w:t>
      </w:r>
      <w:r>
        <w:rPr>
          <w:rFonts w:hint="cs"/>
        </w:rPr>
        <w:t>č</w:t>
      </w:r>
      <w:r>
        <w:t>etvrtom katu objekta S 2, Jaruš</w:t>
      </w:r>
      <w:r>
        <w:rPr>
          <w:rFonts w:hint="cs"/>
        </w:rPr>
        <w:t>č</w:t>
      </w:r>
      <w:r>
        <w:t>ica 5a, sa spremištem oznake spr 126 u prizemlju objekta, neto korisne površine 52,71 m2, u etažnom elaboratu sve ozna</w:t>
      </w:r>
      <w:r>
        <w:rPr>
          <w:rFonts w:hint="cs"/>
        </w:rPr>
        <w:t>č</w:t>
      </w:r>
      <w:r>
        <w:t>eno plavom bojom</w:t>
      </w:r>
      <w:r>
        <w:tab/>
      </w:r>
      <w:r>
        <w:tab/>
      </w:r>
    </w:p>
    <w:p w:rsidRDefault="00B1239C" w:rsidP="00B1239C" w:rsidR="00B1239C"/>
    <w:p w:rsidRDefault="00B1239C" w:rsidP="00B1239C" w:rsidR="00B1239C" w:rsidRPr="00B1239C">
      <w:pPr>
        <w:rPr>
          <w:b/>
        </w:rPr>
      </w:pPr>
      <w:r w:rsidRPr="00B1239C">
        <w:rPr>
          <w:b/>
        </w:rPr>
        <w:t>654. ETAŽA: 21/10000)</w:t>
      </w:r>
      <w:r w:rsidRPr="00B1239C">
        <w:rPr>
          <w:b/>
        </w:rPr>
        <w:tab/>
      </w:r>
      <w:r w:rsidRPr="00B1239C">
        <w:rPr>
          <w:b/>
        </w:rPr>
        <w:tab/>
      </w:r>
    </w:p>
    <w:p w:rsidRDefault="00B1239C" w:rsidP="00B1239C" w:rsidR="00B1239C">
      <w:r>
        <w:t xml:space="preserve">1. dvosoban stan oznake S 420, u </w:t>
      </w:r>
      <w:r>
        <w:rPr>
          <w:rFonts w:hint="cs"/>
        </w:rPr>
        <w:t>č</w:t>
      </w:r>
      <w:r>
        <w:t>etvrtom katu objekta S 2, Jaruš</w:t>
      </w:r>
      <w:r>
        <w:rPr>
          <w:rFonts w:hint="cs"/>
        </w:rPr>
        <w:t>č</w:t>
      </w:r>
      <w:r>
        <w:t>ica 5, sa spremištem oznake spr 128 u prizemlju objekta, neto korisne površine 52,71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 xml:space="preserve">656. ETAŽA: 21/10000 </w:t>
      </w:r>
    </w:p>
    <w:p w:rsidRDefault="00B1239C" w:rsidP="00B1239C" w:rsidR="00B1239C">
      <w:r>
        <w:t xml:space="preserve">1. dvosoban stan oznake S 422, u </w:t>
      </w:r>
      <w:r>
        <w:rPr>
          <w:rFonts w:hint="cs"/>
        </w:rPr>
        <w:t>č</w:t>
      </w:r>
      <w:r>
        <w:t>etvrtom katu objekta S 2, Jaruš</w:t>
      </w:r>
      <w:r>
        <w:rPr>
          <w:rFonts w:hint="cs"/>
        </w:rPr>
        <w:t>č</w:t>
      </w:r>
      <w:r>
        <w:t>ica 5, sa otvorenom parkirnim mjestom oznake PM 20 u nivou ulice, neto korisne površine 54,94 m2, u etažnom elaboratu sve ozna</w:t>
      </w:r>
      <w:r>
        <w:rPr>
          <w:rFonts w:hint="cs"/>
        </w:rPr>
        <w:t>č</w:t>
      </w:r>
      <w:r>
        <w:t>eno plavom bojom</w:t>
      </w:r>
      <w:r>
        <w:tab/>
      </w:r>
      <w:r>
        <w:tab/>
      </w:r>
    </w:p>
    <w:p w:rsidRDefault="00B1239C" w:rsidP="00B1239C" w:rsidR="00B1239C">
      <w:r>
        <w:tab/>
      </w:r>
    </w:p>
    <w:p w:rsidRDefault="00B1239C" w:rsidP="00B1239C" w:rsidR="00B1239C" w:rsidRPr="00B1239C">
      <w:pPr>
        <w:rPr>
          <w:b/>
        </w:rPr>
      </w:pPr>
      <w:r w:rsidRPr="00B1239C">
        <w:rPr>
          <w:b/>
        </w:rPr>
        <w:t xml:space="preserve">658. ETAŽA: 20/10000 </w:t>
      </w:r>
    </w:p>
    <w:p w:rsidRDefault="00B1239C" w:rsidP="00B1239C" w:rsidR="00B1239C">
      <w:r>
        <w:t xml:space="preserve">1. dvosoban stan oznake S 424, u </w:t>
      </w:r>
      <w:r>
        <w:rPr>
          <w:rFonts w:hint="cs"/>
        </w:rPr>
        <w:t>č</w:t>
      </w:r>
      <w:r>
        <w:t>etvrtom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 xml:space="preserve">664. ETAŽA: 20/10000 </w:t>
      </w:r>
    </w:p>
    <w:p w:rsidRDefault="00B1239C" w:rsidP="00B1239C" w:rsidR="00B1239C">
      <w:r>
        <w:t xml:space="preserve">1. dvosoban stan oznake S 430, u </w:t>
      </w:r>
      <w:r>
        <w:rPr>
          <w:rFonts w:hint="cs"/>
        </w:rPr>
        <w:t>č</w:t>
      </w:r>
      <w:r>
        <w:t>etvrtom katu objekta S 2, Jaruš</w:t>
      </w:r>
      <w:r>
        <w:rPr>
          <w:rFonts w:hint="cs"/>
        </w:rPr>
        <w:t>č</w:t>
      </w:r>
      <w:r>
        <w:t>ica 5, neto korisne površine 51,80 m2, u etažnom elaboratu sve ozna</w:t>
      </w:r>
      <w:r>
        <w:rPr>
          <w:rFonts w:hint="cs"/>
        </w:rPr>
        <w:t>č</w:t>
      </w:r>
      <w:r>
        <w:t>eno plavom bojom</w:t>
      </w:r>
      <w:r>
        <w:tab/>
      </w:r>
      <w:r>
        <w:tab/>
      </w:r>
    </w:p>
    <w:p w:rsidRDefault="00B1239C" w:rsidP="00B1239C" w:rsidR="00B1239C">
      <w:r>
        <w:tab/>
      </w:r>
    </w:p>
    <w:p w:rsidRDefault="00B1239C" w:rsidP="00B1239C" w:rsidR="00B1239C" w:rsidRPr="00B1239C">
      <w:pPr>
        <w:rPr>
          <w:b/>
        </w:rPr>
      </w:pPr>
      <w:r w:rsidRPr="00B1239C">
        <w:rPr>
          <w:b/>
        </w:rPr>
        <w:t>666. ETAŽA: 20/10000</w:t>
      </w:r>
      <w:r w:rsidRPr="00B1239C">
        <w:rPr>
          <w:b/>
        </w:rPr>
        <w:tab/>
      </w:r>
    </w:p>
    <w:p w:rsidRDefault="00B1239C" w:rsidP="00B1239C" w:rsidR="00B1239C">
      <w:r>
        <w:t xml:space="preserve">1. dvosoban stan oznake S 432, u </w:t>
      </w:r>
      <w:r>
        <w:rPr>
          <w:rFonts w:hint="cs"/>
        </w:rPr>
        <w:t>č</w:t>
      </w:r>
      <w:r>
        <w:t>etvrtom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t xml:space="preserve">668. ETAŽA: 20/10000 </w:t>
      </w:r>
    </w:p>
    <w:p w:rsidRDefault="00B1239C" w:rsidP="00B1239C" w:rsidR="00B1239C">
      <w:r>
        <w:t xml:space="preserve">1. dvosoban stan oznake S 434, u </w:t>
      </w:r>
      <w:r>
        <w:rPr>
          <w:rFonts w:hint="cs"/>
        </w:rPr>
        <w:t>č</w:t>
      </w:r>
      <w:r>
        <w:t>etvrtom katu objekta S 2, Jaruš</w:t>
      </w:r>
      <w:r>
        <w:rPr>
          <w:rFonts w:hint="cs"/>
        </w:rPr>
        <w:t>č</w:t>
      </w:r>
      <w:r>
        <w:t>ica 5, neto korisne površine 51,81 m2, u etažnom elaboratu sve ozna</w:t>
      </w:r>
      <w:r>
        <w:rPr>
          <w:rFonts w:hint="cs"/>
        </w:rPr>
        <w:t>č</w:t>
      </w:r>
      <w:r>
        <w:t>eno plavom bojom</w:t>
      </w:r>
      <w:r>
        <w:tab/>
      </w:r>
      <w:r>
        <w:tab/>
      </w:r>
    </w:p>
    <w:p w:rsidRDefault="00B1239C" w:rsidP="00B1239C" w:rsidR="00B1239C">
      <w:r>
        <w:tab/>
      </w:r>
    </w:p>
    <w:p w:rsidRDefault="00B1239C" w:rsidP="00B1239C" w:rsidR="00B1239C" w:rsidRPr="00B1239C">
      <w:pPr>
        <w:rPr>
          <w:b/>
        </w:rPr>
      </w:pPr>
      <w:r w:rsidRPr="00B1239C">
        <w:rPr>
          <w:b/>
        </w:rPr>
        <w:t xml:space="preserve">670. ETAŽA: 20/10000 </w:t>
      </w:r>
    </w:p>
    <w:p w:rsidRDefault="00B1239C" w:rsidP="00B1239C" w:rsidR="00B1239C">
      <w:r>
        <w:t xml:space="preserve">1. dvosoban stan oznake S 436, u </w:t>
      </w:r>
      <w:r>
        <w:rPr>
          <w:rFonts w:hint="cs"/>
        </w:rPr>
        <w:t>č</w:t>
      </w:r>
      <w:r>
        <w:t>etvrtom katu objekta S 2, Jaruš</w:t>
      </w:r>
      <w:r>
        <w:rPr>
          <w:rFonts w:hint="cs"/>
        </w:rPr>
        <w:t>č</w:t>
      </w:r>
      <w:r>
        <w:t>ica 5, neto korisne površine 51,98 m2, u etažnom elaboratu sve ozna</w:t>
      </w:r>
      <w:r>
        <w:rPr>
          <w:rFonts w:hint="cs"/>
        </w:rPr>
        <w:t>č</w:t>
      </w:r>
      <w:r>
        <w:t>eno zelenom bojom</w:t>
      </w:r>
      <w:r>
        <w:tab/>
      </w:r>
      <w:r>
        <w:tab/>
      </w:r>
    </w:p>
    <w:p w:rsidRDefault="00B1239C" w:rsidP="00B1239C" w:rsidR="00B1239C">
      <w:r>
        <w:tab/>
      </w:r>
    </w:p>
    <w:p w:rsidRDefault="00B1239C" w:rsidP="00B1239C" w:rsidR="00B1239C" w:rsidRPr="00B1239C">
      <w:pPr>
        <w:rPr>
          <w:b/>
        </w:rPr>
      </w:pPr>
      <w:r w:rsidRPr="00B1239C">
        <w:rPr>
          <w:b/>
        </w:rPr>
        <w:lastRenderedPageBreak/>
        <w:t xml:space="preserve">672. ETAŽA: 20/10000 </w:t>
      </w:r>
    </w:p>
    <w:p w:rsidRDefault="00B1239C" w:rsidP="00B1239C" w:rsidR="00B1239C">
      <w:r>
        <w:t>1. dvosoban stan oznake S 502, u petom katu objekta S 2, Jaruš</w:t>
      </w:r>
      <w:r>
        <w:rPr>
          <w:rFonts w:hint="cs"/>
        </w:rPr>
        <w:t>č</w:t>
      </w:r>
      <w:r>
        <w:t>ica 5a, neto korisne površine 51,98 m2, u etažnom elaboratu sve ozna</w:t>
      </w:r>
      <w:r>
        <w:rPr>
          <w:rFonts w:hint="cs"/>
        </w:rPr>
        <w:t>č</w:t>
      </w:r>
      <w:r>
        <w:t>eno plavom bojom</w:t>
      </w:r>
      <w:r>
        <w:tab/>
      </w:r>
      <w:r>
        <w:tab/>
      </w:r>
    </w:p>
    <w:p w:rsidRDefault="00B1239C" w:rsidP="00B1239C" w:rsidR="00B1239C"/>
    <w:p w:rsidRDefault="00B1239C" w:rsidP="00B1239C" w:rsidR="00B1239C" w:rsidRPr="00B1239C">
      <w:pPr>
        <w:rPr>
          <w:b/>
        </w:rPr>
      </w:pPr>
      <w:r w:rsidRPr="00B1239C">
        <w:rPr>
          <w:b/>
        </w:rPr>
        <w:t>678. ETAŽA: 21/10000</w:t>
      </w:r>
      <w:r w:rsidRPr="00B1239C">
        <w:rPr>
          <w:b/>
        </w:rPr>
        <w:tab/>
      </w:r>
    </w:p>
    <w:p w:rsidRDefault="00B1239C" w:rsidP="00B1239C" w:rsidR="00B1239C">
      <w:r>
        <w:t>1. dvosoban stan oznake S 508, u petom katu objekta S 2, Jaruš</w:t>
      </w:r>
      <w:r>
        <w:rPr>
          <w:rFonts w:hint="cs"/>
        </w:rPr>
        <w:t>č</w:t>
      </w:r>
      <w:r>
        <w:t>ica 5a, sa otvorenim parkirnim mjestom oznake PM 42 u nivou ulice, neto korisne površine 54,93 m2, u etažnom elaboratu sve ozna</w:t>
      </w:r>
      <w:r>
        <w:rPr>
          <w:rFonts w:hint="cs"/>
        </w:rPr>
        <w:t>č</w:t>
      </w:r>
      <w:r>
        <w:t>eno zelenom bojom</w:t>
      </w:r>
      <w:r>
        <w:tab/>
      </w:r>
      <w:r>
        <w:tab/>
      </w:r>
    </w:p>
    <w:p w:rsidRDefault="00B1239C" w:rsidP="00B1239C" w:rsidR="00B1239C"/>
    <w:p w:rsidRDefault="00B1239C" w:rsidP="00B1239C" w:rsidR="00B1239C" w:rsidRPr="00B1239C">
      <w:pPr>
        <w:rPr>
          <w:b/>
        </w:rPr>
      </w:pPr>
      <w:r w:rsidRPr="00B1239C">
        <w:rPr>
          <w:b/>
        </w:rPr>
        <w:t xml:space="preserve">692. ETAŽA: 20/10000 </w:t>
      </w:r>
    </w:p>
    <w:p w:rsidRDefault="00B1239C" w:rsidP="00B1239C" w:rsidR="00B1239C">
      <w:r>
        <w:t>1. dvosoban stan oznake S 522, u petom katu objekta S 2, Jaruš</w:t>
      </w:r>
      <w:r>
        <w:rPr>
          <w:rFonts w:hint="cs"/>
        </w:rPr>
        <w:t>č</w:t>
      </w:r>
      <w:r>
        <w:t>ica 5, neto korisne površine 51,81 m2, u etažnom elaboratu sve ozna</w:t>
      </w:r>
      <w:r>
        <w:rPr>
          <w:rFonts w:hint="cs"/>
        </w:rPr>
        <w:t>č</w:t>
      </w:r>
      <w:r>
        <w:t>eno plavom bojom</w:t>
      </w:r>
      <w:r>
        <w:tab/>
      </w:r>
      <w:r>
        <w:tab/>
      </w:r>
    </w:p>
    <w:p w:rsidRDefault="00B1239C" w:rsidP="00B1239C" w:rsidR="00B1239C"/>
    <w:p w:rsidRDefault="00B1239C" w:rsidP="00B1239C" w:rsidR="00B1239C" w:rsidRPr="00B1239C">
      <w:pPr>
        <w:rPr>
          <w:b/>
        </w:rPr>
      </w:pPr>
      <w:r w:rsidRPr="00B1239C">
        <w:rPr>
          <w:b/>
        </w:rPr>
        <w:t>694. ETAŽA: 20/10000</w:t>
      </w:r>
      <w:r w:rsidRPr="00B1239C">
        <w:rPr>
          <w:b/>
        </w:rPr>
        <w:tab/>
      </w:r>
    </w:p>
    <w:p w:rsidRDefault="00B1239C" w:rsidP="00B1239C" w:rsidR="00B1239C">
      <w:r>
        <w:t>1. dvosoban stan oznake S 524, u petom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p w:rsidRDefault="00B1239C" w:rsidP="00B1239C" w:rsidR="00B1239C" w:rsidRPr="00B1239C">
      <w:pPr>
        <w:rPr>
          <w:b/>
        </w:rPr>
      </w:pPr>
      <w:r w:rsidRPr="00B1239C">
        <w:rPr>
          <w:b/>
        </w:rPr>
        <w:t>702. ETAŽA: 20/10000</w:t>
      </w:r>
      <w:r w:rsidRPr="00B1239C">
        <w:rPr>
          <w:b/>
        </w:rPr>
        <w:tab/>
      </w:r>
    </w:p>
    <w:p w:rsidRDefault="00B1239C" w:rsidP="00B1239C" w:rsidR="00B1239C">
      <w:r>
        <w:t>1. dvosoban stan oznake S 532, u petom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p w:rsidRDefault="00B1239C" w:rsidP="00B1239C" w:rsidR="00B1239C" w:rsidRPr="00B1239C">
      <w:pPr>
        <w:rPr>
          <w:b/>
        </w:rPr>
      </w:pPr>
      <w:r w:rsidRPr="00B1239C">
        <w:rPr>
          <w:b/>
        </w:rPr>
        <w:t xml:space="preserve">704. ETAŽA: 20/10000 </w:t>
      </w:r>
    </w:p>
    <w:p w:rsidRDefault="00B1239C" w:rsidP="00B1239C" w:rsidR="00B1239C">
      <w:r>
        <w:t>1. dvosoban stan oznake S 534, u petom katu objekta S 2, Jaruš</w:t>
      </w:r>
      <w:r>
        <w:rPr>
          <w:rFonts w:hint="cs"/>
        </w:rPr>
        <w:t>č</w:t>
      </w:r>
      <w:r>
        <w:t>ica 5, neto korisne površine 51,81 m2, u etažnom elaboratu sve ozna</w:t>
      </w:r>
      <w:r>
        <w:rPr>
          <w:rFonts w:hint="cs"/>
        </w:rPr>
        <w:t>č</w:t>
      </w:r>
      <w:r>
        <w:t>eno plavom bojom</w:t>
      </w:r>
      <w:r>
        <w:tab/>
      </w:r>
      <w:r>
        <w:tab/>
      </w:r>
    </w:p>
    <w:p w:rsidRDefault="00B1239C" w:rsidP="00B1239C" w:rsidR="00B1239C"/>
    <w:p w:rsidRDefault="00B1239C" w:rsidP="00B1239C" w:rsidR="00B1239C" w:rsidRPr="00B1239C">
      <w:pPr>
        <w:rPr>
          <w:b/>
        </w:rPr>
      </w:pPr>
      <w:r w:rsidRPr="00B1239C">
        <w:rPr>
          <w:b/>
        </w:rPr>
        <w:t xml:space="preserve">706. ETAŽA: 20/10000 </w:t>
      </w:r>
    </w:p>
    <w:p w:rsidRDefault="00B1239C" w:rsidP="00B1239C" w:rsidR="00B1239C">
      <w:r>
        <w:t>1. dvosoban stan oznake S 536, u petom katu objekta S 2, Jaruš</w:t>
      </w:r>
      <w:r>
        <w:rPr>
          <w:rFonts w:hint="cs"/>
        </w:rPr>
        <w:t>č</w:t>
      </w:r>
      <w:r>
        <w:t>ica 5, neto korisne površine 51,98 m2, u etažnom elaboratu sve ozna</w:t>
      </w:r>
      <w:r>
        <w:rPr>
          <w:rFonts w:hint="cs"/>
        </w:rPr>
        <w:t>č</w:t>
      </w:r>
      <w:r>
        <w:t>eno zelenom bojom</w:t>
      </w:r>
      <w:r>
        <w:tab/>
      </w:r>
      <w:r>
        <w:tab/>
      </w:r>
    </w:p>
    <w:p w:rsidRDefault="00B1239C" w:rsidP="00B1239C" w:rsidR="00B1239C"/>
    <w:p w:rsidRDefault="00B1239C" w:rsidP="00B1239C" w:rsidR="00B1239C" w:rsidRPr="00563D42">
      <w:pPr>
        <w:rPr>
          <w:b/>
        </w:rPr>
      </w:pPr>
      <w:r w:rsidRPr="00563D42">
        <w:rPr>
          <w:b/>
        </w:rPr>
        <w:t xml:space="preserve">708. ETAŽA: 20/10000 </w:t>
      </w:r>
    </w:p>
    <w:p w:rsidRDefault="00B1239C" w:rsidP="00B1239C" w:rsidR="00B1239C">
      <w:r>
        <w:t>1. dvosoban stan oznake S 602, u šestom katu objekta S 2, Jaruš</w:t>
      </w:r>
      <w:r>
        <w:rPr>
          <w:rFonts w:hint="cs"/>
        </w:rPr>
        <w:t>č</w:t>
      </w:r>
      <w:r>
        <w:t>ica 5a, neto korisne površine 51,98 m2, u etažnom elaboratu sve ozna</w:t>
      </w:r>
      <w:r>
        <w:rPr>
          <w:rFonts w:hint="cs"/>
        </w:rPr>
        <w:t>č</w:t>
      </w:r>
      <w:r>
        <w:t>eno plavom bojom</w:t>
      </w:r>
      <w:r>
        <w:tab/>
      </w:r>
      <w:r>
        <w:tab/>
      </w:r>
    </w:p>
    <w:p w:rsidRDefault="00B1239C" w:rsidP="00B1239C" w:rsidR="00B1239C"/>
    <w:p w:rsidRDefault="00B1239C" w:rsidP="00B1239C" w:rsidR="00B1239C" w:rsidRPr="00563D42">
      <w:pPr>
        <w:rPr>
          <w:b/>
        </w:rPr>
      </w:pPr>
      <w:r w:rsidRPr="00563D42">
        <w:rPr>
          <w:b/>
        </w:rPr>
        <w:t xml:space="preserve">710. ETAŽA: 20/10000 </w:t>
      </w:r>
    </w:p>
    <w:p w:rsidRDefault="00B1239C" w:rsidP="00B1239C" w:rsidR="00B1239C">
      <w:r>
        <w:t>1. dvosoban stan oznake S 604, u šestom katu objekta S 2, Jaruš</w:t>
      </w:r>
      <w:r>
        <w:rPr>
          <w:rFonts w:hint="cs"/>
        </w:rPr>
        <w:t>č</w:t>
      </w:r>
      <w:r>
        <w:t>ica 5a, neto korisne površine 51,81 m2, u etažnom elaboratu sve ozna</w:t>
      </w:r>
      <w:r>
        <w:rPr>
          <w:rFonts w:hint="cs"/>
        </w:rPr>
        <w:t>č</w:t>
      </w:r>
      <w:r>
        <w:t>eno zelenom bojom</w:t>
      </w:r>
      <w:r>
        <w:tab/>
      </w:r>
      <w:r>
        <w:tab/>
      </w:r>
    </w:p>
    <w:p w:rsidRDefault="00B1239C" w:rsidP="00B1239C" w:rsidR="00B1239C"/>
    <w:p w:rsidRDefault="00B1239C" w:rsidP="00B1239C" w:rsidR="00B1239C" w:rsidRPr="00563D42">
      <w:pPr>
        <w:rPr>
          <w:b/>
        </w:rPr>
      </w:pPr>
      <w:r w:rsidRPr="00563D42">
        <w:rPr>
          <w:b/>
        </w:rPr>
        <w:t xml:space="preserve">742. ETAŽA: 20/10000 </w:t>
      </w:r>
    </w:p>
    <w:p w:rsidRDefault="00B1239C" w:rsidP="00B1239C" w:rsidR="00B1239C">
      <w:r>
        <w:t>1. dvosoban stan oznake S 636, u šestom katu objekta S 2, Jaruš</w:t>
      </w:r>
      <w:r>
        <w:rPr>
          <w:rFonts w:hint="cs"/>
        </w:rPr>
        <w:t>č</w:t>
      </w:r>
      <w:r>
        <w:t>ica 5, neto korisne površine 51,98 m2, u etažnom elaboratu sve ozna</w:t>
      </w:r>
      <w:r>
        <w:rPr>
          <w:rFonts w:hint="cs"/>
        </w:rPr>
        <w:t>č</w:t>
      </w:r>
      <w:r>
        <w:t>eno zelenom bojom</w:t>
      </w:r>
      <w:r>
        <w:tab/>
      </w:r>
      <w:r>
        <w:tab/>
      </w:r>
    </w:p>
    <w:p w:rsidRDefault="00B1239C" w:rsidP="00B1239C" w:rsidR="00B1239C"/>
    <w:p w:rsidRDefault="00B1239C" w:rsidP="00B1239C" w:rsidR="00B1239C" w:rsidRPr="00563D42">
      <w:pPr>
        <w:rPr>
          <w:b/>
        </w:rPr>
      </w:pPr>
      <w:r w:rsidRPr="00563D42">
        <w:rPr>
          <w:b/>
        </w:rPr>
        <w:t>744. ETAŽA: 20/10000</w:t>
      </w:r>
      <w:r w:rsidRPr="00563D42">
        <w:rPr>
          <w:b/>
        </w:rPr>
        <w:tab/>
      </w:r>
    </w:p>
    <w:p w:rsidRDefault="00B1239C" w:rsidP="00B1239C" w:rsidR="00B1239C">
      <w:r>
        <w:t>1. dvosoban stan oznake S 702, u sedmom katu objekta S 2, Jaruš</w:t>
      </w:r>
      <w:r>
        <w:rPr>
          <w:rFonts w:hint="cs"/>
        </w:rPr>
        <w:t>č</w:t>
      </w:r>
      <w:r>
        <w:t>ica 5a, neto korisne površine 51,98 m2, u etažnom elaboratu sve ozna</w:t>
      </w:r>
      <w:r>
        <w:rPr>
          <w:rFonts w:hint="cs"/>
        </w:rPr>
        <w:t>č</w:t>
      </w:r>
      <w:r>
        <w:t>eno plavom bojom</w:t>
      </w:r>
      <w:r>
        <w:tab/>
      </w:r>
      <w:r>
        <w:tab/>
      </w:r>
    </w:p>
    <w:p w:rsidRDefault="00B1239C" w:rsidP="00B1239C" w:rsidR="00B1239C"/>
    <w:p w:rsidRDefault="00B1239C" w:rsidP="00B1239C" w:rsidR="00B1239C" w:rsidRPr="00563D42">
      <w:pPr>
        <w:rPr>
          <w:b/>
        </w:rPr>
      </w:pPr>
      <w:r w:rsidRPr="00563D42">
        <w:rPr>
          <w:b/>
        </w:rPr>
        <w:t xml:space="preserve">746. ETAŽA: 20/10000 </w:t>
      </w:r>
    </w:p>
    <w:p w:rsidRDefault="00B1239C" w:rsidP="00B1239C" w:rsidR="00B1239C">
      <w:r>
        <w:t>1. dvosoban stan oznake S 704, u sedmom katu objekta S 2, Jaruš</w:t>
      </w:r>
      <w:r>
        <w:rPr>
          <w:rFonts w:hint="cs"/>
        </w:rPr>
        <w:t>č</w:t>
      </w:r>
      <w:r>
        <w:t>ica 5a, neto korisne površine 51,81 m2, u etažnom elaboratu sve ozna</w:t>
      </w:r>
      <w:r>
        <w:rPr>
          <w:rFonts w:hint="cs"/>
        </w:rPr>
        <w:t>č</w:t>
      </w:r>
      <w:r>
        <w:t>eno zelenom bojom</w:t>
      </w:r>
      <w:r>
        <w:tab/>
      </w:r>
      <w:r>
        <w:tab/>
      </w:r>
    </w:p>
    <w:p w:rsidRDefault="00B1239C" w:rsidP="00B1239C" w:rsidR="00B1239C"/>
    <w:p w:rsidRDefault="00AF49E2" w:rsidP="00B1239C" w:rsidR="00AF49E2">
      <w:pPr>
        <w:rPr>
          <w:b/>
        </w:rPr>
      </w:pPr>
    </w:p>
    <w:p w:rsidRDefault="00B1239C" w:rsidP="00B1239C" w:rsidR="00B1239C" w:rsidRPr="00563D42">
      <w:pPr>
        <w:rPr>
          <w:b/>
        </w:rPr>
      </w:pPr>
      <w:r w:rsidRPr="00563D42">
        <w:rPr>
          <w:b/>
        </w:rPr>
        <w:lastRenderedPageBreak/>
        <w:t xml:space="preserve">748. ETAŽA: 20/10000 </w:t>
      </w:r>
    </w:p>
    <w:p w:rsidRDefault="00B1239C" w:rsidP="00B1239C" w:rsidR="00B1239C">
      <w:r>
        <w:t>1. dvosoban stan oznake S 706, u sedmom katu objekta S 2, Jaruš</w:t>
      </w:r>
      <w:r>
        <w:rPr>
          <w:rFonts w:hint="cs"/>
        </w:rPr>
        <w:t>č</w:t>
      </w:r>
      <w:r>
        <w:t>ica 5a, neto korisne površine 51,81 m2, u etažnom elaboratu sve ozna</w:t>
      </w:r>
      <w:r>
        <w:rPr>
          <w:rFonts w:hint="cs"/>
        </w:rPr>
        <w:t>č</w:t>
      </w:r>
      <w:r>
        <w:t>eno plavom bojom</w:t>
      </w:r>
      <w:r>
        <w:tab/>
      </w:r>
      <w:r>
        <w:tab/>
      </w:r>
    </w:p>
    <w:p w:rsidRDefault="00B1239C" w:rsidP="00B1239C" w:rsidR="00B1239C"/>
    <w:p w:rsidRDefault="00B1239C" w:rsidP="00B1239C" w:rsidR="00B1239C" w:rsidRPr="00563D42">
      <w:pPr>
        <w:rPr>
          <w:b/>
        </w:rPr>
      </w:pPr>
      <w:r w:rsidRPr="00563D42">
        <w:rPr>
          <w:b/>
        </w:rPr>
        <w:t>756. ETAŽA: 20/10000</w:t>
      </w:r>
      <w:r w:rsidRPr="00563D42">
        <w:rPr>
          <w:b/>
        </w:rPr>
        <w:tab/>
      </w:r>
    </w:p>
    <w:p w:rsidRDefault="00B1239C" w:rsidP="00B1239C" w:rsidR="00B1239C">
      <w:r>
        <w:t>1. dvosoban stan oznake S 714, u sedmom katu objekta S 2, Jaruš</w:t>
      </w:r>
      <w:r>
        <w:rPr>
          <w:rFonts w:hint="cs"/>
        </w:rPr>
        <w:t>č</w:t>
      </w:r>
      <w:r>
        <w:t>ica 5a, neto korisne površine 51,81 m2, u etažnom elaboratu sve ozna</w:t>
      </w:r>
      <w:r>
        <w:rPr>
          <w:rFonts w:hint="cs"/>
        </w:rPr>
        <w:t>č</w:t>
      </w:r>
      <w:r>
        <w:t>eno plavom bojom</w:t>
      </w:r>
      <w:r>
        <w:tab/>
      </w:r>
      <w:r>
        <w:tab/>
      </w:r>
    </w:p>
    <w:p w:rsidRDefault="00B1239C" w:rsidP="00B1239C" w:rsidR="00B1239C"/>
    <w:p w:rsidRDefault="00B1239C" w:rsidP="00B1239C" w:rsidR="00B1239C" w:rsidRPr="00563D42">
      <w:pPr>
        <w:rPr>
          <w:b/>
        </w:rPr>
      </w:pPr>
      <w:r w:rsidRPr="00563D42">
        <w:rPr>
          <w:b/>
        </w:rPr>
        <w:t xml:space="preserve">766. ETAŽA: 20/10000 </w:t>
      </w:r>
    </w:p>
    <w:p w:rsidRDefault="00B1239C" w:rsidP="00B1239C" w:rsidR="00B1239C">
      <w:r>
        <w:t>1. dvosoban stan oznake S 724, u sedmom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r>
        <w:t xml:space="preserve">776. ETAŽA: 20/10000 </w:t>
      </w:r>
    </w:p>
    <w:p w:rsidRDefault="00B1239C" w:rsidP="00B1239C" w:rsidR="00B1239C">
      <w:r>
        <w:t>1. dvosoban stan oznake S 734, u sedmom katu objekta S 2, Jaruš</w:t>
      </w:r>
      <w:r>
        <w:rPr>
          <w:rFonts w:hint="cs"/>
        </w:rPr>
        <w:t>č</w:t>
      </w:r>
      <w:r>
        <w:t>ica 5, neto korisne površine 51,81 m2, u etažnom elaboratu sve ozna</w:t>
      </w:r>
      <w:r>
        <w:rPr>
          <w:rFonts w:hint="cs"/>
        </w:rPr>
        <w:t>č</w:t>
      </w:r>
      <w:r>
        <w:t>eno plavom bojom</w:t>
      </w:r>
      <w:r>
        <w:tab/>
      </w:r>
      <w:r>
        <w:tab/>
      </w:r>
    </w:p>
    <w:p w:rsidRDefault="00B1239C" w:rsidP="00B1239C" w:rsidR="00B1239C"/>
    <w:p w:rsidRDefault="00B1239C" w:rsidP="00B1239C" w:rsidR="00B1239C" w:rsidRPr="00563D42">
      <w:pPr>
        <w:rPr>
          <w:b/>
        </w:rPr>
      </w:pPr>
      <w:r w:rsidRPr="00563D42">
        <w:rPr>
          <w:b/>
        </w:rPr>
        <w:t xml:space="preserve">778. ETAŽA: 20/10000 </w:t>
      </w:r>
    </w:p>
    <w:p w:rsidRDefault="00B1239C" w:rsidP="00B1239C" w:rsidR="00B1239C">
      <w:r>
        <w:t>1. dvosoban stan oznake S 736, u sedmom katu objekta S 2, Jaruš</w:t>
      </w:r>
      <w:r>
        <w:rPr>
          <w:rFonts w:hint="cs"/>
        </w:rPr>
        <w:t>č</w:t>
      </w:r>
      <w:r>
        <w:t>ica 5, neto korisne površine 51,98 m2, u etažnom elaboratu sve ozna</w:t>
      </w:r>
      <w:r>
        <w:rPr>
          <w:rFonts w:hint="cs"/>
        </w:rPr>
        <w:t>č</w:t>
      </w:r>
      <w:r>
        <w:t>eno zelenom bojom</w:t>
      </w:r>
      <w:r>
        <w:tab/>
      </w:r>
      <w:r>
        <w:tab/>
      </w:r>
    </w:p>
    <w:p w:rsidRDefault="00B1239C" w:rsidP="00B1239C" w:rsidR="00B1239C"/>
    <w:p w:rsidRDefault="00B1239C" w:rsidP="00B1239C" w:rsidR="00B1239C" w:rsidRPr="00563D42">
      <w:pPr>
        <w:rPr>
          <w:b/>
        </w:rPr>
      </w:pPr>
      <w:r w:rsidRPr="00563D42">
        <w:rPr>
          <w:b/>
        </w:rPr>
        <w:t xml:space="preserve">780. ETAŽA: 20/10000 </w:t>
      </w:r>
    </w:p>
    <w:p w:rsidRDefault="00B1239C" w:rsidP="00B1239C" w:rsidR="00B1239C">
      <w:r>
        <w:t>1. dvosoban stan oznake S 802, u osmom katu objekta S 2, Jaruš</w:t>
      </w:r>
      <w:r>
        <w:rPr>
          <w:rFonts w:hint="cs"/>
        </w:rPr>
        <w:t>č</w:t>
      </w:r>
      <w:r>
        <w:t>ica 5a, neto korisne površine 51,98 m2, u etažnom elaboratu sve ozna</w:t>
      </w:r>
      <w:r>
        <w:rPr>
          <w:rFonts w:hint="cs"/>
        </w:rPr>
        <w:t>č</w:t>
      </w:r>
      <w:r>
        <w:t>eno plavom bojom</w:t>
      </w:r>
      <w:r>
        <w:tab/>
      </w:r>
      <w:r>
        <w:tab/>
      </w:r>
    </w:p>
    <w:p w:rsidRDefault="00B1239C" w:rsidP="00B1239C" w:rsidR="00B1239C"/>
    <w:p w:rsidRDefault="00B1239C" w:rsidP="00B1239C" w:rsidR="00B1239C" w:rsidRPr="00563D42">
      <w:pPr>
        <w:rPr>
          <w:b/>
        </w:rPr>
      </w:pPr>
      <w:r w:rsidRPr="00563D42">
        <w:rPr>
          <w:b/>
        </w:rPr>
        <w:t>782. ETAŽA: 20/10000</w:t>
      </w:r>
      <w:r w:rsidRPr="00563D42">
        <w:rPr>
          <w:b/>
        </w:rPr>
        <w:tab/>
      </w:r>
    </w:p>
    <w:p w:rsidRDefault="00B1239C" w:rsidP="00B1239C" w:rsidR="00B1239C">
      <w:r>
        <w:t>1. dvosoban stan oznake S 804, u osmom katu objekta S 2, Jaruš</w:t>
      </w:r>
      <w:r>
        <w:rPr>
          <w:rFonts w:hint="cs"/>
        </w:rPr>
        <w:t>č</w:t>
      </w:r>
      <w:r>
        <w:t>ica 5a, neto korisne površine 51,81 m2, u etažnom elaboratu sve ozna</w:t>
      </w:r>
      <w:r>
        <w:rPr>
          <w:rFonts w:hint="cs"/>
        </w:rPr>
        <w:t>č</w:t>
      </w:r>
      <w:r>
        <w:t>eno zelenom bojom</w:t>
      </w:r>
      <w:r>
        <w:tab/>
      </w:r>
      <w:r>
        <w:tab/>
      </w:r>
    </w:p>
    <w:p w:rsidRDefault="002D00EB" w:rsidP="00B1239C" w:rsidR="002D00EB">
      <w:pPr>
        <w:rPr>
          <w:b/>
        </w:rPr>
      </w:pPr>
    </w:p>
    <w:p w:rsidRDefault="00B1239C" w:rsidP="00B1239C" w:rsidR="00B1239C" w:rsidRPr="00563D42">
      <w:pPr>
        <w:rPr>
          <w:b/>
        </w:rPr>
      </w:pPr>
      <w:r w:rsidRPr="00563D42">
        <w:rPr>
          <w:b/>
        </w:rPr>
        <w:t xml:space="preserve">784. ETAŽA: 20/10000 </w:t>
      </w:r>
    </w:p>
    <w:p w:rsidRDefault="00B1239C" w:rsidP="00B1239C" w:rsidR="00B1239C">
      <w:r>
        <w:t>1. dvosoban stan oznake S 806, u osmom katu objekta S 2, Jaruš</w:t>
      </w:r>
      <w:r>
        <w:rPr>
          <w:rFonts w:hint="cs"/>
        </w:rPr>
        <w:t>č</w:t>
      </w:r>
      <w:r>
        <w:t>ica 5a, neto korisne površine 51,81 m2, u etažnom elaboratu sve ozna</w:t>
      </w:r>
      <w:r>
        <w:rPr>
          <w:rFonts w:hint="cs"/>
        </w:rPr>
        <w:t>č</w:t>
      </w:r>
      <w:r>
        <w:t>eno plavom bojom</w:t>
      </w:r>
      <w:r>
        <w:tab/>
      </w:r>
      <w:r>
        <w:tab/>
      </w:r>
    </w:p>
    <w:p w:rsidRDefault="00B1239C" w:rsidP="00B1239C" w:rsidR="00B1239C">
      <w:r>
        <w:tab/>
      </w:r>
    </w:p>
    <w:p w:rsidRDefault="00B1239C" w:rsidP="00B1239C" w:rsidR="00B1239C" w:rsidRPr="00563D42">
      <w:pPr>
        <w:rPr>
          <w:b/>
        </w:rPr>
      </w:pPr>
      <w:r w:rsidRPr="00563D42">
        <w:rPr>
          <w:b/>
        </w:rPr>
        <w:t>786. ETAŽA: 20/10000</w:t>
      </w:r>
      <w:r w:rsidRPr="00563D42">
        <w:rPr>
          <w:b/>
        </w:rPr>
        <w:tab/>
      </w:r>
    </w:p>
    <w:p w:rsidRDefault="00B1239C" w:rsidP="00B1239C" w:rsidR="00B1239C">
      <w:r>
        <w:t>1. dvosoban stan oznake S 808, u osmom katu objekta S 2, Jaruš</w:t>
      </w:r>
      <w:r>
        <w:rPr>
          <w:rFonts w:hint="cs"/>
        </w:rPr>
        <w:t>č</w:t>
      </w:r>
      <w:r>
        <w:t>ica 5a, neto korisne površine 51,80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787. ETAŽA: 14/10000</w:t>
      </w:r>
      <w:r w:rsidRPr="00563D42">
        <w:rPr>
          <w:b/>
        </w:rPr>
        <w:tab/>
      </w:r>
    </w:p>
    <w:p w:rsidRDefault="00B1239C" w:rsidP="00B1239C" w:rsidR="00B1239C">
      <w:r>
        <w:t>1. jednosoban stan oznake S 809, u osmom katu objekta S 2, Jaruš</w:t>
      </w:r>
      <w:r>
        <w:rPr>
          <w:rFonts w:hint="cs"/>
        </w:rPr>
        <w:t>č</w:t>
      </w:r>
      <w:r>
        <w:t>ica 5a, neto korisne površine 32,83 m2, u etažnom elaboratu sve ozna</w:t>
      </w:r>
      <w:r>
        <w:rPr>
          <w:rFonts w:hint="cs"/>
        </w:rPr>
        <w:t>č</w:t>
      </w:r>
      <w:r>
        <w:t>eno crvenom bojom</w:t>
      </w:r>
      <w:r>
        <w:tab/>
      </w:r>
      <w:r>
        <w:tab/>
      </w:r>
    </w:p>
    <w:p w:rsidRDefault="00B1239C" w:rsidP="00B1239C" w:rsidR="00B1239C">
      <w:r>
        <w:tab/>
      </w:r>
    </w:p>
    <w:p w:rsidRDefault="00B1239C" w:rsidP="00B1239C" w:rsidR="00B1239C" w:rsidRPr="00563D42">
      <w:pPr>
        <w:rPr>
          <w:b/>
        </w:rPr>
      </w:pPr>
      <w:r w:rsidRPr="00563D42">
        <w:rPr>
          <w:b/>
        </w:rPr>
        <w:t xml:space="preserve">788. ETAŽA: 14/10000 </w:t>
      </w:r>
    </w:p>
    <w:p w:rsidRDefault="00B1239C" w:rsidP="00B1239C" w:rsidR="00B1239C">
      <w:r>
        <w:t>1. jednosoban stan oznake S 810, u osmom katu objekta S 2, Jaruš</w:t>
      </w:r>
      <w:r>
        <w:rPr>
          <w:rFonts w:hint="cs"/>
        </w:rPr>
        <w:t>č</w:t>
      </w:r>
      <w:r>
        <w:t>ica 5a, neto korisne površine 32,83 m2, u etažnom elaboratu sve ozna</w:t>
      </w:r>
      <w:r>
        <w:rPr>
          <w:rFonts w:hint="cs"/>
        </w:rPr>
        <w:t>č</w:t>
      </w:r>
      <w:r>
        <w:t>eno plavom bojom</w:t>
      </w:r>
      <w:r>
        <w:tab/>
      </w:r>
      <w:r>
        <w:tab/>
      </w:r>
    </w:p>
    <w:p w:rsidRDefault="00B1239C" w:rsidP="00B1239C" w:rsidR="00B1239C">
      <w:r>
        <w:tab/>
      </w:r>
    </w:p>
    <w:p w:rsidRDefault="00B1239C" w:rsidP="00B1239C" w:rsidR="00B1239C" w:rsidRPr="00563D42">
      <w:pPr>
        <w:rPr>
          <w:b/>
        </w:rPr>
      </w:pPr>
      <w:r w:rsidRPr="00563D42">
        <w:rPr>
          <w:b/>
        </w:rPr>
        <w:t xml:space="preserve">790. ETAŽA: 20/10000 </w:t>
      </w:r>
    </w:p>
    <w:p w:rsidRDefault="00B1239C" w:rsidP="00B1239C" w:rsidR="00B1239C">
      <w:r>
        <w:t>1. dvosoban stan oznake S 812, u osmom katu objekta S 2, Jaruš</w:t>
      </w:r>
      <w:r>
        <w:rPr>
          <w:rFonts w:hint="cs"/>
        </w:rPr>
        <w:t>č</w:t>
      </w:r>
      <w:r>
        <w:t>ica 5a, neto korisne površine 52,21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 xml:space="preserve">792. ETAŽA: 20/10000 </w:t>
      </w:r>
    </w:p>
    <w:p w:rsidRDefault="00B1239C" w:rsidP="00B1239C" w:rsidR="00B1239C">
      <w:r>
        <w:t>1. dvosoban stan oznake S 814, u osmom katu objekta S 2, Jaruš</w:t>
      </w:r>
      <w:r>
        <w:rPr>
          <w:rFonts w:hint="cs"/>
        </w:rPr>
        <w:t>č</w:t>
      </w:r>
      <w:r>
        <w:t>ica 5a, neto korisne površine 51,81 m2, u etažnom elaboratu sve ozna</w:t>
      </w:r>
      <w:r>
        <w:rPr>
          <w:rFonts w:hint="cs"/>
        </w:rPr>
        <w:t>č</w:t>
      </w:r>
      <w:r>
        <w:t>eno plavom bojom</w:t>
      </w:r>
      <w:r>
        <w:tab/>
      </w:r>
      <w:r>
        <w:tab/>
      </w:r>
    </w:p>
    <w:p w:rsidRDefault="00B1239C" w:rsidP="00B1239C" w:rsidR="00B1239C">
      <w:r>
        <w:lastRenderedPageBreak/>
        <w:tab/>
      </w:r>
    </w:p>
    <w:p w:rsidRDefault="00B1239C" w:rsidP="00B1239C" w:rsidR="00B1239C" w:rsidRPr="00563D42">
      <w:pPr>
        <w:rPr>
          <w:b/>
        </w:rPr>
      </w:pPr>
      <w:r w:rsidRPr="00563D42">
        <w:rPr>
          <w:b/>
        </w:rPr>
        <w:t>794. ETAŽA: 20/10000</w:t>
      </w:r>
      <w:r w:rsidRPr="00563D42">
        <w:rPr>
          <w:b/>
        </w:rPr>
        <w:tab/>
      </w:r>
    </w:p>
    <w:p w:rsidRDefault="00B1239C" w:rsidP="00B1239C" w:rsidR="00B1239C">
      <w:r>
        <w:t>1. dvosoban stan oznake S 816, u osmom katu objekta S 2, Jaruš</w:t>
      </w:r>
      <w:r>
        <w:rPr>
          <w:rFonts w:hint="cs"/>
        </w:rPr>
        <w:t>č</w:t>
      </w:r>
      <w:r>
        <w:t>ica 5a, neto korisne površine 51,81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796. ETAŽA: 20/10000</w:t>
      </w:r>
      <w:r w:rsidRPr="00563D42">
        <w:rPr>
          <w:b/>
        </w:rPr>
        <w:tab/>
      </w:r>
    </w:p>
    <w:p w:rsidRDefault="00B1239C" w:rsidP="00B1239C" w:rsidR="00B1239C">
      <w:r>
        <w:t>1. dvosoban stan oznake S 818, u osmom katu objekta S 2, Jaruš</w:t>
      </w:r>
      <w:r>
        <w:rPr>
          <w:rFonts w:hint="cs"/>
        </w:rPr>
        <w:t>č</w:t>
      </w:r>
      <w:r>
        <w:t>ica 5a, neto korisne površine 51,81 m2, u etažnom elaboratu sve ozna</w:t>
      </w:r>
      <w:r>
        <w:rPr>
          <w:rFonts w:hint="cs"/>
        </w:rPr>
        <w:t>č</w:t>
      </w:r>
      <w:r>
        <w:t>eno plavom bojom</w:t>
      </w:r>
      <w:r>
        <w:tab/>
      </w:r>
      <w:r>
        <w:tab/>
      </w:r>
    </w:p>
    <w:p w:rsidRDefault="00B1239C" w:rsidP="00B1239C" w:rsidR="00B1239C">
      <w:r>
        <w:tab/>
      </w:r>
    </w:p>
    <w:p w:rsidRDefault="00B1239C" w:rsidP="00B1239C" w:rsidR="00B1239C" w:rsidRPr="00563D42">
      <w:pPr>
        <w:rPr>
          <w:b/>
        </w:rPr>
      </w:pPr>
      <w:r w:rsidRPr="00563D42">
        <w:rPr>
          <w:b/>
        </w:rPr>
        <w:t xml:space="preserve">798. ETAŽA: 20/10000 </w:t>
      </w:r>
    </w:p>
    <w:p w:rsidRDefault="00B1239C" w:rsidP="00B1239C" w:rsidR="00B1239C">
      <w:r>
        <w:t>1. dvosoban stan oznake S 820, u osmom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800. ETAŽA: 20/10000</w:t>
      </w:r>
      <w:r w:rsidRPr="00563D42">
        <w:rPr>
          <w:b/>
        </w:rPr>
        <w:tab/>
      </w:r>
    </w:p>
    <w:p w:rsidRDefault="00B1239C" w:rsidP="00B1239C" w:rsidR="00B1239C">
      <w:r>
        <w:t>1. dvosoban stan oznake S 822, u osmom katu objekta S 2, Jaruš</w:t>
      </w:r>
      <w:r>
        <w:rPr>
          <w:rFonts w:hint="cs"/>
        </w:rPr>
        <w:t>č</w:t>
      </w:r>
      <w:r>
        <w:t>ica 5, neto korisne površine 51,81 m2, u etažnom elaboratu sve ozna</w:t>
      </w:r>
      <w:r>
        <w:rPr>
          <w:rFonts w:hint="cs"/>
        </w:rPr>
        <w:t>č</w:t>
      </w:r>
      <w:r>
        <w:t>eno plavom bojom</w:t>
      </w:r>
      <w:r>
        <w:tab/>
      </w:r>
      <w:r>
        <w:tab/>
      </w:r>
    </w:p>
    <w:p w:rsidRDefault="00B1239C" w:rsidP="00B1239C" w:rsidR="00B1239C">
      <w:r>
        <w:tab/>
      </w:r>
    </w:p>
    <w:p w:rsidRDefault="00B1239C" w:rsidP="00B1239C" w:rsidR="00B1239C" w:rsidRPr="00563D42">
      <w:pPr>
        <w:rPr>
          <w:b/>
        </w:rPr>
      </w:pPr>
      <w:r w:rsidRPr="00563D42">
        <w:rPr>
          <w:b/>
        </w:rPr>
        <w:t xml:space="preserve">802. ETAŽA: 20/10000 </w:t>
      </w:r>
    </w:p>
    <w:p w:rsidRDefault="00B1239C" w:rsidP="00B1239C" w:rsidR="00B1239C">
      <w:r>
        <w:t>1. dvosoban stan oznake S 824, u osmom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 xml:space="preserve">804. ETAŽA: 20/10000 </w:t>
      </w:r>
    </w:p>
    <w:p w:rsidRDefault="00B1239C" w:rsidP="00B1239C" w:rsidR="00B1239C">
      <w:r>
        <w:t>1. dvosoban stan oznake S 826, u osmom katu objekta S 2, Jaruš</w:t>
      </w:r>
      <w:r>
        <w:rPr>
          <w:rFonts w:hint="cs"/>
        </w:rPr>
        <w:t>č</w:t>
      </w:r>
      <w:r>
        <w:t>ica 5, neto korisne površine 51,80 m2, u etažnom elaboratu sve ozna</w:t>
      </w:r>
      <w:r>
        <w:rPr>
          <w:rFonts w:hint="cs"/>
        </w:rPr>
        <w:t>č</w:t>
      </w:r>
      <w:r>
        <w:t>eno plavom bojom</w:t>
      </w:r>
      <w:r>
        <w:tab/>
      </w:r>
      <w:r>
        <w:tab/>
      </w:r>
    </w:p>
    <w:p w:rsidRDefault="00B1239C" w:rsidP="00B1239C" w:rsidR="00CA41FF" w:rsidRPr="002D00EB">
      <w:r>
        <w:tab/>
      </w:r>
    </w:p>
    <w:p w:rsidRDefault="00B1239C" w:rsidP="00B1239C" w:rsidR="00B1239C" w:rsidRPr="00563D42">
      <w:pPr>
        <w:rPr>
          <w:b/>
        </w:rPr>
      </w:pPr>
      <w:r w:rsidRPr="00563D42">
        <w:rPr>
          <w:b/>
        </w:rPr>
        <w:t xml:space="preserve">805. ETAŽA: 14/10000 </w:t>
      </w:r>
    </w:p>
    <w:p w:rsidRDefault="00B1239C" w:rsidP="00B1239C" w:rsidR="00B1239C">
      <w:r>
        <w:t>1. jednosoban stan oznake S 827, u osmom katu objekta S 2, Jaruš</w:t>
      </w:r>
      <w:r>
        <w:rPr>
          <w:rFonts w:hint="cs"/>
        </w:rPr>
        <w:t>č</w:t>
      </w:r>
      <w:r>
        <w:t>ica 5, neto korisne površine 32,83 m2, u etažnom elaboratu sve ozna</w:t>
      </w:r>
      <w:r>
        <w:rPr>
          <w:rFonts w:hint="cs"/>
        </w:rPr>
        <w:t>č</w:t>
      </w:r>
      <w:r>
        <w:t>eno žutom bojom</w:t>
      </w:r>
      <w:r>
        <w:tab/>
      </w:r>
      <w:r>
        <w:tab/>
      </w:r>
    </w:p>
    <w:p w:rsidRDefault="00B1239C" w:rsidP="00B1239C" w:rsidR="00B1239C">
      <w:r>
        <w:tab/>
      </w:r>
    </w:p>
    <w:p w:rsidRDefault="00B1239C" w:rsidP="00B1239C" w:rsidR="00B1239C" w:rsidRPr="00563D42">
      <w:pPr>
        <w:rPr>
          <w:b/>
        </w:rPr>
      </w:pPr>
      <w:r w:rsidRPr="00563D42">
        <w:rPr>
          <w:b/>
        </w:rPr>
        <w:t>806. ETAŽA: 14/10000</w:t>
      </w:r>
      <w:r w:rsidRPr="00563D42">
        <w:rPr>
          <w:b/>
        </w:rPr>
        <w:tab/>
      </w:r>
    </w:p>
    <w:p w:rsidRDefault="00B1239C" w:rsidP="00B1239C" w:rsidR="00B1239C">
      <w:r>
        <w:t>1. jednosoban stan oznake S 828, u osmom katu objekta S 2, Jaruš</w:t>
      </w:r>
      <w:r>
        <w:rPr>
          <w:rFonts w:hint="cs"/>
        </w:rPr>
        <w:t>č</w:t>
      </w:r>
      <w:r>
        <w:t>ica 5, neto korisne površine 32,83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 xml:space="preserve">810. ETAŽA: 20/10000 </w:t>
      </w:r>
    </w:p>
    <w:p w:rsidRDefault="00B1239C" w:rsidP="00B1239C" w:rsidR="00B1239C">
      <w:r>
        <w:t>1. dvosoban stan oznake S 832, u osmom katu objekta S 2, Jaruš</w:t>
      </w:r>
      <w:r>
        <w:rPr>
          <w:rFonts w:hint="cs"/>
        </w:rPr>
        <w:t>č</w:t>
      </w:r>
      <w:r>
        <w:t>ica 5, neto korisne površine 51,81 m2, u etažnom elaboratu sve ozna</w:t>
      </w:r>
      <w:r>
        <w:rPr>
          <w:rFonts w:hint="cs"/>
        </w:rPr>
        <w:t>č</w:t>
      </w:r>
      <w:r>
        <w:t>eno zelenom bojom</w:t>
      </w:r>
      <w:r>
        <w:tab/>
      </w:r>
      <w:r>
        <w:tab/>
      </w:r>
    </w:p>
    <w:p w:rsidRDefault="00B1239C" w:rsidP="00B1239C" w:rsidR="00B1239C">
      <w:r>
        <w:tab/>
      </w:r>
    </w:p>
    <w:p w:rsidRDefault="00B1239C" w:rsidP="00B1239C" w:rsidR="00B1239C" w:rsidRPr="00563D42">
      <w:pPr>
        <w:rPr>
          <w:b/>
        </w:rPr>
      </w:pPr>
      <w:r w:rsidRPr="00563D42">
        <w:rPr>
          <w:b/>
        </w:rPr>
        <w:t xml:space="preserve">812. ETAŽA: 20/10000 </w:t>
      </w:r>
    </w:p>
    <w:p w:rsidRDefault="00B1239C" w:rsidP="00B1239C" w:rsidR="00B1239C">
      <w:r>
        <w:t>1. dvosoban stan oznake S 834, u osmom katu objekta S 2, Jaruš</w:t>
      </w:r>
      <w:r>
        <w:rPr>
          <w:rFonts w:hint="cs"/>
        </w:rPr>
        <w:t>č</w:t>
      </w:r>
      <w:r>
        <w:t>ica 5, neto korisne površine 51,81 m2, u etažnom elaboratu sve ozna</w:t>
      </w:r>
      <w:r>
        <w:rPr>
          <w:rFonts w:hint="cs"/>
        </w:rPr>
        <w:t>č</w:t>
      </w:r>
      <w:r>
        <w:t>eno plavom bojom</w:t>
      </w:r>
      <w:r>
        <w:tab/>
      </w:r>
      <w:r>
        <w:tab/>
      </w:r>
    </w:p>
    <w:p w:rsidRDefault="00B1239C" w:rsidP="00B1239C" w:rsidR="00B1239C">
      <w:r>
        <w:tab/>
      </w:r>
    </w:p>
    <w:p w:rsidRDefault="00B1239C" w:rsidP="00B1239C" w:rsidR="00B1239C" w:rsidRPr="00563D42">
      <w:pPr>
        <w:rPr>
          <w:b/>
        </w:rPr>
      </w:pPr>
      <w:r w:rsidRPr="00563D42">
        <w:rPr>
          <w:b/>
        </w:rPr>
        <w:t xml:space="preserve">814. ETAŽA: 20/10000 </w:t>
      </w:r>
    </w:p>
    <w:p w:rsidRDefault="00B1239C" w:rsidP="00B1239C" w:rsidR="00B1239C">
      <w:r>
        <w:t>1. dvosoban stan oznake S 836, u osmom katu objekta S 2, Jaruš</w:t>
      </w:r>
      <w:r>
        <w:rPr>
          <w:rFonts w:hint="cs"/>
        </w:rPr>
        <w:t>č</w:t>
      </w:r>
      <w:r>
        <w:t>ica 5, neto korisne površine 51,98 m2, u etažnom elaboratu sve ozna</w:t>
      </w:r>
      <w:r>
        <w:rPr>
          <w:rFonts w:hint="cs"/>
        </w:rPr>
        <w:t>č</w:t>
      </w:r>
      <w:r>
        <w:t>eno zelenom bojom</w:t>
      </w:r>
      <w:r>
        <w:tab/>
      </w:r>
      <w:r>
        <w:tab/>
      </w:r>
    </w:p>
    <w:p w:rsidRDefault="00B1239C" w:rsidP="00B1239C" w:rsidR="00B1239C"/>
    <w:p w:rsidRDefault="00B1239C" w:rsidP="00B1239C" w:rsidR="00B1239C" w:rsidRPr="00563D42">
      <w:pPr>
        <w:tabs>
          <w:tab w:pos="284" w:val="left"/>
        </w:tabs>
        <w:jc w:val="both"/>
        <w:rPr>
          <w:b/>
        </w:rPr>
      </w:pPr>
      <w:r w:rsidRPr="00563D42">
        <w:rPr>
          <w:b/>
        </w:rPr>
        <w:t>za sve etaže na listu A opisano kao stambeno poslovna zgrada tlocrtne površine 2028 čm u Zagrebu, Jaruščica br. 7 I 7/A, stambeno poslovna zgrada tlocrtne površine 2284 čm u Zagrebu, Jaruščica br. 5 I 5/A I dvorište u površini 10343 m2, sve na kat.čestici 1197/1.</w:t>
      </w:r>
    </w:p>
    <w:p w:rsidRDefault="00B1239C" w:rsidP="00B1239C" w:rsidR="00B1239C"/>
    <w:p w:rsidRDefault="001533FD" w:rsidP="00FE6B74" w:rsidR="001533FD">
      <w:pPr>
        <w:tabs>
          <w:tab w:pos="284" w:val="left"/>
        </w:tabs>
        <w:rPr>
          <w:b/>
          <w:u w:val="single"/>
        </w:rPr>
      </w:pPr>
    </w:p>
    <w:p w:rsidRDefault="00341CA1" w:rsidP="00FE6B74" w:rsidR="00341CA1" w:rsidRPr="00187974">
      <w:pPr>
        <w:tabs>
          <w:tab w:pos="284" w:val="left"/>
        </w:tabs>
        <w:rPr>
          <w:b/>
          <w:u w:val="single"/>
        </w:rPr>
      </w:pPr>
      <w:r w:rsidRPr="00187974">
        <w:rPr>
          <w:b/>
          <w:u w:val="single"/>
        </w:rPr>
        <w:lastRenderedPageBreak/>
        <w:t>Z.K.ULOŽAK 50154 BROJ PODULOŠKA</w:t>
      </w:r>
    </w:p>
    <w:p w:rsidRDefault="00906F3E" w:rsidP="00E4108F" w:rsidR="00906F3E">
      <w:pPr>
        <w:rPr>
          <w:b/>
        </w:rPr>
      </w:pPr>
    </w:p>
    <w:p w:rsidRDefault="00E4108F" w:rsidP="00E4108F" w:rsidR="00E4108F" w:rsidRPr="00E4108F">
      <w:pPr>
        <w:rPr>
          <w:b/>
        </w:rPr>
      </w:pPr>
      <w:r w:rsidRPr="00E4108F">
        <w:rPr>
          <w:rFonts w:hint="eastAsia"/>
          <w:b/>
        </w:rPr>
        <w:t xml:space="preserve">1. </w:t>
      </w:r>
      <w:r w:rsidRPr="00E4108F">
        <w:rPr>
          <w:b/>
        </w:rPr>
        <w:t>ETAŽA</w:t>
      </w:r>
      <w:r w:rsidRPr="00E4108F">
        <w:rPr>
          <w:rFonts w:hint="eastAsia"/>
          <w:b/>
        </w:rPr>
        <w:t>: 34/10000</w:t>
      </w:r>
      <w:r w:rsidRPr="00E4108F">
        <w:rPr>
          <w:rFonts w:hint="eastAsia"/>
          <w:b/>
        </w:rPr>
        <w:tab/>
      </w:r>
    </w:p>
    <w:p w:rsidRDefault="00E4108F" w:rsidP="00E4108F" w:rsidR="00E4108F">
      <w:r>
        <w:rPr>
          <w:rFonts w:hint="eastAsia"/>
        </w:rPr>
        <w:t>1. garažno parkirno mjesto oznake P 1 sa spremištem, u podrumu objekta S 3, neto korisne površine 21,82 m2, u etažnom elaboratu sve označeno crvenom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2. </w:t>
      </w:r>
      <w:r w:rsidRPr="00E4108F">
        <w:rPr>
          <w:b/>
        </w:rPr>
        <w:t>ETAŽA</w:t>
      </w:r>
      <w:r w:rsidRPr="00E4108F">
        <w:rPr>
          <w:rFonts w:hint="eastAsia"/>
          <w:b/>
        </w:rPr>
        <w:t>: 37/10000</w:t>
      </w:r>
      <w:r w:rsidRPr="00E4108F">
        <w:rPr>
          <w:rFonts w:hint="eastAsia"/>
          <w:b/>
        </w:rPr>
        <w:tab/>
      </w:r>
      <w:r w:rsidRPr="00E4108F">
        <w:rPr>
          <w:rFonts w:hint="eastAsia"/>
          <w:b/>
        </w:rPr>
        <w:tab/>
      </w:r>
    </w:p>
    <w:p w:rsidRDefault="00E4108F" w:rsidP="00E4108F" w:rsidR="00E4108F">
      <w:r>
        <w:rPr>
          <w:rFonts w:hint="eastAsia"/>
        </w:rPr>
        <w:t>1. garažno parkirno mjesto  oznake P 2 sa spremištem, u podrumu objekta S 3, neto korisne površine 24,13 m2, u etažnom elaboratu sve označeno plavom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3. </w:t>
      </w:r>
      <w:r w:rsidRPr="00E4108F">
        <w:rPr>
          <w:b/>
        </w:rPr>
        <w:t>ETAŽA</w:t>
      </w:r>
      <w:r w:rsidRPr="00E4108F">
        <w:rPr>
          <w:rFonts w:hint="eastAsia"/>
          <w:b/>
        </w:rPr>
        <w:t>: 14/10000</w:t>
      </w:r>
      <w:r w:rsidRPr="00E4108F">
        <w:rPr>
          <w:rFonts w:hint="eastAsia"/>
          <w:b/>
        </w:rPr>
        <w:tab/>
      </w:r>
      <w:r w:rsidRPr="00E4108F">
        <w:rPr>
          <w:rFonts w:hint="eastAsia"/>
          <w:b/>
        </w:rPr>
        <w:tab/>
      </w:r>
    </w:p>
    <w:p w:rsidRDefault="00E4108F" w:rsidP="00E4108F" w:rsidR="00E4108F">
      <w:r>
        <w:rPr>
          <w:rFonts w:hint="eastAsia"/>
        </w:rPr>
        <w:t>1. garažno parkirno mjesto oznake P 3, u podrumu objekta S 3, neto korisne površine 8,91 m2, u etažnom elaboratu sve označeno žutom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4. </w:t>
      </w:r>
      <w:r w:rsidRPr="00E4108F">
        <w:rPr>
          <w:b/>
        </w:rPr>
        <w:t>ETAŽA</w:t>
      </w:r>
      <w:r w:rsidRPr="00E4108F">
        <w:rPr>
          <w:rFonts w:hint="eastAsia"/>
          <w:b/>
        </w:rPr>
        <w:t>: 14/10000</w:t>
      </w:r>
      <w:r w:rsidRPr="00E4108F">
        <w:rPr>
          <w:rFonts w:hint="eastAsia"/>
          <w:b/>
        </w:rPr>
        <w:tab/>
      </w:r>
      <w:r w:rsidRPr="00E4108F">
        <w:rPr>
          <w:rFonts w:hint="eastAsia"/>
          <w:b/>
        </w:rPr>
        <w:tab/>
      </w:r>
    </w:p>
    <w:p w:rsidRDefault="00E4108F" w:rsidP="00E4108F" w:rsidR="00E4108F">
      <w:r>
        <w:rPr>
          <w:rFonts w:hint="eastAsia"/>
        </w:rPr>
        <w:t>1. garažno parkirno mjesto oznake P 4, u podrumu objekta S 3, neto korisne površine 8,91 m2, u etažnom elaboratu sve označeno zelenom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5. </w:t>
      </w:r>
      <w:r w:rsidRPr="00E4108F">
        <w:rPr>
          <w:b/>
        </w:rPr>
        <w:t>ETAŽA</w:t>
      </w:r>
      <w:r w:rsidRPr="00E4108F">
        <w:rPr>
          <w:rFonts w:hint="eastAsia"/>
          <w:b/>
        </w:rPr>
        <w:t>: 14/10000</w:t>
      </w:r>
      <w:r w:rsidRPr="00E4108F">
        <w:rPr>
          <w:rFonts w:hint="eastAsia"/>
          <w:b/>
        </w:rPr>
        <w:tab/>
      </w:r>
      <w:r w:rsidRPr="00E4108F">
        <w:rPr>
          <w:rFonts w:hint="eastAsia"/>
          <w:b/>
        </w:rPr>
        <w:tab/>
      </w:r>
    </w:p>
    <w:p w:rsidRDefault="00E4108F" w:rsidP="00E4108F" w:rsidR="00E4108F">
      <w:r>
        <w:rPr>
          <w:rFonts w:hint="eastAsia"/>
        </w:rPr>
        <w:t>1. garažno parkirno mjesto oznake P 5, u podrumu objekta S 3, neto korisne površine 8,91 m2, u etažnom elaboratu sve označeno cvenom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6.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6, u podrumu objekta S 3, neto korisne površine 8,91 m2, u etažnom elaboratu sve označeno plavom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7.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7, u podrumu objekta S 3, neto korisne površine 8,91 m2, u etažnom elaboratu sve označeno žutom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8.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8, u podrumu objekta S 3, neto korisne površine 8,91 m2, u etažnom elaboratu sve označeno zelenom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9. </w:t>
      </w:r>
      <w:r w:rsidRPr="00E4108F">
        <w:rPr>
          <w:b/>
        </w:rPr>
        <w:t>ETAŽA</w:t>
      </w:r>
      <w:r w:rsidRPr="00E4108F">
        <w:rPr>
          <w:rFonts w:hint="eastAsia"/>
          <w:b/>
        </w:rPr>
        <w:t>: 14/10000</w:t>
      </w:r>
      <w:r w:rsidRPr="00E4108F">
        <w:rPr>
          <w:rFonts w:hint="eastAsia"/>
          <w:b/>
        </w:rPr>
        <w:tab/>
      </w:r>
      <w:r w:rsidRPr="00E4108F">
        <w:rPr>
          <w:rFonts w:hint="eastAsia"/>
          <w:b/>
        </w:rPr>
        <w:tab/>
      </w:r>
    </w:p>
    <w:p w:rsidRDefault="00E4108F" w:rsidP="00E4108F" w:rsidR="00E4108F">
      <w:r>
        <w:rPr>
          <w:rFonts w:hint="eastAsia"/>
        </w:rPr>
        <w:t>1. garažno parkirno mjesto oznake P 9, u podrumu objekta S 3, neto korisne površine 8,91 m2, u etažnom elaboratu sve označeno crvenom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10.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10, u podrumu objekta S 3, neto korisne površine 8,91 m2, u etažnom elaboratu sve označeno plavom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11.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11, u podrumu objekta S 3, neto korisne površine 8,91 m2, u etažnom elaboratu sve označeno žutom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12.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12, u podrumu objekta S 3, neto korisne površine 8,91 m2, u etažnom elaboratu sve označeno zelenom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lastRenderedPageBreak/>
        <w:t xml:space="preserve">13.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13, u podrumu objekta S 3, neto korisne površine 8,91 m2, u etažnom elaboratu sve označeno crvenom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14.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14, u podrumu objekta S 3, neto korisne površine 8,91 m2, u etažnom elaboratu sve označeno plavom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15. </w:t>
      </w:r>
      <w:r w:rsidRPr="00E4108F">
        <w:rPr>
          <w:b/>
        </w:rPr>
        <w:t>ETAŽA</w:t>
      </w:r>
      <w:r w:rsidRPr="00E4108F">
        <w:rPr>
          <w:rFonts w:hint="eastAsia"/>
          <w:b/>
        </w:rPr>
        <w:t xml:space="preserve">: 14/10000 </w:t>
      </w:r>
    </w:p>
    <w:p w:rsidRDefault="00E4108F" w:rsidP="00E4108F" w:rsidR="00E4108F">
      <w:r>
        <w:rPr>
          <w:rFonts w:hint="eastAsia"/>
        </w:rPr>
        <w:t>1. garažno parkirno mjesto oznake P 15, u podrumu objekta S 3, neto korisne površine 8,91 m2, u etažnom elaboratu sve označeno žutom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16. </w:t>
      </w:r>
      <w:r w:rsidRPr="00E4108F">
        <w:rPr>
          <w:b/>
        </w:rPr>
        <w:t>ETAŽA</w:t>
      </w:r>
      <w:r w:rsidRPr="00E4108F">
        <w:rPr>
          <w:rFonts w:hint="eastAsia"/>
          <w:b/>
        </w:rPr>
        <w:t>: 14/10000</w:t>
      </w:r>
      <w:r w:rsidRPr="00E4108F">
        <w:rPr>
          <w:rFonts w:hint="eastAsia"/>
          <w:b/>
        </w:rPr>
        <w:tab/>
      </w:r>
    </w:p>
    <w:p w:rsidRDefault="00E4108F" w:rsidP="00E4108F" w:rsidR="00E4108F">
      <w:r>
        <w:rPr>
          <w:rFonts w:hint="eastAsia"/>
        </w:rPr>
        <w:t>1. garažno parkirno mjesto oznake P 16, u podrumu objekta S 3, neto korisne površine 8,91 m2, u etažnom elaboratu sve označeno zelenom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17. </w:t>
      </w:r>
      <w:r w:rsidRPr="00E4108F">
        <w:rPr>
          <w:b/>
        </w:rPr>
        <w:t>ETAŽA</w:t>
      </w:r>
      <w:r w:rsidRPr="00E4108F">
        <w:rPr>
          <w:rFonts w:hint="eastAsia"/>
          <w:b/>
        </w:rPr>
        <w:t xml:space="preserve">: 20/10000 </w:t>
      </w:r>
    </w:p>
    <w:p w:rsidRDefault="00E4108F" w:rsidP="00E4108F" w:rsidR="00E4108F">
      <w:r>
        <w:rPr>
          <w:rFonts w:hint="eastAsia"/>
        </w:rPr>
        <w:t>1. garažno parkirno mjesto oznake P 17, u podrumu objekta S 3, neto korisne površine 12,72 m2, u etažnom elaboratu sve označeno crvenom bojom</w:t>
      </w:r>
      <w:r>
        <w:rPr>
          <w:rFonts w:hint="eastAsia"/>
        </w:rPr>
        <w:tab/>
      </w:r>
      <w:r>
        <w:rPr>
          <w:rFonts w:hint="eastAsia"/>
        </w:rPr>
        <w:tab/>
      </w:r>
    </w:p>
    <w:p w:rsidRDefault="00CA41FF" w:rsidP="00E4108F" w:rsidR="00CA41FF">
      <w:pPr>
        <w:rPr>
          <w:b/>
        </w:rPr>
      </w:pPr>
    </w:p>
    <w:p w:rsidRDefault="00E4108F" w:rsidP="00E4108F" w:rsidR="00E4108F" w:rsidRPr="00E4108F">
      <w:pPr>
        <w:rPr>
          <w:b/>
        </w:rPr>
      </w:pPr>
      <w:r w:rsidRPr="00E4108F">
        <w:rPr>
          <w:rFonts w:hint="eastAsia"/>
          <w:b/>
        </w:rPr>
        <w:t xml:space="preserve">18. </w:t>
      </w:r>
      <w:r w:rsidRPr="00E4108F">
        <w:rPr>
          <w:b/>
        </w:rPr>
        <w:t>ETAŽA</w:t>
      </w:r>
      <w:r w:rsidRPr="00E4108F">
        <w:rPr>
          <w:rFonts w:hint="eastAsia"/>
          <w:b/>
        </w:rPr>
        <w:t>: 17/10000</w:t>
      </w:r>
      <w:r w:rsidRPr="00E4108F">
        <w:rPr>
          <w:rFonts w:hint="eastAsia"/>
          <w:b/>
        </w:rPr>
        <w:tab/>
      </w:r>
    </w:p>
    <w:p w:rsidRDefault="00E4108F" w:rsidP="00E4108F" w:rsidR="00E4108F">
      <w:r>
        <w:rPr>
          <w:rFonts w:hint="eastAsia"/>
        </w:rPr>
        <w:t>1. garažno parkirno mjesto  oznake P 18, u podrumu objekta S 3, neto korisne površine 11,30 m2, u etažnom elaboratu sve označeno plavom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19. </w:t>
      </w:r>
      <w:r w:rsidRPr="00E4108F">
        <w:rPr>
          <w:b/>
        </w:rPr>
        <w:t>ETAŽA</w:t>
      </w:r>
      <w:r w:rsidRPr="00E4108F">
        <w:rPr>
          <w:rFonts w:hint="eastAsia"/>
          <w:b/>
        </w:rPr>
        <w:t>: 16/10000</w:t>
      </w:r>
      <w:r w:rsidRPr="00E4108F">
        <w:rPr>
          <w:rFonts w:hint="eastAsia"/>
          <w:b/>
        </w:rPr>
        <w:tab/>
      </w:r>
    </w:p>
    <w:p w:rsidRDefault="00E4108F" w:rsidP="00E4108F" w:rsidR="00E4108F">
      <w:r>
        <w:rPr>
          <w:rFonts w:hint="eastAsia"/>
        </w:rPr>
        <w:t>1. garažno parkirno mjesto  oznake P 19, u podrumu objekta S 3, neto korisne površine 10,37 m2, u etažnom elaboratu sve označeno žutom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20. </w:t>
      </w:r>
      <w:r w:rsidRPr="00E4108F">
        <w:rPr>
          <w:b/>
        </w:rPr>
        <w:t>ETAŽA</w:t>
      </w:r>
      <w:r w:rsidRPr="00E4108F">
        <w:rPr>
          <w:rFonts w:hint="eastAsia"/>
          <w:b/>
        </w:rPr>
        <w:t>: 20/10000</w:t>
      </w:r>
      <w:r w:rsidRPr="00E4108F">
        <w:rPr>
          <w:rFonts w:hint="eastAsia"/>
          <w:b/>
        </w:rPr>
        <w:tab/>
      </w:r>
    </w:p>
    <w:p w:rsidRDefault="00E4108F" w:rsidP="00E4108F" w:rsidR="00E4108F">
      <w:r>
        <w:rPr>
          <w:rFonts w:hint="eastAsia"/>
        </w:rPr>
        <w:t>1. garažno parkirno mjest  oznake P 20, u podrumu objekta S 3, neto korisne površine 12,68 m2, u etažnom elaboratu sve označeno zelenom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21. </w:t>
      </w:r>
      <w:r w:rsidRPr="00E4108F">
        <w:rPr>
          <w:b/>
        </w:rPr>
        <w:t>ETAŽA</w:t>
      </w:r>
      <w:r w:rsidRPr="00E4108F">
        <w:rPr>
          <w:rFonts w:hint="eastAsia"/>
          <w:b/>
        </w:rPr>
        <w:t xml:space="preserve">: 18/10000 </w:t>
      </w:r>
    </w:p>
    <w:p w:rsidRDefault="00E4108F" w:rsidP="00E4108F" w:rsidR="00E4108F">
      <w:r>
        <w:rPr>
          <w:rFonts w:hint="eastAsia"/>
        </w:rPr>
        <w:t>1. garažno parkirno mjest  oznake P 21, u podrumu objekta S 3, neto korisne površine 11,53 m2, u etažnom elaboratu sve označeno crvenom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22. </w:t>
      </w:r>
      <w:r w:rsidRPr="00E4108F">
        <w:rPr>
          <w:b/>
        </w:rPr>
        <w:t>ETAŽA</w:t>
      </w:r>
      <w:r w:rsidRPr="00E4108F">
        <w:rPr>
          <w:rFonts w:hint="eastAsia"/>
          <w:b/>
        </w:rPr>
        <w:t>: 18/10000</w:t>
      </w:r>
      <w:r w:rsidRPr="00E4108F">
        <w:rPr>
          <w:rFonts w:hint="eastAsia"/>
          <w:b/>
        </w:rPr>
        <w:tab/>
      </w:r>
    </w:p>
    <w:p w:rsidRDefault="00E4108F" w:rsidP="00E4108F" w:rsidR="00E4108F">
      <w:r>
        <w:rPr>
          <w:rFonts w:hint="eastAsia"/>
        </w:rPr>
        <w:t>1. garažno parkirno mjesto  oznake P 22, u podrumu objekta S 3, neto korisne površine 11,93 m2, u etažnom elaboratu sve označeno plavom  bojom</w:t>
      </w:r>
      <w:r>
        <w:rPr>
          <w:rFonts w:hint="eastAsia"/>
        </w:rPr>
        <w:tab/>
      </w:r>
      <w:r>
        <w:rPr>
          <w:rFonts w:hint="eastAsia"/>
        </w:rPr>
        <w:tab/>
      </w:r>
    </w:p>
    <w:p w:rsidRDefault="00E4108F" w:rsidP="00E4108F" w:rsidR="004C6314">
      <w:pPr>
        <w:rPr>
          <w:b/>
        </w:rPr>
      </w:pPr>
      <w:r>
        <w:rPr>
          <w:rFonts w:hint="eastAsia"/>
        </w:rPr>
        <w:tab/>
      </w:r>
    </w:p>
    <w:p w:rsidRDefault="00E4108F" w:rsidP="00E4108F" w:rsidR="00E4108F" w:rsidRPr="00E4108F">
      <w:pPr>
        <w:rPr>
          <w:b/>
        </w:rPr>
      </w:pPr>
      <w:r w:rsidRPr="00E4108F">
        <w:rPr>
          <w:rFonts w:hint="eastAsia"/>
          <w:b/>
        </w:rPr>
        <w:t xml:space="preserve">23. </w:t>
      </w:r>
      <w:r w:rsidRPr="00E4108F">
        <w:rPr>
          <w:b/>
        </w:rPr>
        <w:t>ETAŽA</w:t>
      </w:r>
      <w:r w:rsidRPr="00E4108F">
        <w:rPr>
          <w:rFonts w:hint="eastAsia"/>
          <w:b/>
        </w:rPr>
        <w:t>: 21/10000</w:t>
      </w:r>
      <w:r w:rsidRPr="00E4108F">
        <w:rPr>
          <w:rFonts w:hint="eastAsia"/>
          <w:b/>
        </w:rPr>
        <w:tab/>
      </w:r>
    </w:p>
    <w:p w:rsidRDefault="00E4108F" w:rsidP="00E4108F" w:rsidR="00E4108F">
      <w:r>
        <w:rPr>
          <w:rFonts w:hint="eastAsia"/>
        </w:rPr>
        <w:t>1. garažno parkirno mjesto  oznake P 23 u podrumu objekta S 3, neto korisne površine 13,75 m2, u etažnom elaboratu sve označeno žutom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25. </w:t>
      </w:r>
      <w:r w:rsidRPr="00E4108F">
        <w:rPr>
          <w:b/>
        </w:rPr>
        <w:t>ETAŽA</w:t>
      </w:r>
      <w:r w:rsidRPr="00E4108F">
        <w:rPr>
          <w:rFonts w:hint="eastAsia"/>
          <w:b/>
        </w:rPr>
        <w:t>: 15/10000</w:t>
      </w:r>
      <w:r w:rsidRPr="00E4108F">
        <w:rPr>
          <w:rFonts w:hint="eastAsia"/>
          <w:b/>
        </w:rPr>
        <w:tab/>
      </w:r>
    </w:p>
    <w:p w:rsidRDefault="00E4108F" w:rsidP="00E4108F" w:rsidR="00E4108F">
      <w:r>
        <w:rPr>
          <w:rFonts w:hint="eastAsia"/>
        </w:rPr>
        <w:t>1. garažno parkirno mjesto oznake P 25, u podrumu objekta S 3, neto korisne površine 9,56 m2, u etažnom elaboratu sve označeno crvenom bojom</w:t>
      </w:r>
      <w:r>
        <w:rPr>
          <w:rFonts w:hint="eastAsia"/>
        </w:rPr>
        <w:tab/>
      </w:r>
      <w:r>
        <w:rPr>
          <w:rFonts w:hint="eastAsia"/>
        </w:rPr>
        <w:tab/>
      </w:r>
    </w:p>
    <w:p w:rsidRDefault="00E4108F" w:rsidP="00E4108F" w:rsidR="00E4108F">
      <w:r>
        <w:rPr>
          <w:rFonts w:hint="eastAsia"/>
        </w:rPr>
        <w:tab/>
      </w:r>
    </w:p>
    <w:p w:rsidRDefault="00AF49E2" w:rsidP="00E4108F" w:rsidR="00AF49E2">
      <w:pPr>
        <w:rPr>
          <w:b/>
        </w:rPr>
      </w:pPr>
    </w:p>
    <w:p w:rsidRDefault="00AF49E2" w:rsidP="00E4108F" w:rsidR="00AF49E2">
      <w:pPr>
        <w:rPr>
          <w:b/>
        </w:rPr>
      </w:pPr>
    </w:p>
    <w:p w:rsidRDefault="00E4108F" w:rsidP="00E4108F" w:rsidR="00E4108F" w:rsidRPr="00E4108F">
      <w:pPr>
        <w:rPr>
          <w:b/>
        </w:rPr>
      </w:pPr>
      <w:r w:rsidRPr="00E4108F">
        <w:rPr>
          <w:rFonts w:hint="eastAsia"/>
          <w:b/>
        </w:rPr>
        <w:lastRenderedPageBreak/>
        <w:t xml:space="preserve">26. </w:t>
      </w:r>
      <w:r w:rsidRPr="00E4108F">
        <w:rPr>
          <w:b/>
        </w:rPr>
        <w:t>ETAŽA</w:t>
      </w:r>
      <w:r w:rsidRPr="00E4108F">
        <w:rPr>
          <w:rFonts w:hint="eastAsia"/>
          <w:b/>
        </w:rPr>
        <w:t>: 15/10000</w:t>
      </w:r>
      <w:r w:rsidRPr="00E4108F">
        <w:rPr>
          <w:rFonts w:hint="eastAsia"/>
          <w:b/>
        </w:rPr>
        <w:tab/>
      </w:r>
    </w:p>
    <w:p w:rsidRDefault="00E4108F" w:rsidP="00E4108F" w:rsidR="00E4108F">
      <w:r>
        <w:rPr>
          <w:rFonts w:hint="eastAsia"/>
        </w:rPr>
        <w:t>1. garažno parkirno mjesto oznake P 26, u podrumu objekta S 3, neto korisne površine 9,56 m2, u etažnom elaboratu sve označeno plavom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29. </w:t>
      </w:r>
      <w:r w:rsidRPr="00E4108F">
        <w:rPr>
          <w:b/>
        </w:rPr>
        <w:t>ETAŽA</w:t>
      </w:r>
      <w:r w:rsidRPr="00E4108F">
        <w:rPr>
          <w:rFonts w:hint="eastAsia"/>
          <w:b/>
        </w:rPr>
        <w:t>: 21/10000</w:t>
      </w:r>
      <w:r w:rsidRPr="00E4108F">
        <w:rPr>
          <w:rFonts w:hint="eastAsia"/>
          <w:b/>
        </w:rPr>
        <w:tab/>
      </w:r>
    </w:p>
    <w:p w:rsidRDefault="00E4108F" w:rsidP="00E4108F" w:rsidR="00E4108F">
      <w:r>
        <w:rPr>
          <w:rFonts w:hint="eastAsia"/>
        </w:rPr>
        <w:t>1. garažno parkirno mjesto oznake P 29, u podrumu objekta S 3, neto korisne površine 13,47 m2, u etažnom elaboratu sve označeno crvenom bojom</w:t>
      </w:r>
      <w:r>
        <w:rPr>
          <w:rFonts w:hint="eastAsia"/>
        </w:rPr>
        <w:tab/>
      </w:r>
      <w:r>
        <w:rPr>
          <w:rFonts w:hint="eastAsia"/>
        </w:rPr>
        <w:tab/>
      </w:r>
    </w:p>
    <w:p w:rsidRDefault="00E4108F" w:rsidP="00E4108F" w:rsidR="00E4108F">
      <w:r>
        <w:rPr>
          <w:rFonts w:hint="eastAsia"/>
        </w:rPr>
        <w:tab/>
      </w:r>
    </w:p>
    <w:p w:rsidRDefault="00E4108F" w:rsidP="00E4108F" w:rsidR="00E4108F" w:rsidRPr="00E4108F">
      <w:pPr>
        <w:rPr>
          <w:b/>
        </w:rPr>
      </w:pPr>
      <w:r w:rsidRPr="00E4108F">
        <w:rPr>
          <w:rFonts w:hint="eastAsia"/>
          <w:b/>
        </w:rPr>
        <w:t xml:space="preserve">30. </w:t>
      </w:r>
      <w:r w:rsidRPr="00E4108F">
        <w:rPr>
          <w:b/>
        </w:rPr>
        <w:t>ETAŽA</w:t>
      </w:r>
      <w:r w:rsidRPr="00E4108F">
        <w:rPr>
          <w:rFonts w:hint="eastAsia"/>
          <w:b/>
        </w:rPr>
        <w:t>: 22/10000</w:t>
      </w:r>
      <w:r w:rsidRPr="00E4108F">
        <w:rPr>
          <w:rFonts w:hint="eastAsia"/>
          <w:b/>
        </w:rPr>
        <w:tab/>
      </w:r>
    </w:p>
    <w:p w:rsidRDefault="00E4108F" w:rsidP="00E4108F" w:rsidR="00E4108F">
      <w:r>
        <w:rPr>
          <w:rFonts w:hint="eastAsia"/>
        </w:rPr>
        <w:t>1. garažno parkirno mjesto oznake P 30 u podrumu objekta S 3, neto korisne površine 14,19 m2, u etažnom elaboratu sve označeno plavom bojom</w:t>
      </w:r>
      <w:r>
        <w:rPr>
          <w:rFonts w:hint="eastAsia"/>
        </w:rPr>
        <w:tab/>
      </w:r>
      <w:r>
        <w:rPr>
          <w:rFonts w:hint="eastAsia"/>
        </w:rPr>
        <w:tab/>
      </w:r>
    </w:p>
    <w:p w:rsidRDefault="00E4108F" w:rsidP="00E4108F" w:rsidR="00E4108F"/>
    <w:p w:rsidRDefault="002A4745" w:rsidP="002A4745" w:rsidR="002A4745" w:rsidRPr="00990FA7">
      <w:pPr>
        <w:rPr>
          <w:b/>
        </w:rPr>
      </w:pPr>
      <w:r w:rsidRPr="00990FA7">
        <w:rPr>
          <w:b/>
        </w:rPr>
        <w:t xml:space="preserve">31. </w:t>
      </w:r>
      <w:r w:rsidR="00092622">
        <w:rPr>
          <w:b/>
        </w:rPr>
        <w:t>ETAŽA</w:t>
      </w:r>
      <w:r w:rsidRPr="00990FA7">
        <w:rPr>
          <w:b/>
        </w:rPr>
        <w:t>: 18/10000</w:t>
      </w:r>
      <w:r w:rsidRPr="00990FA7">
        <w:rPr>
          <w:b/>
        </w:rPr>
        <w:tab/>
      </w:r>
    </w:p>
    <w:p w:rsidRDefault="002A4745" w:rsidP="002A4745" w:rsidR="002A4745">
      <w:r>
        <w:t>1. garažno parkirno mjesto oznake P 31 u podrumu objekta S 3, neto korisne površine 11,61 m2, u etažnom elaboratu sve označeno žutom bojom</w:t>
      </w:r>
      <w:r>
        <w:tab/>
      </w:r>
      <w:r>
        <w:tab/>
      </w:r>
    </w:p>
    <w:p w:rsidRDefault="002A4745" w:rsidP="002A4745" w:rsidR="002A4745">
      <w:r>
        <w:tab/>
      </w:r>
    </w:p>
    <w:p w:rsidRDefault="002A4745" w:rsidP="002A4745" w:rsidR="002A4745" w:rsidRPr="00990FA7">
      <w:pPr>
        <w:rPr>
          <w:b/>
        </w:rPr>
      </w:pPr>
      <w:r w:rsidRPr="00990FA7">
        <w:rPr>
          <w:b/>
        </w:rPr>
        <w:t xml:space="preserve">32. </w:t>
      </w:r>
      <w:r w:rsidR="00092622">
        <w:rPr>
          <w:b/>
        </w:rPr>
        <w:t>ETAŽA</w:t>
      </w:r>
      <w:r w:rsidRPr="00990FA7">
        <w:rPr>
          <w:b/>
        </w:rPr>
        <w:t xml:space="preserve">: 23/10000 </w:t>
      </w:r>
      <w:r w:rsidR="00990FA7">
        <w:rPr>
          <w:b/>
        </w:rPr>
        <w:t xml:space="preserve"> </w:t>
      </w:r>
    </w:p>
    <w:p w:rsidRDefault="002A4745" w:rsidP="002A4745" w:rsidR="002A4745">
      <w:r>
        <w:t>1. garažno parkirno mjesto oznake P 32 u podrumu objekta S 3, neto korisne površine 14,72 m2, u etažnom elaboratu sve označeno zelenom bojom</w:t>
      </w:r>
      <w:r>
        <w:tab/>
      </w:r>
      <w:r>
        <w:tab/>
      </w:r>
    </w:p>
    <w:p w:rsidRDefault="002A4745" w:rsidP="002A4745" w:rsidR="002C1365" w:rsidRPr="004C6314">
      <w:r>
        <w:tab/>
      </w:r>
    </w:p>
    <w:p w:rsidRDefault="002A4745" w:rsidP="002A4745" w:rsidR="002A4745" w:rsidRPr="00990FA7">
      <w:pPr>
        <w:rPr>
          <w:b/>
        </w:rPr>
      </w:pPr>
      <w:r w:rsidRPr="00990FA7">
        <w:rPr>
          <w:b/>
        </w:rPr>
        <w:t xml:space="preserve">33. </w:t>
      </w:r>
      <w:r w:rsidR="00092622">
        <w:rPr>
          <w:b/>
        </w:rPr>
        <w:t>ETAŽA</w:t>
      </w:r>
      <w:r w:rsidRPr="00990FA7">
        <w:rPr>
          <w:b/>
        </w:rPr>
        <w:t xml:space="preserve">: 27/10000 </w:t>
      </w:r>
      <w:r w:rsidR="00990FA7">
        <w:rPr>
          <w:b/>
        </w:rPr>
        <w:t xml:space="preserve"> </w:t>
      </w:r>
    </w:p>
    <w:p w:rsidRDefault="002A4745" w:rsidP="002A4745" w:rsidR="002A4745">
      <w:r>
        <w:t>1. garažno parkirno mjesto oznake P 33 u podrumu objekta S 3, neto korisne površine 17,70 m2, u etažnom elaboratu sve označeno crvenom bojom</w:t>
      </w:r>
      <w:r>
        <w:tab/>
      </w:r>
      <w:r>
        <w:tab/>
      </w:r>
    </w:p>
    <w:p w:rsidRDefault="002A4745" w:rsidP="002A4745" w:rsidR="002A4745">
      <w:r>
        <w:tab/>
      </w:r>
    </w:p>
    <w:p w:rsidRDefault="002A4745" w:rsidP="002A4745" w:rsidR="002A4745" w:rsidRPr="00990FA7">
      <w:pPr>
        <w:rPr>
          <w:b/>
        </w:rPr>
      </w:pPr>
      <w:r w:rsidRPr="00990FA7">
        <w:rPr>
          <w:b/>
        </w:rPr>
        <w:t xml:space="preserve">34. </w:t>
      </w:r>
      <w:r w:rsidR="00092622">
        <w:rPr>
          <w:b/>
        </w:rPr>
        <w:t>ETAŽA</w:t>
      </w:r>
      <w:r w:rsidRPr="00990FA7">
        <w:rPr>
          <w:b/>
        </w:rPr>
        <w:t xml:space="preserve">: 22/10000 </w:t>
      </w:r>
      <w:r w:rsidR="00990FA7">
        <w:rPr>
          <w:b/>
        </w:rPr>
        <w:t xml:space="preserve"> </w:t>
      </w:r>
    </w:p>
    <w:p w:rsidRDefault="002A4745" w:rsidP="002A4745" w:rsidR="002A4745">
      <w:r>
        <w:t>1. garažno parkirno mjesto oznake P 34 u podrumu objekta S 3, neto korisne površine 14,60 m2, u etažnom elaboratu sve označeno plavom bojom</w:t>
      </w:r>
      <w:r>
        <w:tab/>
      </w:r>
      <w:r>
        <w:tab/>
      </w:r>
    </w:p>
    <w:p w:rsidRDefault="002A4745" w:rsidP="002A4745" w:rsidR="002A4745">
      <w:r>
        <w:tab/>
      </w:r>
    </w:p>
    <w:p w:rsidRDefault="002A4745" w:rsidP="002A4745" w:rsidR="002A4745" w:rsidRPr="00990FA7">
      <w:pPr>
        <w:rPr>
          <w:b/>
        </w:rPr>
      </w:pPr>
      <w:r w:rsidRPr="00990FA7">
        <w:rPr>
          <w:b/>
        </w:rPr>
        <w:t xml:space="preserve">39. </w:t>
      </w:r>
      <w:r w:rsidR="00092622">
        <w:rPr>
          <w:b/>
        </w:rPr>
        <w:t>ETAŽA</w:t>
      </w:r>
      <w:r w:rsidRPr="00990FA7">
        <w:rPr>
          <w:b/>
        </w:rPr>
        <w:t xml:space="preserve">: 15/10000 </w:t>
      </w:r>
      <w:r w:rsidR="00990FA7">
        <w:rPr>
          <w:b/>
        </w:rPr>
        <w:t xml:space="preserve"> </w:t>
      </w:r>
      <w:r w:rsidRPr="00990FA7">
        <w:rPr>
          <w:b/>
        </w:rPr>
        <w:tab/>
      </w:r>
    </w:p>
    <w:p w:rsidRDefault="002A4745" w:rsidP="002A4745" w:rsidR="002A4745">
      <w:r>
        <w:t>1. garažno parkirno mjesto oznake P 39 u podrumu objekta S 3, neto korisne površine 9,95 m2, u etažnom elaboratu sve označeno žutom bojom</w:t>
      </w:r>
      <w:r>
        <w:tab/>
      </w:r>
      <w:r>
        <w:tab/>
      </w:r>
    </w:p>
    <w:p w:rsidRDefault="002A4745" w:rsidP="002A4745" w:rsidR="002A4745">
      <w:r>
        <w:tab/>
      </w:r>
    </w:p>
    <w:p w:rsidRDefault="002A4745" w:rsidP="002A4745" w:rsidR="002A4745" w:rsidRPr="00990FA7">
      <w:pPr>
        <w:rPr>
          <w:b/>
        </w:rPr>
      </w:pPr>
      <w:r w:rsidRPr="00990FA7">
        <w:rPr>
          <w:b/>
        </w:rPr>
        <w:t xml:space="preserve">63. </w:t>
      </w:r>
      <w:r w:rsidR="00092622">
        <w:rPr>
          <w:b/>
        </w:rPr>
        <w:t>ETAŽA</w:t>
      </w:r>
      <w:r w:rsidRPr="00990FA7">
        <w:rPr>
          <w:b/>
        </w:rPr>
        <w:t xml:space="preserve">: 17/10000 </w:t>
      </w:r>
      <w:r w:rsidR="00990FA7">
        <w:rPr>
          <w:b/>
        </w:rPr>
        <w:t xml:space="preserve"> </w:t>
      </w:r>
    </w:p>
    <w:p w:rsidRDefault="002A4745" w:rsidP="002A4745" w:rsidR="002A4745">
      <w:r>
        <w:t>1. garaža oznake G 23, u prizemlju objekta S 3, neto korisne površine 11,35 m2, u etažnom elaboratu sve označeno žutom bojom</w:t>
      </w:r>
      <w:r>
        <w:tab/>
      </w:r>
      <w:r>
        <w:tab/>
      </w:r>
    </w:p>
    <w:p w:rsidRDefault="002A4745" w:rsidP="002A4745" w:rsidR="002A4745">
      <w:r>
        <w:tab/>
      </w:r>
    </w:p>
    <w:p w:rsidRDefault="002A4745" w:rsidP="002A4745" w:rsidR="002A4745" w:rsidRPr="00990FA7">
      <w:pPr>
        <w:rPr>
          <w:b/>
        </w:rPr>
      </w:pPr>
      <w:r w:rsidRPr="00990FA7">
        <w:rPr>
          <w:b/>
        </w:rPr>
        <w:t xml:space="preserve">64. </w:t>
      </w:r>
      <w:r w:rsidR="00092622">
        <w:rPr>
          <w:b/>
        </w:rPr>
        <w:t>ETAŽA</w:t>
      </w:r>
      <w:r w:rsidRPr="00990FA7">
        <w:rPr>
          <w:b/>
        </w:rPr>
        <w:t xml:space="preserve">: 17/10000 </w:t>
      </w:r>
      <w:r w:rsidR="00990FA7">
        <w:rPr>
          <w:b/>
        </w:rPr>
        <w:t xml:space="preserve"> </w:t>
      </w:r>
    </w:p>
    <w:p w:rsidRDefault="002A4745" w:rsidP="002A4745" w:rsidR="002A4745">
      <w:r>
        <w:t>1. garaža oznake G 24, u prizemlju objekta S 3, neto korisne površine 11,35 m2, u etažnom elaboratu sve označeno zelenom bojom</w:t>
      </w:r>
      <w:r>
        <w:tab/>
      </w:r>
      <w:r>
        <w:tab/>
      </w:r>
    </w:p>
    <w:p w:rsidRDefault="002A4745" w:rsidP="002A4745" w:rsidR="004C6314">
      <w:pPr>
        <w:rPr>
          <w:b/>
        </w:rPr>
      </w:pPr>
      <w:r>
        <w:tab/>
      </w:r>
    </w:p>
    <w:p w:rsidRDefault="002A4745" w:rsidP="002A4745" w:rsidR="002A4745" w:rsidRPr="00990FA7">
      <w:pPr>
        <w:rPr>
          <w:b/>
        </w:rPr>
      </w:pPr>
      <w:r w:rsidRPr="00990FA7">
        <w:rPr>
          <w:b/>
        </w:rPr>
        <w:t xml:space="preserve">65. </w:t>
      </w:r>
      <w:r w:rsidR="00092622">
        <w:rPr>
          <w:b/>
        </w:rPr>
        <w:t>ETAŽA</w:t>
      </w:r>
      <w:r w:rsidRPr="00990FA7">
        <w:rPr>
          <w:b/>
        </w:rPr>
        <w:t xml:space="preserve">: 17/10000 </w:t>
      </w:r>
      <w:r w:rsidR="00990FA7">
        <w:rPr>
          <w:b/>
        </w:rPr>
        <w:t xml:space="preserve"> </w:t>
      </w:r>
    </w:p>
    <w:p w:rsidRDefault="002A4745" w:rsidP="002A4745" w:rsidR="002A4745">
      <w:r>
        <w:t>1. garaža oznake G 25, u prizemlju objekta S 3, neto korisne površine 11,35 m2, u etažnom elaboratu sve označeno crvenom bojom</w:t>
      </w:r>
      <w:r>
        <w:tab/>
      </w:r>
      <w:r>
        <w:tab/>
      </w:r>
    </w:p>
    <w:p w:rsidRDefault="002A4745" w:rsidP="002A4745" w:rsidR="002A4745">
      <w:r>
        <w:tab/>
      </w:r>
    </w:p>
    <w:p w:rsidRDefault="002A4745" w:rsidP="002A4745" w:rsidR="002A4745" w:rsidRPr="00990FA7">
      <w:pPr>
        <w:rPr>
          <w:b/>
        </w:rPr>
      </w:pPr>
      <w:r w:rsidRPr="00990FA7">
        <w:rPr>
          <w:b/>
        </w:rPr>
        <w:t xml:space="preserve">67. </w:t>
      </w:r>
      <w:r w:rsidR="00092622">
        <w:rPr>
          <w:b/>
        </w:rPr>
        <w:t>ETAŽA</w:t>
      </w:r>
      <w:r w:rsidRPr="00990FA7">
        <w:rPr>
          <w:b/>
        </w:rPr>
        <w:t xml:space="preserve">: 17/10000 </w:t>
      </w:r>
      <w:r w:rsidR="00990FA7">
        <w:rPr>
          <w:b/>
        </w:rPr>
        <w:t xml:space="preserve"> </w:t>
      </w:r>
    </w:p>
    <w:p w:rsidRDefault="002A4745" w:rsidP="002A4745" w:rsidR="002A4745">
      <w:r>
        <w:t>1. garaža oznake G 27, u prizemlju objekta S 3, neto korisne površine 11,34 m2, u etažnom elaboratu sve označeno žutom  bojom</w:t>
      </w:r>
      <w:r>
        <w:tab/>
      </w:r>
      <w:r>
        <w:tab/>
      </w:r>
    </w:p>
    <w:p w:rsidRDefault="002A4745" w:rsidP="002A4745" w:rsidR="002A4745">
      <w:r>
        <w:tab/>
      </w:r>
    </w:p>
    <w:p w:rsidRDefault="00AF49E2" w:rsidP="002A4745" w:rsidR="00AF49E2">
      <w:pPr>
        <w:rPr>
          <w:b/>
        </w:rPr>
      </w:pPr>
    </w:p>
    <w:p w:rsidRDefault="00AF49E2" w:rsidP="002A4745" w:rsidR="00AF49E2">
      <w:pPr>
        <w:rPr>
          <w:b/>
        </w:rPr>
      </w:pPr>
    </w:p>
    <w:p w:rsidRDefault="002A4745" w:rsidP="002A4745" w:rsidR="002A4745" w:rsidRPr="00990FA7">
      <w:pPr>
        <w:rPr>
          <w:b/>
        </w:rPr>
      </w:pPr>
      <w:r w:rsidRPr="00990FA7">
        <w:rPr>
          <w:b/>
        </w:rPr>
        <w:lastRenderedPageBreak/>
        <w:t xml:space="preserve">68. </w:t>
      </w:r>
      <w:r w:rsidR="00092622">
        <w:rPr>
          <w:b/>
        </w:rPr>
        <w:t>ETAŽA</w:t>
      </w:r>
      <w:r w:rsidRPr="00990FA7">
        <w:rPr>
          <w:b/>
        </w:rPr>
        <w:t xml:space="preserve">: 17/10000 </w:t>
      </w:r>
      <w:r w:rsidR="00990FA7">
        <w:rPr>
          <w:b/>
        </w:rPr>
        <w:t xml:space="preserve"> </w:t>
      </w:r>
    </w:p>
    <w:p w:rsidRDefault="002A4745" w:rsidP="002A4745" w:rsidR="002A4745">
      <w:r>
        <w:t>1. garaža oznake G 28, u prizemlju objekta S 3, neto korisne površine 11,35 m2, u etažnom elaboratu sve označeno zelenom  bojom</w:t>
      </w:r>
      <w:r>
        <w:tab/>
      </w:r>
      <w:r>
        <w:tab/>
      </w:r>
    </w:p>
    <w:p w:rsidRDefault="002A4745" w:rsidP="002A4745" w:rsidR="002A4745">
      <w:r>
        <w:tab/>
      </w:r>
    </w:p>
    <w:p w:rsidRDefault="002A4745" w:rsidP="002A4745" w:rsidR="002A4745" w:rsidRPr="00990FA7">
      <w:pPr>
        <w:rPr>
          <w:b/>
        </w:rPr>
      </w:pPr>
      <w:r w:rsidRPr="00990FA7">
        <w:rPr>
          <w:b/>
        </w:rPr>
        <w:t xml:space="preserve">69. </w:t>
      </w:r>
      <w:r w:rsidR="00092622">
        <w:rPr>
          <w:b/>
        </w:rPr>
        <w:t>ETAŽA</w:t>
      </w:r>
      <w:r w:rsidRPr="00990FA7">
        <w:rPr>
          <w:b/>
        </w:rPr>
        <w:t xml:space="preserve">: 17/10000 </w:t>
      </w:r>
      <w:r w:rsidR="00990FA7">
        <w:rPr>
          <w:b/>
        </w:rPr>
        <w:t xml:space="preserve"> </w:t>
      </w:r>
      <w:r w:rsidRPr="00990FA7">
        <w:rPr>
          <w:b/>
        </w:rPr>
        <w:tab/>
      </w:r>
    </w:p>
    <w:p w:rsidRDefault="002A4745" w:rsidP="002A4745" w:rsidR="002A4745">
      <w:r>
        <w:t>1. garaža oznake G 29, u prizemlju objekta S 3, neto korisne površine 11,34 m2, u etažnom elaboratu sve označeno crvenom bojom</w:t>
      </w:r>
      <w:r>
        <w:tab/>
      </w:r>
      <w:r>
        <w:tab/>
      </w:r>
    </w:p>
    <w:p w:rsidRDefault="002A4745" w:rsidP="002A4745" w:rsidR="002A4745">
      <w:r>
        <w:tab/>
      </w:r>
    </w:p>
    <w:p w:rsidRDefault="002A4745" w:rsidP="002A4745" w:rsidR="002A4745" w:rsidRPr="00990FA7">
      <w:pPr>
        <w:rPr>
          <w:b/>
        </w:rPr>
      </w:pPr>
      <w:r w:rsidRPr="00990FA7">
        <w:rPr>
          <w:b/>
        </w:rPr>
        <w:t xml:space="preserve">70. </w:t>
      </w:r>
      <w:r w:rsidR="00092622">
        <w:rPr>
          <w:b/>
        </w:rPr>
        <w:t>ETAŽA</w:t>
      </w:r>
      <w:r w:rsidRPr="00990FA7">
        <w:rPr>
          <w:b/>
        </w:rPr>
        <w:t xml:space="preserve">: 17/10000 </w:t>
      </w:r>
      <w:r w:rsidR="00990FA7">
        <w:rPr>
          <w:b/>
        </w:rPr>
        <w:t xml:space="preserve"> </w:t>
      </w:r>
    </w:p>
    <w:p w:rsidRDefault="002A4745" w:rsidP="002A4745" w:rsidR="002A4745">
      <w:r>
        <w:t>1. garaža oznake G 30, u prizemlju objekta S 3, neto korisne površine 11,35 m2, u etažnom elaboratu sve označeno plavom bojom</w:t>
      </w:r>
      <w:r>
        <w:tab/>
      </w:r>
      <w:r>
        <w:tab/>
      </w:r>
    </w:p>
    <w:p w:rsidRDefault="002A4745" w:rsidP="002A4745" w:rsidR="002A4745">
      <w:r>
        <w:tab/>
      </w:r>
    </w:p>
    <w:p w:rsidRDefault="002A4745" w:rsidP="002A4745" w:rsidR="002A4745" w:rsidRPr="00990FA7">
      <w:pPr>
        <w:rPr>
          <w:b/>
        </w:rPr>
      </w:pPr>
      <w:r w:rsidRPr="00990FA7">
        <w:rPr>
          <w:b/>
        </w:rPr>
        <w:t xml:space="preserve">72. </w:t>
      </w:r>
      <w:r w:rsidR="00092622">
        <w:rPr>
          <w:b/>
        </w:rPr>
        <w:t>ETAŽA</w:t>
      </w:r>
      <w:r w:rsidRPr="00990FA7">
        <w:rPr>
          <w:b/>
        </w:rPr>
        <w:t xml:space="preserve">: 17/10000 </w:t>
      </w:r>
      <w:r w:rsidR="00990FA7">
        <w:rPr>
          <w:b/>
        </w:rPr>
        <w:t xml:space="preserve"> </w:t>
      </w:r>
    </w:p>
    <w:p w:rsidRDefault="002A4745" w:rsidP="002A4745" w:rsidR="002A4745">
      <w:r>
        <w:t>1. garaža oznake G 32, u prizemlju objekta S 3, neto korisne površine 11,35 m2, u etažnom elaboratu sve označeno zelenom bojom</w:t>
      </w:r>
      <w:r>
        <w:tab/>
      </w:r>
      <w:r>
        <w:tab/>
      </w:r>
    </w:p>
    <w:p w:rsidRDefault="002A4745" w:rsidP="002A4745" w:rsidR="002A4745">
      <w:r>
        <w:tab/>
      </w:r>
    </w:p>
    <w:p w:rsidRDefault="002A4745" w:rsidP="002A4745" w:rsidR="002A4745" w:rsidRPr="00990FA7">
      <w:pPr>
        <w:rPr>
          <w:b/>
        </w:rPr>
      </w:pPr>
      <w:r w:rsidRPr="00990FA7">
        <w:rPr>
          <w:b/>
        </w:rPr>
        <w:t xml:space="preserve">73. </w:t>
      </w:r>
      <w:r w:rsidR="00092622">
        <w:rPr>
          <w:b/>
        </w:rPr>
        <w:t>ETAŽA</w:t>
      </w:r>
      <w:r w:rsidRPr="00990FA7">
        <w:rPr>
          <w:b/>
        </w:rPr>
        <w:t xml:space="preserve">: 17/10000 </w:t>
      </w:r>
      <w:r w:rsidR="00990FA7">
        <w:rPr>
          <w:b/>
        </w:rPr>
        <w:t xml:space="preserve"> </w:t>
      </w:r>
    </w:p>
    <w:p w:rsidRDefault="002A4745" w:rsidP="002A4745" w:rsidR="002A4745">
      <w:r>
        <w:t>1. garaža oznake G 33, u prizemlju objekta S 3, neto korisne površine 11,34 m2, u etažnom elaboratu sve označeno crvenom bojom</w:t>
      </w:r>
      <w:r>
        <w:tab/>
      </w:r>
      <w:r>
        <w:tab/>
      </w:r>
    </w:p>
    <w:p w:rsidRDefault="002A4745" w:rsidP="002A4745" w:rsidR="002C1365" w:rsidRPr="004C6314">
      <w:r>
        <w:tab/>
      </w:r>
    </w:p>
    <w:p w:rsidRDefault="002A4745" w:rsidP="002A4745" w:rsidR="002A4745" w:rsidRPr="00990FA7">
      <w:pPr>
        <w:rPr>
          <w:b/>
        </w:rPr>
      </w:pPr>
      <w:r w:rsidRPr="00990FA7">
        <w:rPr>
          <w:b/>
        </w:rPr>
        <w:t xml:space="preserve">74. </w:t>
      </w:r>
      <w:r w:rsidR="00092622">
        <w:rPr>
          <w:b/>
        </w:rPr>
        <w:t>ETAŽA</w:t>
      </w:r>
      <w:r w:rsidRPr="00990FA7">
        <w:rPr>
          <w:b/>
        </w:rPr>
        <w:t xml:space="preserve">: 17/10000 </w:t>
      </w:r>
      <w:r w:rsidR="00990FA7">
        <w:rPr>
          <w:b/>
        </w:rPr>
        <w:t xml:space="preserve"> </w:t>
      </w:r>
    </w:p>
    <w:p w:rsidRDefault="002A4745" w:rsidP="002A4745" w:rsidR="002A4745">
      <w:r>
        <w:t>1. garaža oznake G 34, u prizemlju objekta S 3, neto korisne površine 11,35 m2, u etažnom elaboratu sve označeno  plavom bojom</w:t>
      </w:r>
      <w:r>
        <w:tab/>
      </w:r>
      <w:r>
        <w:tab/>
      </w:r>
    </w:p>
    <w:p w:rsidRDefault="002A4745" w:rsidP="002A4745" w:rsidR="002A4745">
      <w:r>
        <w:tab/>
      </w:r>
    </w:p>
    <w:p w:rsidRDefault="002A4745" w:rsidP="002A4745" w:rsidR="002A4745" w:rsidRPr="004E19D9">
      <w:pPr>
        <w:rPr>
          <w:b/>
        </w:rPr>
      </w:pPr>
      <w:r w:rsidRPr="004E19D9">
        <w:rPr>
          <w:b/>
        </w:rPr>
        <w:t xml:space="preserve">79. </w:t>
      </w:r>
      <w:r w:rsidR="00092622">
        <w:rPr>
          <w:b/>
        </w:rPr>
        <w:t>ETAŽA</w:t>
      </w:r>
      <w:r w:rsidRPr="004E19D9">
        <w:rPr>
          <w:b/>
        </w:rPr>
        <w:t xml:space="preserve">: 108/10000 </w:t>
      </w:r>
    </w:p>
    <w:p w:rsidRDefault="002A4745" w:rsidP="002A4745" w:rsidR="002A4745">
      <w:r>
        <w:t>1. lokal oznake 3, u prizemlju objekta S 3, sa otvorenim parkirnim mjestima oznake PM 6 i PM 7 u dvorištu i terasom, neto korisne površine 69,92 m2, u etažnom elaboratu sve označeno  žutom bojom</w:t>
      </w:r>
      <w:r>
        <w:tab/>
      </w:r>
      <w:r>
        <w:tab/>
      </w:r>
    </w:p>
    <w:p w:rsidRDefault="002A4745" w:rsidP="002A4745" w:rsidR="002A4745">
      <w:r>
        <w:tab/>
      </w:r>
    </w:p>
    <w:p w:rsidRDefault="002A4745" w:rsidP="002A4745" w:rsidR="002A4745" w:rsidRPr="004E19D9">
      <w:pPr>
        <w:rPr>
          <w:b/>
        </w:rPr>
      </w:pPr>
      <w:r w:rsidRPr="004E19D9">
        <w:rPr>
          <w:b/>
        </w:rPr>
        <w:t xml:space="preserve">89. </w:t>
      </w:r>
      <w:r w:rsidR="00092622">
        <w:rPr>
          <w:b/>
        </w:rPr>
        <w:t>ETAŽA</w:t>
      </w:r>
      <w:r w:rsidRPr="004E19D9">
        <w:rPr>
          <w:b/>
        </w:rPr>
        <w:t xml:space="preserve">: 80/10000 </w:t>
      </w:r>
      <w:r w:rsidR="004E19D9">
        <w:rPr>
          <w:b/>
        </w:rPr>
        <w:t xml:space="preserve"> </w:t>
      </w:r>
      <w:r w:rsidRPr="004E19D9">
        <w:rPr>
          <w:b/>
        </w:rPr>
        <w:tab/>
      </w:r>
    </w:p>
    <w:p w:rsidRDefault="002A4745" w:rsidP="002A4745" w:rsidR="002A4745">
      <w:r>
        <w:t>1. dvosobni stan oznake 108, u prvom katu objekta S 3, sa otvorenim parkirnim mjestom oznake PM 12 u dvorištu, neto korisne površine 52,31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91. </w:t>
      </w:r>
      <w:r w:rsidR="00092622">
        <w:rPr>
          <w:b/>
        </w:rPr>
        <w:t>ETAŽA</w:t>
      </w:r>
      <w:r w:rsidRPr="004E19D9">
        <w:rPr>
          <w:b/>
        </w:rPr>
        <w:t xml:space="preserve">: 81/10000 </w:t>
      </w:r>
      <w:r w:rsidR="004E19D9">
        <w:rPr>
          <w:b/>
        </w:rPr>
        <w:t xml:space="preserve"> </w:t>
      </w:r>
    </w:p>
    <w:p w:rsidRDefault="002A4745" w:rsidP="002A4745" w:rsidR="002A4745">
      <w:r>
        <w:t>1. dvosobni stan oznake 110, u prvom katu objekta S 3, sa otvorenim parkirnim mjestom oznake PM 13 u dvorištu, neto korisne površine 52,35 m2, u etažnom elaboratu sve označeno  plavom bojom</w:t>
      </w:r>
      <w:r>
        <w:tab/>
      </w:r>
      <w:r>
        <w:tab/>
      </w:r>
    </w:p>
    <w:p w:rsidRDefault="002A4745" w:rsidP="002A4745" w:rsidR="004C6314">
      <w:pPr>
        <w:rPr>
          <w:b/>
        </w:rPr>
      </w:pPr>
      <w:r>
        <w:tab/>
      </w:r>
    </w:p>
    <w:p w:rsidRDefault="002A4745" w:rsidP="002A4745" w:rsidR="002A4745" w:rsidRPr="004E19D9">
      <w:pPr>
        <w:rPr>
          <w:b/>
        </w:rPr>
      </w:pPr>
      <w:r w:rsidRPr="004E19D9">
        <w:rPr>
          <w:b/>
        </w:rPr>
        <w:t xml:space="preserve">93. </w:t>
      </w:r>
      <w:r w:rsidR="00092622">
        <w:rPr>
          <w:b/>
        </w:rPr>
        <w:t>ETAŽA</w:t>
      </w:r>
      <w:r w:rsidRPr="004E19D9">
        <w:rPr>
          <w:b/>
        </w:rPr>
        <w:t xml:space="preserve">: 80/10000 </w:t>
      </w:r>
      <w:r w:rsidR="004E19D9">
        <w:rPr>
          <w:b/>
        </w:rPr>
        <w:t xml:space="preserve"> </w:t>
      </w:r>
    </w:p>
    <w:p w:rsidRDefault="002A4745" w:rsidP="002A4745" w:rsidR="002A4745">
      <w:r>
        <w:t>1. dvosobni stan oznake 112, u prvom katu objekta S 3, sa otvorenim parkirnim mjestom oznake PM 14 u dvorištu, neto korisne površine 52,31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95. </w:t>
      </w:r>
      <w:r w:rsidR="00092622">
        <w:rPr>
          <w:b/>
        </w:rPr>
        <w:t>ETAŽA</w:t>
      </w:r>
      <w:r w:rsidRPr="004E19D9">
        <w:rPr>
          <w:b/>
        </w:rPr>
        <w:t xml:space="preserve">: 81/10000 </w:t>
      </w:r>
      <w:r w:rsidR="004E19D9">
        <w:rPr>
          <w:b/>
        </w:rPr>
        <w:t xml:space="preserve"> </w:t>
      </w:r>
    </w:p>
    <w:p w:rsidRDefault="002A4745" w:rsidP="002A4745" w:rsidR="002A4745">
      <w:r>
        <w:t>1. dvosobni stan oznake 114, u prvom katu objekta S 3, sa otvorenim parkirnim mjestom oznake PM 15 u dvorištu, neto korisne površine 52,43 m2, u etažnom elaboratu sve označeno  plavom bojom</w:t>
      </w:r>
      <w:r>
        <w:tab/>
      </w:r>
      <w:r>
        <w:tab/>
      </w:r>
    </w:p>
    <w:p w:rsidRDefault="002A4745" w:rsidP="002A4745" w:rsidR="002A4745">
      <w:r>
        <w:tab/>
      </w:r>
      <w:r>
        <w:tab/>
      </w:r>
    </w:p>
    <w:p w:rsidRDefault="00AF49E2" w:rsidP="002A4745" w:rsidR="00AF49E2">
      <w:pPr>
        <w:rPr>
          <w:b/>
        </w:rPr>
      </w:pPr>
    </w:p>
    <w:p w:rsidRDefault="002A4745" w:rsidP="002A4745" w:rsidR="002A4745" w:rsidRPr="004E19D9">
      <w:pPr>
        <w:rPr>
          <w:b/>
        </w:rPr>
      </w:pPr>
      <w:r w:rsidRPr="004E19D9">
        <w:rPr>
          <w:b/>
        </w:rPr>
        <w:lastRenderedPageBreak/>
        <w:t xml:space="preserve">117. </w:t>
      </w:r>
      <w:r w:rsidR="00092622">
        <w:rPr>
          <w:b/>
        </w:rPr>
        <w:t>ETAŽA</w:t>
      </w:r>
      <w:r w:rsidRPr="004E19D9">
        <w:rPr>
          <w:b/>
        </w:rPr>
        <w:t xml:space="preserve">: 76/10000 </w:t>
      </w:r>
      <w:r w:rsidR="004E19D9">
        <w:rPr>
          <w:b/>
        </w:rPr>
        <w:t xml:space="preserve"> </w:t>
      </w:r>
      <w:r w:rsidRPr="004E19D9">
        <w:rPr>
          <w:b/>
        </w:rPr>
        <w:tab/>
      </w:r>
    </w:p>
    <w:p w:rsidRDefault="002A4745" w:rsidP="002A4745" w:rsidR="002A4745">
      <w:r>
        <w:t>1. dvosobni stan oznake 306, u trećem katu objekta S 3, sa spremištem oznake 31 u prizemlju, neto korisne površine 49,63 m2, u etažnom elaboratu sve označeno  plavom bojom</w:t>
      </w:r>
      <w:r>
        <w:tab/>
      </w:r>
      <w:r>
        <w:tab/>
      </w:r>
      <w:r>
        <w:tab/>
      </w:r>
    </w:p>
    <w:p w:rsidRDefault="002A4745" w:rsidP="002A4745" w:rsidR="002A4745" w:rsidRPr="004E19D9">
      <w:pPr>
        <w:rPr>
          <w:b/>
        </w:rPr>
      </w:pPr>
      <w:r w:rsidRPr="004E19D9">
        <w:rPr>
          <w:b/>
        </w:rPr>
        <w:t xml:space="preserve">130. </w:t>
      </w:r>
      <w:r w:rsidR="00092622">
        <w:rPr>
          <w:b/>
        </w:rPr>
        <w:t>ETAŽA</w:t>
      </w:r>
      <w:r w:rsidRPr="004E19D9">
        <w:rPr>
          <w:b/>
        </w:rPr>
        <w:t xml:space="preserve">: 75/10000 </w:t>
      </w:r>
      <w:r w:rsidR="004E19D9">
        <w:rPr>
          <w:b/>
        </w:rPr>
        <w:t xml:space="preserve"> </w:t>
      </w:r>
      <w:r w:rsidRPr="004E19D9">
        <w:rPr>
          <w:b/>
        </w:rPr>
        <w:tab/>
      </w:r>
    </w:p>
    <w:p w:rsidRDefault="002A4745" w:rsidP="002A4745" w:rsidR="002A4745">
      <w:r>
        <w:t>1. dvosobni stan oznake 404, u četvrtom katu objekta S 3, neto korisne površine 48,63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145. </w:t>
      </w:r>
      <w:r w:rsidR="00092622">
        <w:rPr>
          <w:b/>
        </w:rPr>
        <w:t>ETAŽA</w:t>
      </w:r>
      <w:r w:rsidRPr="004E19D9">
        <w:rPr>
          <w:b/>
        </w:rPr>
        <w:t xml:space="preserve">: 75/10000 </w:t>
      </w:r>
      <w:r w:rsidR="004E19D9">
        <w:rPr>
          <w:b/>
        </w:rPr>
        <w:t xml:space="preserve"> </w:t>
      </w:r>
      <w:r w:rsidRPr="004E19D9">
        <w:rPr>
          <w:b/>
        </w:rPr>
        <w:tab/>
      </w:r>
    </w:p>
    <w:p w:rsidRDefault="002A4745" w:rsidP="002A4745" w:rsidR="002A4745">
      <w:r>
        <w:t>1. dvosobni stan oznake 504, u petom katu objekta S 3, neto korisne površine 48,63 m2, u etažnom elaboratu sve označeno  zelenom bojom</w:t>
      </w:r>
      <w:r>
        <w:tab/>
      </w:r>
      <w:r>
        <w:tab/>
      </w:r>
    </w:p>
    <w:p w:rsidRDefault="002A4745" w:rsidP="002A4745" w:rsidR="002A4745">
      <w:r>
        <w:tab/>
      </w:r>
      <w:r>
        <w:tab/>
      </w:r>
    </w:p>
    <w:p w:rsidRDefault="002A4745" w:rsidP="002A4745" w:rsidR="002A4745" w:rsidRPr="004E19D9">
      <w:pPr>
        <w:rPr>
          <w:b/>
        </w:rPr>
      </w:pPr>
      <w:r w:rsidRPr="004E19D9">
        <w:rPr>
          <w:b/>
        </w:rPr>
        <w:t xml:space="preserve">148. </w:t>
      </w:r>
      <w:r w:rsidR="00092622">
        <w:rPr>
          <w:b/>
        </w:rPr>
        <w:t>ETAŽA</w:t>
      </w:r>
      <w:r w:rsidRPr="004E19D9">
        <w:rPr>
          <w:b/>
        </w:rPr>
        <w:t xml:space="preserve">: 73/10000 </w:t>
      </w:r>
      <w:r w:rsidR="004E19D9">
        <w:rPr>
          <w:b/>
        </w:rPr>
        <w:t xml:space="preserve"> </w:t>
      </w:r>
      <w:r w:rsidRPr="004E19D9">
        <w:rPr>
          <w:b/>
        </w:rPr>
        <w:tab/>
      </w:r>
    </w:p>
    <w:p w:rsidRDefault="002A4745" w:rsidP="002A4745" w:rsidR="002A4745">
      <w:r>
        <w:t>1. dvosobni stan oznake 507, u petom katu objekta S 3, neto korisne površine 47,66 m2, u etažnom elaboratu sve označeno  žutom bojom</w:t>
      </w:r>
      <w:r>
        <w:tab/>
      </w:r>
      <w:r>
        <w:tab/>
      </w:r>
    </w:p>
    <w:p w:rsidRDefault="002A4745" w:rsidP="002A4745" w:rsidR="002A4745">
      <w:r>
        <w:tab/>
      </w:r>
    </w:p>
    <w:p w:rsidRDefault="002A4745" w:rsidP="002A4745" w:rsidR="002A4745" w:rsidRPr="004E19D9">
      <w:pPr>
        <w:rPr>
          <w:b/>
        </w:rPr>
      </w:pPr>
      <w:r w:rsidRPr="004E19D9">
        <w:rPr>
          <w:b/>
        </w:rPr>
        <w:t xml:space="preserve">156. </w:t>
      </w:r>
      <w:r w:rsidR="00092622">
        <w:rPr>
          <w:b/>
        </w:rPr>
        <w:t>ETAŽA</w:t>
      </w:r>
      <w:r w:rsidRPr="004E19D9">
        <w:rPr>
          <w:b/>
        </w:rPr>
        <w:t xml:space="preserve">: 106/10000 </w:t>
      </w:r>
      <w:r w:rsidR="004E19D9">
        <w:rPr>
          <w:b/>
        </w:rPr>
        <w:t xml:space="preserve"> </w:t>
      </w:r>
      <w:r w:rsidRPr="004E19D9">
        <w:rPr>
          <w:b/>
        </w:rPr>
        <w:tab/>
      </w:r>
    </w:p>
    <w:p w:rsidRDefault="002A4745" w:rsidP="002A4745" w:rsidR="002A4745">
      <w:r>
        <w:t>1. trosobni stan oznake 515, u petom katu objekta S 3, sa spremištem oznake 15 u prizemlju, neto korisne površine 69,14 m2, u etažnom elaboratu sve označeno  žutom bojom</w:t>
      </w:r>
      <w:r>
        <w:tab/>
      </w:r>
      <w:r>
        <w:tab/>
      </w:r>
    </w:p>
    <w:p w:rsidRDefault="002A4745" w:rsidP="002A4745" w:rsidR="002C1365" w:rsidRPr="004C6314">
      <w:r>
        <w:tab/>
      </w:r>
      <w:r>
        <w:tab/>
      </w:r>
    </w:p>
    <w:p w:rsidRDefault="002A4745" w:rsidP="002A4745" w:rsidR="002A4745" w:rsidRPr="004E19D9">
      <w:pPr>
        <w:rPr>
          <w:b/>
        </w:rPr>
      </w:pPr>
      <w:r w:rsidRPr="004E19D9">
        <w:rPr>
          <w:b/>
        </w:rPr>
        <w:t xml:space="preserve">160. </w:t>
      </w:r>
      <w:r w:rsidR="00092622">
        <w:rPr>
          <w:b/>
        </w:rPr>
        <w:t>ETAŽA</w:t>
      </w:r>
      <w:r w:rsidRPr="004E19D9">
        <w:rPr>
          <w:b/>
        </w:rPr>
        <w:t xml:space="preserve">: 75/10000 </w:t>
      </w:r>
      <w:r w:rsidR="004E19D9">
        <w:rPr>
          <w:b/>
        </w:rPr>
        <w:t xml:space="preserve"> </w:t>
      </w:r>
      <w:r w:rsidRPr="004E19D9">
        <w:rPr>
          <w:b/>
        </w:rPr>
        <w:tab/>
      </w:r>
    </w:p>
    <w:p w:rsidRDefault="002A4745" w:rsidP="002A4745" w:rsidR="002A4745">
      <w:r>
        <w:t>1. dvosobni stan oznake 604, u šestom katu objekta S 3, neto korisne površine 48,63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171. </w:t>
      </w:r>
      <w:r w:rsidR="00092622">
        <w:rPr>
          <w:b/>
        </w:rPr>
        <w:t>ETAŽA</w:t>
      </w:r>
      <w:r w:rsidRPr="004E19D9">
        <w:rPr>
          <w:b/>
        </w:rPr>
        <w:t xml:space="preserve">: 106/10000 </w:t>
      </w:r>
      <w:r w:rsidR="004E19D9">
        <w:rPr>
          <w:b/>
        </w:rPr>
        <w:t xml:space="preserve"> </w:t>
      </w:r>
      <w:r w:rsidRPr="004E19D9">
        <w:rPr>
          <w:b/>
        </w:rPr>
        <w:tab/>
      </w:r>
    </w:p>
    <w:p w:rsidRDefault="002A4745" w:rsidP="002A4745" w:rsidR="002A4745">
      <w:r>
        <w:t>1. trosobni stan oznake 615, u šestom katu objekta S 3, sa spremištem oznake 8 u prizemlju, neto korisne površine 68,91 m2, u etažnom elaboratu sve označeno  žutom bojom</w:t>
      </w:r>
      <w:r>
        <w:tab/>
      </w:r>
      <w:r>
        <w:tab/>
      </w:r>
    </w:p>
    <w:p w:rsidRDefault="002A4745" w:rsidP="002A4745" w:rsidR="002A4745">
      <w:r>
        <w:tab/>
      </w:r>
    </w:p>
    <w:p w:rsidRDefault="002A4745" w:rsidP="002A4745" w:rsidR="002A4745" w:rsidRPr="004E19D9">
      <w:pPr>
        <w:rPr>
          <w:b/>
        </w:rPr>
      </w:pPr>
      <w:r w:rsidRPr="004E19D9">
        <w:rPr>
          <w:b/>
        </w:rPr>
        <w:t xml:space="preserve">182. </w:t>
      </w:r>
      <w:r w:rsidR="00092622">
        <w:rPr>
          <w:b/>
        </w:rPr>
        <w:t>ETAŽA</w:t>
      </w:r>
      <w:r w:rsidRPr="004E19D9">
        <w:rPr>
          <w:b/>
        </w:rPr>
        <w:t xml:space="preserve">: 67/10000 </w:t>
      </w:r>
      <w:r w:rsidR="004E19D9">
        <w:rPr>
          <w:b/>
        </w:rPr>
        <w:t xml:space="preserve"> </w:t>
      </w:r>
      <w:r w:rsidRPr="004E19D9">
        <w:rPr>
          <w:b/>
        </w:rPr>
        <w:tab/>
      </w:r>
    </w:p>
    <w:p w:rsidRDefault="002A4745" w:rsidP="002A4745" w:rsidR="002A4745">
      <w:r>
        <w:t>1. dvosobni stan oznake 711, u sedmom katu objekta S 3, neto korisne površine 43,87 m2, u etažnom elaboratu sve označeno  žutom bojom,</w:t>
      </w:r>
      <w:r>
        <w:tab/>
      </w:r>
      <w:r>
        <w:tab/>
      </w:r>
    </w:p>
    <w:p w:rsidRDefault="002A4745" w:rsidP="002A4745" w:rsidR="002A4745">
      <w:r>
        <w:tab/>
      </w:r>
    </w:p>
    <w:p w:rsidRDefault="002A4745" w:rsidP="002A4745" w:rsidR="002A4745" w:rsidRPr="004E19D9">
      <w:pPr>
        <w:rPr>
          <w:b/>
        </w:rPr>
      </w:pPr>
      <w:r w:rsidRPr="004E19D9">
        <w:rPr>
          <w:b/>
        </w:rPr>
        <w:t xml:space="preserve">189. </w:t>
      </w:r>
      <w:r w:rsidR="00092622">
        <w:rPr>
          <w:b/>
        </w:rPr>
        <w:t>ETAŽA</w:t>
      </w:r>
      <w:r w:rsidRPr="004E19D9">
        <w:rPr>
          <w:b/>
        </w:rPr>
        <w:t xml:space="preserve">: 143/10000 </w:t>
      </w:r>
      <w:r w:rsidR="004E19D9">
        <w:rPr>
          <w:b/>
        </w:rPr>
        <w:t xml:space="preserve"> </w:t>
      </w:r>
      <w:r w:rsidRPr="004E19D9">
        <w:rPr>
          <w:b/>
        </w:rPr>
        <w:tab/>
      </w:r>
    </w:p>
    <w:p w:rsidRDefault="002A4745" w:rsidP="002A4745" w:rsidR="002A4745">
      <w:r>
        <w:t>1. lokal oznake 4 u prizemlju objekta S 3 sa skladištem lokala 4 u prizemlju i otvorenim parkirnim mjestima oznake PM 8 i PM 9 u dvorištu i terasom, neto korisne površine 92,90 m2, u etažnom elaboratu sve označeno  zelenom bojom</w:t>
      </w:r>
      <w:r>
        <w:tab/>
      </w:r>
      <w:r>
        <w:tab/>
      </w:r>
    </w:p>
    <w:p w:rsidRDefault="002A4745" w:rsidP="002A4745" w:rsidR="004C6314">
      <w:pPr>
        <w:rPr>
          <w:b/>
        </w:rPr>
      </w:pPr>
      <w:r>
        <w:tab/>
      </w:r>
    </w:p>
    <w:p w:rsidRDefault="002A4745" w:rsidP="002A4745" w:rsidR="002A4745" w:rsidRPr="004E19D9">
      <w:pPr>
        <w:rPr>
          <w:b/>
        </w:rPr>
      </w:pPr>
      <w:r w:rsidRPr="004E19D9">
        <w:rPr>
          <w:b/>
        </w:rPr>
        <w:t xml:space="preserve">190. </w:t>
      </w:r>
      <w:r w:rsidR="00092622">
        <w:rPr>
          <w:b/>
        </w:rPr>
        <w:t>ETAŽA</w:t>
      </w:r>
      <w:r w:rsidRPr="004E19D9">
        <w:rPr>
          <w:b/>
        </w:rPr>
        <w:t xml:space="preserve">: 209/10000 </w:t>
      </w:r>
      <w:r w:rsidR="004E19D9">
        <w:rPr>
          <w:b/>
        </w:rPr>
        <w:t xml:space="preserve"> </w:t>
      </w:r>
      <w:r w:rsidRPr="004E19D9">
        <w:rPr>
          <w:b/>
        </w:rPr>
        <w:tab/>
      </w:r>
    </w:p>
    <w:p w:rsidRDefault="002A4745" w:rsidP="002A4745" w:rsidR="002A4745">
      <w:r>
        <w:t>1. lokal oznake 5 u prizemlju objekta S 3 sa skladištem lokala 5 u prizemlju i otvorenim parkirnim mjestima oznake PM 10, PM 11 i PM 16 u dvorištu i terasom, neto korisne površine 134,07 m2, u etažnom elaboratu sve označeno  crvenom bojom</w:t>
      </w:r>
      <w:r>
        <w:tab/>
      </w:r>
      <w:r>
        <w:tab/>
      </w:r>
    </w:p>
    <w:p w:rsidRDefault="002A4745" w:rsidP="002A4745" w:rsidR="002A4745">
      <w:r>
        <w:tab/>
      </w:r>
    </w:p>
    <w:p w:rsidRDefault="002A4745" w:rsidP="002A4745" w:rsidR="002A4745" w:rsidRPr="004E19D9">
      <w:pPr>
        <w:rPr>
          <w:b/>
        </w:rPr>
      </w:pPr>
      <w:r w:rsidRPr="004E19D9">
        <w:rPr>
          <w:b/>
        </w:rPr>
        <w:t xml:space="preserve">192. </w:t>
      </w:r>
      <w:r w:rsidR="00092622">
        <w:rPr>
          <w:b/>
        </w:rPr>
        <w:t>ETAŽA</w:t>
      </w:r>
      <w:r w:rsidRPr="004E19D9">
        <w:rPr>
          <w:b/>
        </w:rPr>
        <w:t xml:space="preserve">: 76/10000 </w:t>
      </w:r>
      <w:r w:rsidR="004E19D9">
        <w:rPr>
          <w:b/>
        </w:rPr>
        <w:t xml:space="preserve"> </w:t>
      </w:r>
    </w:p>
    <w:p w:rsidRDefault="002A4745" w:rsidP="002A4745" w:rsidR="002A4745">
      <w:r>
        <w:t>1. dvosobni stan oznake 104 u prvom katu objekta S 3 neto korisne površine 49,52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194. </w:t>
      </w:r>
      <w:r w:rsidR="00092622">
        <w:rPr>
          <w:b/>
        </w:rPr>
        <w:t>ETAŽA</w:t>
      </w:r>
      <w:r w:rsidRPr="004E19D9">
        <w:rPr>
          <w:b/>
        </w:rPr>
        <w:t xml:space="preserve">: 83/10000 </w:t>
      </w:r>
      <w:r w:rsidR="004E19D9">
        <w:rPr>
          <w:b/>
        </w:rPr>
        <w:t xml:space="preserve"> </w:t>
      </w:r>
      <w:r w:rsidRPr="004E19D9">
        <w:rPr>
          <w:b/>
        </w:rPr>
        <w:tab/>
      </w:r>
      <w:r w:rsidRPr="004E19D9">
        <w:rPr>
          <w:b/>
        </w:rPr>
        <w:tab/>
      </w:r>
    </w:p>
    <w:p w:rsidRDefault="002A4745" w:rsidP="002A4745" w:rsidR="002A4745">
      <w:r>
        <w:t>1. dvosobni stan oznake 109 u prvom katu objekta S 3 neto korisne površine 53,80 m2, u etažnom elaboratu sve označeno  crvenom bojom</w:t>
      </w:r>
      <w:r>
        <w:tab/>
      </w:r>
      <w:r>
        <w:tab/>
      </w:r>
    </w:p>
    <w:p w:rsidRDefault="002A4745" w:rsidP="002A4745" w:rsidR="002A4745">
      <w:r>
        <w:tab/>
      </w:r>
    </w:p>
    <w:p w:rsidRDefault="002A4745" w:rsidP="002A4745" w:rsidR="002A4745" w:rsidRPr="004E19D9">
      <w:pPr>
        <w:rPr>
          <w:b/>
        </w:rPr>
      </w:pPr>
      <w:r w:rsidRPr="004E19D9">
        <w:rPr>
          <w:b/>
        </w:rPr>
        <w:lastRenderedPageBreak/>
        <w:t xml:space="preserve">195. </w:t>
      </w:r>
      <w:r w:rsidR="00092622">
        <w:rPr>
          <w:b/>
        </w:rPr>
        <w:t>ETAŽA</w:t>
      </w:r>
      <w:r w:rsidRPr="004E19D9">
        <w:rPr>
          <w:b/>
        </w:rPr>
        <w:t xml:space="preserve">: 67/10000 </w:t>
      </w:r>
      <w:r w:rsidR="004E19D9">
        <w:rPr>
          <w:b/>
        </w:rPr>
        <w:t xml:space="preserve"> </w:t>
      </w:r>
      <w:r w:rsidRPr="004E19D9">
        <w:rPr>
          <w:b/>
        </w:rPr>
        <w:tab/>
      </w:r>
    </w:p>
    <w:p w:rsidRDefault="002A4745" w:rsidP="002A4745" w:rsidR="002A4745">
      <w:r>
        <w:t>1. dvosobni stan oznake 111 u prvom katu objekta S 3 neto korisne površine 43,80 m2, u etažnom elaboratu sve označeno  žutom bojom</w:t>
      </w:r>
      <w:r>
        <w:tab/>
      </w:r>
      <w:r>
        <w:tab/>
      </w:r>
    </w:p>
    <w:p w:rsidRDefault="002A4745" w:rsidP="002A4745" w:rsidR="002A4745">
      <w:r>
        <w:tab/>
      </w:r>
    </w:p>
    <w:p w:rsidRDefault="002A4745" w:rsidP="002A4745" w:rsidR="002A4745" w:rsidRPr="004E19D9">
      <w:pPr>
        <w:rPr>
          <w:b/>
        </w:rPr>
      </w:pPr>
      <w:r w:rsidRPr="004E19D9">
        <w:rPr>
          <w:b/>
        </w:rPr>
        <w:t xml:space="preserve">198. </w:t>
      </w:r>
      <w:r w:rsidR="00092622">
        <w:rPr>
          <w:b/>
        </w:rPr>
        <w:t>ETAŽA</w:t>
      </w:r>
      <w:r w:rsidRPr="004E19D9">
        <w:rPr>
          <w:b/>
        </w:rPr>
        <w:t xml:space="preserve">: 75/10000 </w:t>
      </w:r>
      <w:r w:rsidR="004E19D9">
        <w:rPr>
          <w:b/>
        </w:rPr>
        <w:t xml:space="preserve"> </w:t>
      </w:r>
      <w:r w:rsidRPr="004E19D9">
        <w:rPr>
          <w:b/>
        </w:rPr>
        <w:tab/>
      </w:r>
      <w:r w:rsidRPr="004E19D9">
        <w:rPr>
          <w:b/>
        </w:rPr>
        <w:tab/>
      </w:r>
    </w:p>
    <w:p w:rsidRDefault="002A4745" w:rsidP="002A4745" w:rsidR="002A4745">
      <w:r>
        <w:t>1. dvosobni stan oznake 206 u drugom katu objekta S 3 neto korisne površine 48,82 m2, u etažnom elaboratu sve označeno  plavom bojom</w:t>
      </w:r>
      <w:r>
        <w:tab/>
      </w:r>
      <w:r>
        <w:tab/>
      </w:r>
    </w:p>
    <w:p w:rsidRDefault="002A4745" w:rsidP="002A4745" w:rsidR="002A4745">
      <w:r>
        <w:tab/>
      </w:r>
    </w:p>
    <w:p w:rsidRDefault="002A4745" w:rsidP="002A4745" w:rsidR="002A4745" w:rsidRPr="004E19D9">
      <w:pPr>
        <w:rPr>
          <w:b/>
        </w:rPr>
      </w:pPr>
      <w:r w:rsidRPr="004E19D9">
        <w:rPr>
          <w:b/>
        </w:rPr>
        <w:t xml:space="preserve">206. </w:t>
      </w:r>
      <w:r w:rsidR="00092622">
        <w:rPr>
          <w:b/>
        </w:rPr>
        <w:t>ETAŽA</w:t>
      </w:r>
      <w:r w:rsidRPr="004E19D9">
        <w:rPr>
          <w:b/>
        </w:rPr>
        <w:t xml:space="preserve">: 115/10000 </w:t>
      </w:r>
      <w:r w:rsidR="004E19D9">
        <w:rPr>
          <w:b/>
        </w:rPr>
        <w:t xml:space="preserve"> </w:t>
      </w:r>
      <w:r w:rsidRPr="004E19D9">
        <w:rPr>
          <w:b/>
        </w:rPr>
        <w:tab/>
      </w:r>
    </w:p>
    <w:p w:rsidRDefault="002A4745" w:rsidP="002A4745" w:rsidR="002A4745">
      <w:r>
        <w:t>1. skladište oznake 2 u prizemlju objekta S 3 neto korisne površine 75,33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207. </w:t>
      </w:r>
      <w:r w:rsidR="00092622">
        <w:rPr>
          <w:b/>
        </w:rPr>
        <w:t>ETAŽA</w:t>
      </w:r>
      <w:r w:rsidRPr="004E19D9">
        <w:rPr>
          <w:b/>
        </w:rPr>
        <w:t xml:space="preserve">: 26/10000 </w:t>
      </w:r>
      <w:r w:rsidR="004E19D9" w:rsidRPr="004E19D9">
        <w:rPr>
          <w:b/>
        </w:rPr>
        <w:t xml:space="preserve"> </w:t>
      </w:r>
      <w:r w:rsidRPr="004E19D9">
        <w:rPr>
          <w:b/>
        </w:rPr>
        <w:tab/>
      </w:r>
    </w:p>
    <w:p w:rsidRDefault="002A4745" w:rsidP="002A4745" w:rsidR="002A4745">
      <w:r>
        <w:t>1. skladište oznake 3 u prizemlju objekta S 3 neto korisne površine 17,06 m2, u etažnom elaboratu sve označeno žutom bojom</w:t>
      </w:r>
      <w:r>
        <w:tab/>
      </w:r>
      <w:r>
        <w:tab/>
      </w:r>
    </w:p>
    <w:p w:rsidRDefault="002A4745" w:rsidP="002A4745" w:rsidR="002A4745">
      <w:r>
        <w:tab/>
      </w:r>
    </w:p>
    <w:p w:rsidRDefault="002A4745" w:rsidP="002A4745" w:rsidR="002A4745" w:rsidRPr="004E19D9">
      <w:pPr>
        <w:rPr>
          <w:b/>
        </w:rPr>
      </w:pPr>
      <w:r w:rsidRPr="004E19D9">
        <w:rPr>
          <w:b/>
        </w:rPr>
        <w:t xml:space="preserve">208. </w:t>
      </w:r>
      <w:r w:rsidR="00092622">
        <w:rPr>
          <w:b/>
        </w:rPr>
        <w:t>ETAŽA</w:t>
      </w:r>
      <w:r w:rsidRPr="004E19D9">
        <w:rPr>
          <w:b/>
        </w:rPr>
        <w:t xml:space="preserve">: 12/10000 </w:t>
      </w:r>
      <w:r w:rsidR="004E19D9">
        <w:rPr>
          <w:b/>
        </w:rPr>
        <w:t xml:space="preserve"> </w:t>
      </w:r>
    </w:p>
    <w:p w:rsidRDefault="002A4745" w:rsidP="002A4745" w:rsidR="002A4745">
      <w:r>
        <w:t>1. skladište oznake 4 u prizemlju objekta S 3 neto korisne površine 7,77 m2, u etažnom elaboratu sve označeno zelenom bojom</w:t>
      </w:r>
      <w:r>
        <w:tab/>
      </w:r>
      <w:r>
        <w:tab/>
      </w:r>
    </w:p>
    <w:p w:rsidRDefault="002A4745" w:rsidP="002A4745" w:rsidR="002A4745">
      <w:r>
        <w:tab/>
      </w:r>
    </w:p>
    <w:p w:rsidRDefault="002A4745" w:rsidP="002A4745" w:rsidR="002A4745" w:rsidRPr="004E19D9">
      <w:pPr>
        <w:rPr>
          <w:b/>
        </w:rPr>
      </w:pPr>
      <w:r w:rsidRPr="004E19D9">
        <w:rPr>
          <w:b/>
        </w:rPr>
        <w:t xml:space="preserve">209. </w:t>
      </w:r>
      <w:r w:rsidR="00092622">
        <w:rPr>
          <w:b/>
        </w:rPr>
        <w:t>ETAŽA</w:t>
      </w:r>
      <w:r w:rsidRPr="004E19D9">
        <w:rPr>
          <w:b/>
        </w:rPr>
        <w:t xml:space="preserve">: 20/10000 </w:t>
      </w:r>
      <w:r w:rsidR="004E19D9">
        <w:rPr>
          <w:b/>
        </w:rPr>
        <w:t xml:space="preserve"> </w:t>
      </w:r>
      <w:r w:rsidRPr="004E19D9">
        <w:rPr>
          <w:b/>
        </w:rPr>
        <w:tab/>
      </w:r>
      <w:r w:rsidRPr="004E19D9">
        <w:rPr>
          <w:b/>
        </w:rPr>
        <w:tab/>
      </w:r>
    </w:p>
    <w:p w:rsidRDefault="002A4745" w:rsidP="002A4745" w:rsidR="002A4745">
      <w:r>
        <w:t>1. skladište oznake 5 u prizemlju objekta S 3 neto korisne površine 12,68 m2, u etažnom elaboratu sve označeno plavom bojom</w:t>
      </w:r>
      <w:r>
        <w:tab/>
      </w:r>
      <w:r>
        <w:tab/>
      </w:r>
    </w:p>
    <w:p w:rsidRDefault="002A4745" w:rsidP="00AF49E2" w:rsidR="00AF49E2">
      <w:r>
        <w:tab/>
      </w:r>
    </w:p>
    <w:p w:rsidRDefault="00341CA1" w:rsidP="00AF49E2" w:rsidR="00341CA1" w:rsidRPr="00341CA1">
      <w:pPr>
        <w:rPr>
          <w:b/>
        </w:rPr>
      </w:pPr>
      <w:r w:rsidRPr="00341CA1">
        <w:rPr>
          <w:b/>
        </w:rPr>
        <w:t>za sve etaže na listu A opisano kao zgrada mješovite namjene, Jaruščica br. 9 i dvorište u površini 2561 m2, sve na kat.čestici 1199/1  / zgrada mješovite namjene , Jaruščica br. 9 u površini 986 m2 i dvorište u površini 1575 m2.</w:t>
      </w:r>
    </w:p>
    <w:p w:rsidRDefault="00341CA1" w:rsidP="00B1239C" w:rsidR="00341CA1"/>
    <w:p w:rsidRDefault="00341CA1" w:rsidP="00B1239C" w:rsidR="00341CA1"/>
    <w:p w:rsidRDefault="00341CA1" w:rsidP="00FE6B74" w:rsidR="00341CA1" w:rsidRPr="00187974">
      <w:pPr>
        <w:tabs>
          <w:tab w:pos="284" w:val="left"/>
        </w:tabs>
        <w:rPr>
          <w:b/>
          <w:u w:val="single"/>
        </w:rPr>
      </w:pPr>
      <w:r w:rsidRPr="00187974">
        <w:rPr>
          <w:b/>
          <w:u w:val="single"/>
        </w:rPr>
        <w:t>Z.K.ULOŽAK 50267 BROJ PODULOŠKA</w:t>
      </w:r>
    </w:p>
    <w:p w:rsidRDefault="00CA41FF" w:rsidP="00B1239C" w:rsidR="00CA41FF"/>
    <w:p w:rsidRDefault="00906F3E" w:rsidP="00906F3E" w:rsidR="00906F3E" w:rsidRPr="00906F3E">
      <w:pPr>
        <w:rPr>
          <w:b/>
        </w:rPr>
      </w:pPr>
      <w:r w:rsidRPr="00906F3E">
        <w:rPr>
          <w:b/>
        </w:rPr>
        <w:t xml:space="preserve">4. </w:t>
      </w:r>
      <w:r w:rsidR="00F51D42">
        <w:rPr>
          <w:b/>
        </w:rPr>
        <w:t>ETAŽA</w:t>
      </w:r>
      <w:r w:rsidRPr="00906F3E">
        <w:rPr>
          <w:b/>
        </w:rPr>
        <w:t xml:space="preserve">: 7/10000 </w:t>
      </w:r>
      <w:r>
        <w:rPr>
          <w:b/>
        </w:rPr>
        <w:t xml:space="preserve"> </w:t>
      </w:r>
      <w:r w:rsidRPr="00906F3E">
        <w:rPr>
          <w:b/>
        </w:rPr>
        <w:tab/>
      </w:r>
    </w:p>
    <w:p w:rsidRDefault="00906F3E" w:rsidP="00906F3E" w:rsidR="00906F3E">
      <w:r>
        <w:t>1. garažno parkirno mjesto  oznake P 4, u podrumu objekta S 4, neto korisne površine 8,91 m2, u etažnom elaboratu sve označeno zelenom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9. </w:t>
      </w:r>
      <w:r w:rsidR="00F51D42">
        <w:rPr>
          <w:b/>
        </w:rPr>
        <w:t>ETAŽA</w:t>
      </w:r>
      <w:r w:rsidRPr="00906F3E">
        <w:rPr>
          <w:b/>
        </w:rPr>
        <w:t xml:space="preserve">: 5/10000 </w:t>
      </w:r>
      <w:r>
        <w:rPr>
          <w:b/>
        </w:rPr>
        <w:t xml:space="preserve"> </w:t>
      </w:r>
      <w:r w:rsidRPr="00906F3E">
        <w:rPr>
          <w:b/>
        </w:rPr>
        <w:tab/>
      </w:r>
    </w:p>
    <w:p w:rsidRDefault="00906F3E" w:rsidP="00906F3E" w:rsidR="00906F3E">
      <w:r>
        <w:t>1. garažno parkirno mjesto oznake P 9, u podrumu objekta S 4, neto korisne površine 7,41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10. </w:t>
      </w:r>
      <w:r w:rsidR="00F51D42">
        <w:rPr>
          <w:b/>
        </w:rPr>
        <w:t>ETAŽA</w:t>
      </w:r>
      <w:r w:rsidRPr="00906F3E">
        <w:rPr>
          <w:b/>
        </w:rPr>
        <w:t xml:space="preserve">: 7/10000 </w:t>
      </w:r>
      <w:r>
        <w:rPr>
          <w:b/>
        </w:rPr>
        <w:t xml:space="preserve"> </w:t>
      </w:r>
      <w:r w:rsidRPr="00906F3E">
        <w:rPr>
          <w:b/>
        </w:rPr>
        <w:tab/>
      </w:r>
      <w:r w:rsidRPr="00906F3E">
        <w:rPr>
          <w:b/>
        </w:rPr>
        <w:tab/>
      </w:r>
    </w:p>
    <w:p w:rsidRDefault="00906F3E" w:rsidP="00906F3E" w:rsidR="00906F3E">
      <w:r>
        <w:t>1. garažno parkirno mjesto oznake P 10, u podrumu objekta S 4, neto korisne površine 9,94 m2, u etažnom elaboratu sve označeno plavom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11. </w:t>
      </w:r>
      <w:r w:rsidR="00F51D42">
        <w:rPr>
          <w:b/>
        </w:rPr>
        <w:t>ETAŽA</w:t>
      </w:r>
      <w:r w:rsidRPr="00906F3E">
        <w:rPr>
          <w:b/>
        </w:rPr>
        <w:t xml:space="preserve">: 6/10000 </w:t>
      </w:r>
      <w:r>
        <w:rPr>
          <w:b/>
        </w:rPr>
        <w:t xml:space="preserve"> </w:t>
      </w:r>
      <w:r w:rsidRPr="00906F3E">
        <w:rPr>
          <w:b/>
        </w:rPr>
        <w:tab/>
      </w:r>
    </w:p>
    <w:p w:rsidRDefault="00906F3E" w:rsidP="00906F3E" w:rsidR="00906F3E">
      <w:r>
        <w:t>1. garažno parkirno mjesto oznake P 11, u podrumu objekta S 4, neto korisne površine 8,90 m2, u etažnom elaboratu sve označeno žutom bojom</w:t>
      </w:r>
      <w:r>
        <w:tab/>
      </w:r>
      <w:r>
        <w:tab/>
      </w:r>
    </w:p>
    <w:p w:rsidRDefault="00906F3E" w:rsidP="00906F3E" w:rsidR="00906F3E">
      <w:r>
        <w:t xml:space="preserve"> </w:t>
      </w:r>
      <w:r>
        <w:tab/>
      </w:r>
    </w:p>
    <w:p w:rsidRDefault="001533FD" w:rsidP="00906F3E" w:rsidR="001533FD"/>
    <w:p w:rsidRDefault="00AF49E2" w:rsidP="00906F3E" w:rsidR="00AF49E2">
      <w:pPr>
        <w:rPr>
          <w:b/>
        </w:rPr>
      </w:pPr>
    </w:p>
    <w:p w:rsidRDefault="00AF49E2" w:rsidP="00906F3E" w:rsidR="00AF49E2">
      <w:pPr>
        <w:rPr>
          <w:b/>
        </w:rPr>
      </w:pPr>
    </w:p>
    <w:p w:rsidRDefault="00906F3E" w:rsidP="00906F3E" w:rsidR="00906F3E" w:rsidRPr="00906F3E">
      <w:pPr>
        <w:rPr>
          <w:b/>
        </w:rPr>
      </w:pPr>
      <w:r w:rsidRPr="00906F3E">
        <w:rPr>
          <w:b/>
        </w:rPr>
        <w:lastRenderedPageBreak/>
        <w:t xml:space="preserve">12. </w:t>
      </w:r>
      <w:r w:rsidR="00F51D42">
        <w:rPr>
          <w:b/>
        </w:rPr>
        <w:t>ETAŽA</w:t>
      </w:r>
      <w:r w:rsidRPr="00906F3E">
        <w:rPr>
          <w:b/>
        </w:rPr>
        <w:t xml:space="preserve">: 6/10000 </w:t>
      </w:r>
      <w:r>
        <w:rPr>
          <w:b/>
        </w:rPr>
        <w:t xml:space="preserve"> </w:t>
      </w:r>
      <w:r w:rsidRPr="00906F3E">
        <w:rPr>
          <w:b/>
        </w:rPr>
        <w:tab/>
      </w:r>
      <w:r w:rsidRPr="00906F3E">
        <w:rPr>
          <w:b/>
        </w:rPr>
        <w:tab/>
      </w:r>
    </w:p>
    <w:p w:rsidRDefault="00906F3E" w:rsidP="00906F3E" w:rsidR="00906F3E">
      <w:r>
        <w:t>1. garažno parkirno mjesto oznake P 12, u podrumu objekta S 4, neto korisne površine 8,90 m2, u etažnom elaboratu sve označeno zelenom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13. </w:t>
      </w:r>
      <w:r w:rsidR="00F51D42">
        <w:rPr>
          <w:b/>
        </w:rPr>
        <w:t>ETAŽA</w:t>
      </w:r>
      <w:r w:rsidRPr="00906F3E">
        <w:rPr>
          <w:b/>
        </w:rPr>
        <w:t xml:space="preserve">: 6/10000 </w:t>
      </w:r>
      <w:r>
        <w:rPr>
          <w:b/>
        </w:rPr>
        <w:t xml:space="preserve"> </w:t>
      </w:r>
      <w:r w:rsidRPr="00906F3E">
        <w:rPr>
          <w:b/>
        </w:rPr>
        <w:tab/>
      </w:r>
    </w:p>
    <w:p w:rsidRDefault="00906F3E" w:rsidP="00906F3E" w:rsidR="00906F3E">
      <w:r>
        <w:t>1. garažno parkirno mjesto oznake P 13, u podrumu objekta S 4, neto korisne površine 8,90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14. </w:t>
      </w:r>
      <w:r w:rsidR="00F51D42">
        <w:rPr>
          <w:b/>
        </w:rPr>
        <w:t>ETAŽA</w:t>
      </w:r>
      <w:r w:rsidRPr="00906F3E">
        <w:rPr>
          <w:b/>
        </w:rPr>
        <w:t xml:space="preserve">: 6/10000 </w:t>
      </w:r>
      <w:r>
        <w:rPr>
          <w:b/>
        </w:rPr>
        <w:t xml:space="preserve"> </w:t>
      </w:r>
      <w:r w:rsidRPr="00906F3E">
        <w:rPr>
          <w:b/>
        </w:rPr>
        <w:tab/>
      </w:r>
    </w:p>
    <w:p w:rsidRDefault="00906F3E" w:rsidP="00906F3E" w:rsidR="00906F3E">
      <w:r>
        <w:t>1. garažno parkirno mjesto oznake P 14, u podrumu objekta S 4, neto korisne površine 8,90 m2, u etažnom elaboratu sve označeno plavom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15. </w:t>
      </w:r>
      <w:r w:rsidR="00F51D42">
        <w:rPr>
          <w:b/>
        </w:rPr>
        <w:t>ETAŽA</w:t>
      </w:r>
      <w:r w:rsidRPr="00906F3E">
        <w:rPr>
          <w:b/>
        </w:rPr>
        <w:t xml:space="preserve">: 6/10000 </w:t>
      </w:r>
      <w:r>
        <w:rPr>
          <w:b/>
        </w:rPr>
        <w:t xml:space="preserve"> </w:t>
      </w:r>
      <w:r w:rsidRPr="00906F3E">
        <w:rPr>
          <w:b/>
        </w:rPr>
        <w:tab/>
      </w:r>
    </w:p>
    <w:p w:rsidRDefault="00906F3E" w:rsidP="00906F3E" w:rsidR="00906F3E">
      <w:r>
        <w:t>1. garažno parkirno mjesto oznake P 15, u podrumu objekta S 4, neto korisne površine 8,90 m2, u etažnom elaboratu sve označeno žutom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16. </w:t>
      </w:r>
      <w:r w:rsidR="00F51D42">
        <w:rPr>
          <w:b/>
        </w:rPr>
        <w:t>ETAŽA</w:t>
      </w:r>
      <w:r w:rsidRPr="00906F3E">
        <w:rPr>
          <w:b/>
        </w:rPr>
        <w:t xml:space="preserve">: 6/10000 </w:t>
      </w:r>
      <w:r>
        <w:rPr>
          <w:b/>
        </w:rPr>
        <w:t xml:space="preserve"> </w:t>
      </w:r>
      <w:r w:rsidRPr="00906F3E">
        <w:rPr>
          <w:b/>
        </w:rPr>
        <w:tab/>
      </w:r>
    </w:p>
    <w:p w:rsidRDefault="00906F3E" w:rsidP="00906F3E" w:rsidR="00906F3E">
      <w:r>
        <w:t>1. garažno parkirno mjesto oznake P 16, u podrumu objekta S 4, neto korisne površine 8,90 m2, u etažnom elaboratu sve označeno zelenom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17. </w:t>
      </w:r>
      <w:r w:rsidR="00F51D42">
        <w:rPr>
          <w:b/>
        </w:rPr>
        <w:t>ETAŽA</w:t>
      </w:r>
      <w:r w:rsidRPr="00906F3E">
        <w:rPr>
          <w:b/>
        </w:rPr>
        <w:t xml:space="preserve">: 6/10000 </w:t>
      </w:r>
      <w:r>
        <w:rPr>
          <w:b/>
        </w:rPr>
        <w:t xml:space="preserve"> </w:t>
      </w:r>
    </w:p>
    <w:p w:rsidRDefault="00906F3E" w:rsidP="00906F3E" w:rsidR="00906F3E">
      <w:r>
        <w:t>1. garažno parkirno mjesto oznake P 17, u podrumu objekta S 4, neto korisne površine 8,90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19. </w:t>
      </w:r>
      <w:r w:rsidR="00F51D42">
        <w:rPr>
          <w:b/>
        </w:rPr>
        <w:t>ETAŽA</w:t>
      </w:r>
      <w:r w:rsidRPr="00906F3E">
        <w:rPr>
          <w:b/>
        </w:rPr>
        <w:t xml:space="preserve">: 6/10000 </w:t>
      </w:r>
      <w:r>
        <w:rPr>
          <w:b/>
        </w:rPr>
        <w:t xml:space="preserve"> </w:t>
      </w:r>
    </w:p>
    <w:p w:rsidRDefault="00906F3E" w:rsidP="00906F3E" w:rsidR="00906F3E">
      <w:r>
        <w:t>1. garažno parkirno mjesto oznake P 19, u podrumu objekta S 4, neto korisne površine 8,90 m2, u etažnom elaboratu sve označeno žutom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23. </w:t>
      </w:r>
      <w:r w:rsidR="00F51D42">
        <w:rPr>
          <w:b/>
        </w:rPr>
        <w:t>ETAŽA</w:t>
      </w:r>
      <w:r w:rsidRPr="00906F3E">
        <w:rPr>
          <w:b/>
        </w:rPr>
        <w:t xml:space="preserve">: 7/10000 </w:t>
      </w:r>
      <w:r>
        <w:rPr>
          <w:b/>
        </w:rPr>
        <w:t xml:space="preserve"> </w:t>
      </w:r>
      <w:r w:rsidRPr="00906F3E">
        <w:rPr>
          <w:b/>
        </w:rPr>
        <w:tab/>
      </w:r>
    </w:p>
    <w:p w:rsidRDefault="00906F3E" w:rsidP="00906F3E" w:rsidR="00906F3E">
      <w:r>
        <w:t>1. garažno parkirno mjesto oznake P 23, u podrumu objekta S 4, neto korisne površine 8,98 m2, u etažnom elaboratu sve označeno žutom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24. </w:t>
      </w:r>
      <w:r w:rsidR="00F51D42">
        <w:rPr>
          <w:b/>
        </w:rPr>
        <w:t>ETAŽA</w:t>
      </w:r>
      <w:r w:rsidRPr="00906F3E">
        <w:rPr>
          <w:b/>
        </w:rPr>
        <w:t xml:space="preserve">: 7/10000 </w:t>
      </w:r>
      <w:r>
        <w:rPr>
          <w:b/>
        </w:rPr>
        <w:t xml:space="preserve"> </w:t>
      </w:r>
    </w:p>
    <w:p w:rsidRDefault="00906F3E" w:rsidP="00906F3E" w:rsidR="00906F3E">
      <w:r>
        <w:t>1. garažno parkirno mjesto oznake P 24, u podrumu objekta S 4, neto korisne površine 9,05 m2, u etažnom elaboratu sve označeno zelenom bojom</w:t>
      </w:r>
      <w:r>
        <w:tab/>
      </w:r>
      <w:r>
        <w:tab/>
      </w:r>
    </w:p>
    <w:p w:rsidRDefault="00906F3E" w:rsidP="00906F3E" w:rsidR="004C6314">
      <w:pPr>
        <w:rPr>
          <w:b/>
        </w:rPr>
      </w:pPr>
      <w:r>
        <w:t xml:space="preserve"> </w:t>
      </w:r>
      <w:r>
        <w:tab/>
      </w:r>
    </w:p>
    <w:p w:rsidRDefault="00906F3E" w:rsidP="00906F3E" w:rsidR="00906F3E" w:rsidRPr="00906F3E">
      <w:pPr>
        <w:rPr>
          <w:b/>
        </w:rPr>
      </w:pPr>
      <w:r w:rsidRPr="00906F3E">
        <w:rPr>
          <w:b/>
        </w:rPr>
        <w:t xml:space="preserve">25. </w:t>
      </w:r>
      <w:r w:rsidR="00F51D42">
        <w:rPr>
          <w:b/>
        </w:rPr>
        <w:t>ETAŽA</w:t>
      </w:r>
      <w:r w:rsidRPr="00906F3E">
        <w:rPr>
          <w:b/>
        </w:rPr>
        <w:t xml:space="preserve">: 6/10000 </w:t>
      </w:r>
      <w:r>
        <w:rPr>
          <w:b/>
        </w:rPr>
        <w:t xml:space="preserve"> </w:t>
      </w:r>
    </w:p>
    <w:p w:rsidRDefault="00906F3E" w:rsidP="00906F3E" w:rsidR="00906F3E">
      <w:r>
        <w:t>1. garažno parkirno mjesto oznake P 25, u podrumu objekta S 4, neto korisne površine 8,75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26. </w:t>
      </w:r>
      <w:r w:rsidR="00F51D42">
        <w:rPr>
          <w:b/>
        </w:rPr>
        <w:t>ETAŽA</w:t>
      </w:r>
      <w:r w:rsidRPr="00906F3E">
        <w:rPr>
          <w:b/>
        </w:rPr>
        <w:t xml:space="preserve">: 7/10000 </w:t>
      </w:r>
      <w:r>
        <w:rPr>
          <w:b/>
        </w:rPr>
        <w:t xml:space="preserve"> </w:t>
      </w:r>
      <w:r w:rsidRPr="00906F3E">
        <w:rPr>
          <w:b/>
        </w:rPr>
        <w:tab/>
      </w:r>
    </w:p>
    <w:p w:rsidRDefault="00906F3E" w:rsidP="00906F3E" w:rsidR="00906F3E">
      <w:r>
        <w:t>1. garažno parkirno mjesto oznake P 26, u podrumu objekta S 4, neto korisne površine 9,43 m2, u etažnom elaboratu sve označeno plavom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27. </w:t>
      </w:r>
      <w:r w:rsidR="00F51D42">
        <w:rPr>
          <w:b/>
        </w:rPr>
        <w:t>ETAŽA</w:t>
      </w:r>
      <w:r w:rsidRPr="00906F3E">
        <w:rPr>
          <w:b/>
        </w:rPr>
        <w:t xml:space="preserve">: 7/10000 </w:t>
      </w:r>
      <w:r>
        <w:rPr>
          <w:b/>
        </w:rPr>
        <w:t xml:space="preserve"> </w:t>
      </w:r>
    </w:p>
    <w:p w:rsidRDefault="00906F3E" w:rsidP="00906F3E" w:rsidR="00906F3E">
      <w:r>
        <w:t>1. garažno parkirno mjesto oznake P 27, u podrumu objekta S 4, neto korisne površine 10,16 m2, u etažnom elaboratu sve označeno žutom bojom</w:t>
      </w:r>
      <w:r>
        <w:tab/>
      </w:r>
      <w:r>
        <w:tab/>
      </w:r>
    </w:p>
    <w:p w:rsidRDefault="00906F3E" w:rsidP="00906F3E" w:rsidR="00906F3E">
      <w:r>
        <w:t xml:space="preserve"> </w:t>
      </w:r>
      <w:r>
        <w:tab/>
      </w:r>
    </w:p>
    <w:p w:rsidRDefault="00AF49E2" w:rsidP="00906F3E" w:rsidR="00AF49E2">
      <w:pPr>
        <w:rPr>
          <w:b/>
        </w:rPr>
      </w:pPr>
    </w:p>
    <w:p w:rsidRDefault="00AF49E2" w:rsidP="00906F3E" w:rsidR="00AF49E2">
      <w:pPr>
        <w:rPr>
          <w:b/>
        </w:rPr>
      </w:pPr>
    </w:p>
    <w:p w:rsidRDefault="00906F3E" w:rsidP="00906F3E" w:rsidR="00906F3E" w:rsidRPr="00906F3E">
      <w:pPr>
        <w:rPr>
          <w:b/>
        </w:rPr>
      </w:pPr>
      <w:r w:rsidRPr="00906F3E">
        <w:rPr>
          <w:b/>
        </w:rPr>
        <w:lastRenderedPageBreak/>
        <w:t xml:space="preserve">28. </w:t>
      </w:r>
      <w:r w:rsidR="00F51D42">
        <w:rPr>
          <w:b/>
        </w:rPr>
        <w:t>ETAŽA</w:t>
      </w:r>
      <w:r w:rsidRPr="00906F3E">
        <w:rPr>
          <w:b/>
        </w:rPr>
        <w:t xml:space="preserve">: 8/10000 </w:t>
      </w:r>
      <w:r>
        <w:rPr>
          <w:b/>
        </w:rPr>
        <w:t xml:space="preserve"> </w:t>
      </w:r>
      <w:r w:rsidRPr="00906F3E">
        <w:rPr>
          <w:b/>
        </w:rPr>
        <w:tab/>
      </w:r>
      <w:r w:rsidRPr="00906F3E">
        <w:rPr>
          <w:b/>
        </w:rPr>
        <w:tab/>
      </w:r>
    </w:p>
    <w:p w:rsidRDefault="00906F3E" w:rsidP="00906F3E" w:rsidR="00906F3E">
      <w:r>
        <w:t>1. garažno parkirno mjesto oznake P 28, u podrumu objekta S 4, neto korisne površine 10,75 m2, u etažnom elaboratu sve označeno zelenom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29. </w:t>
      </w:r>
      <w:r w:rsidR="00F51D42">
        <w:rPr>
          <w:b/>
        </w:rPr>
        <w:t>ETAŽA</w:t>
      </w:r>
      <w:r w:rsidRPr="00906F3E">
        <w:rPr>
          <w:b/>
        </w:rPr>
        <w:t xml:space="preserve">: 7/10000 </w:t>
      </w:r>
      <w:r>
        <w:rPr>
          <w:b/>
        </w:rPr>
        <w:t xml:space="preserve"> </w:t>
      </w:r>
    </w:p>
    <w:p w:rsidRDefault="00906F3E" w:rsidP="00906F3E" w:rsidR="00906F3E">
      <w:r>
        <w:t>1. garažno parkirno mjesto oznake P 29, u podrumu objekta S 4, neto korisne površine 9,20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30. </w:t>
      </w:r>
      <w:r w:rsidR="00F51D42">
        <w:rPr>
          <w:b/>
        </w:rPr>
        <w:t>ETAŽA</w:t>
      </w:r>
      <w:r w:rsidRPr="00906F3E">
        <w:rPr>
          <w:b/>
        </w:rPr>
        <w:t xml:space="preserve">: 6/10000 </w:t>
      </w:r>
      <w:r>
        <w:rPr>
          <w:b/>
        </w:rPr>
        <w:t xml:space="preserve"> </w:t>
      </w:r>
    </w:p>
    <w:p w:rsidRDefault="00906F3E" w:rsidP="00906F3E" w:rsidR="00906F3E">
      <w:r>
        <w:t>1. garažno parkirno mjesto oznake P 30, u podrumu objekta S 4, neto korisne površine 8,71 m2, u etažnom elaboratu sve označeno plavom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31. </w:t>
      </w:r>
      <w:r w:rsidR="00F51D42">
        <w:rPr>
          <w:b/>
        </w:rPr>
        <w:t>ETAŽA</w:t>
      </w:r>
      <w:r w:rsidRPr="00906F3E">
        <w:rPr>
          <w:b/>
        </w:rPr>
        <w:t xml:space="preserve">: 7/10000 </w:t>
      </w:r>
      <w:r>
        <w:rPr>
          <w:b/>
        </w:rPr>
        <w:t xml:space="preserve"> </w:t>
      </w:r>
    </w:p>
    <w:p w:rsidRDefault="00906F3E" w:rsidP="00906F3E" w:rsidR="00906F3E">
      <w:r>
        <w:t>1. garažno parkirno mjesto oznake P 31, u podrumu objekta S 4, neto korisne površine 10,13 m2, u etažnom elaboratu sve označeno žutom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33. </w:t>
      </w:r>
      <w:r w:rsidR="00F51D42">
        <w:rPr>
          <w:b/>
        </w:rPr>
        <w:t>ETAŽA</w:t>
      </w:r>
      <w:r w:rsidRPr="00906F3E">
        <w:rPr>
          <w:b/>
        </w:rPr>
        <w:t xml:space="preserve">: 6/10000 </w:t>
      </w:r>
      <w:r>
        <w:rPr>
          <w:b/>
        </w:rPr>
        <w:t xml:space="preserve"> </w:t>
      </w:r>
    </w:p>
    <w:p w:rsidRDefault="00906F3E" w:rsidP="00906F3E" w:rsidR="00906F3E">
      <w:r>
        <w:t>1. garažno parkirno mjesto oznake P 33, u podrumu objekta S 4, neto korisne površine 8,71 m2, u etažnom elaboratu sve označeno crvenom bojom</w:t>
      </w:r>
      <w:r>
        <w:tab/>
      </w:r>
      <w:r>
        <w:tab/>
      </w:r>
    </w:p>
    <w:p w:rsidRDefault="00906F3E" w:rsidP="00906F3E" w:rsidR="002C1365" w:rsidRPr="004C6314">
      <w:r>
        <w:t xml:space="preserve"> </w:t>
      </w:r>
      <w:r>
        <w:tab/>
      </w:r>
    </w:p>
    <w:p w:rsidRDefault="00906F3E" w:rsidP="00906F3E" w:rsidR="00906F3E" w:rsidRPr="00906F3E">
      <w:pPr>
        <w:rPr>
          <w:b/>
        </w:rPr>
      </w:pPr>
      <w:r w:rsidRPr="00906F3E">
        <w:rPr>
          <w:b/>
        </w:rPr>
        <w:t xml:space="preserve">34. </w:t>
      </w:r>
      <w:r w:rsidR="00F51D42">
        <w:rPr>
          <w:b/>
        </w:rPr>
        <w:t>ETAŽA</w:t>
      </w:r>
      <w:r w:rsidRPr="00906F3E">
        <w:rPr>
          <w:b/>
        </w:rPr>
        <w:t xml:space="preserve">: 7/10000 </w:t>
      </w:r>
      <w:r>
        <w:rPr>
          <w:b/>
        </w:rPr>
        <w:t xml:space="preserve"> </w:t>
      </w:r>
    </w:p>
    <w:p w:rsidRDefault="00906F3E" w:rsidP="00906F3E" w:rsidR="00906F3E">
      <w:r>
        <w:t>1. garažno parkirno mjesto oznake P 34, u podrumu objekta S 4, neto korisne površine 9,24 m2, u etažnom elaboratu sve označeno plavom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36. </w:t>
      </w:r>
      <w:r w:rsidR="00F51D42">
        <w:rPr>
          <w:b/>
        </w:rPr>
        <w:t>ETAŽA</w:t>
      </w:r>
      <w:r w:rsidRPr="00906F3E">
        <w:rPr>
          <w:b/>
        </w:rPr>
        <w:t xml:space="preserve">: 7/10000 </w:t>
      </w:r>
      <w:r>
        <w:rPr>
          <w:b/>
        </w:rPr>
        <w:t xml:space="preserve"> </w:t>
      </w:r>
    </w:p>
    <w:p w:rsidRDefault="00906F3E" w:rsidP="00906F3E" w:rsidR="00906F3E">
      <w:r>
        <w:t>1. garažno parkirno mjesto oznake P 36, u podrumu objekta S 4, neto korisne površine 10,16 m2, u etažnom elaboratu sve označeno zelenom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37. </w:t>
      </w:r>
      <w:r w:rsidR="00F51D42">
        <w:rPr>
          <w:b/>
        </w:rPr>
        <w:t>ETAŽA</w:t>
      </w:r>
      <w:r w:rsidRPr="00906F3E">
        <w:rPr>
          <w:b/>
        </w:rPr>
        <w:t xml:space="preserve">: 7/10000 </w:t>
      </w:r>
      <w:r>
        <w:rPr>
          <w:b/>
        </w:rPr>
        <w:t xml:space="preserve"> </w:t>
      </w:r>
      <w:r w:rsidRPr="00906F3E">
        <w:rPr>
          <w:b/>
        </w:rPr>
        <w:tab/>
      </w:r>
    </w:p>
    <w:p w:rsidRDefault="00906F3E" w:rsidP="00906F3E" w:rsidR="00906F3E">
      <w:r>
        <w:t>1. garažno parkirno mjesto oznake P 37, u podrumu objekta S 4, neto korisne površine 8,93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39. </w:t>
      </w:r>
      <w:r w:rsidR="00F51D42">
        <w:rPr>
          <w:b/>
        </w:rPr>
        <w:t>ETAŽA</w:t>
      </w:r>
      <w:r w:rsidRPr="00906F3E">
        <w:rPr>
          <w:b/>
        </w:rPr>
        <w:t xml:space="preserve">: 6/10000 </w:t>
      </w:r>
      <w:r>
        <w:rPr>
          <w:b/>
        </w:rPr>
        <w:t xml:space="preserve"> </w:t>
      </w:r>
    </w:p>
    <w:p w:rsidRDefault="00906F3E" w:rsidP="00906F3E" w:rsidR="00906F3E">
      <w:r>
        <w:t>1. garažno parkirno mjesto oznake P 39, u podrumu objekta S 4, neto korisne površine 8,90 m2, u etažnom elaboratu sve označeno žutom bojom</w:t>
      </w:r>
      <w:r>
        <w:tab/>
      </w:r>
      <w:r>
        <w:tab/>
      </w:r>
    </w:p>
    <w:p w:rsidRDefault="00906F3E" w:rsidP="00906F3E" w:rsidR="004C6314">
      <w:pPr>
        <w:rPr>
          <w:b/>
        </w:rPr>
      </w:pPr>
      <w:r>
        <w:t xml:space="preserve"> </w:t>
      </w:r>
      <w:r>
        <w:tab/>
      </w:r>
    </w:p>
    <w:p w:rsidRDefault="00906F3E" w:rsidP="00906F3E" w:rsidR="00906F3E" w:rsidRPr="00906F3E">
      <w:pPr>
        <w:rPr>
          <w:b/>
        </w:rPr>
      </w:pPr>
      <w:r w:rsidRPr="00906F3E">
        <w:rPr>
          <w:b/>
        </w:rPr>
        <w:t xml:space="preserve">40. </w:t>
      </w:r>
      <w:r w:rsidR="00F51D42">
        <w:rPr>
          <w:b/>
        </w:rPr>
        <w:t>ETAŽA</w:t>
      </w:r>
      <w:r w:rsidRPr="00906F3E">
        <w:rPr>
          <w:b/>
        </w:rPr>
        <w:t xml:space="preserve">: 7/10000 </w:t>
      </w:r>
      <w:r>
        <w:rPr>
          <w:b/>
        </w:rPr>
        <w:t xml:space="preserve"> </w:t>
      </w:r>
    </w:p>
    <w:p w:rsidRDefault="00906F3E" w:rsidP="00906F3E" w:rsidR="00906F3E">
      <w:r>
        <w:t>1. garažno parkirno mjesto oznake P 40, u podrumu objekta S 4, neto korisne površine 8,91 m2, u etažnom elaboratu sve označeno zelenom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41. </w:t>
      </w:r>
      <w:r w:rsidR="00F51D42">
        <w:rPr>
          <w:b/>
        </w:rPr>
        <w:t>ETAŽA</w:t>
      </w:r>
      <w:r w:rsidRPr="00906F3E">
        <w:rPr>
          <w:b/>
        </w:rPr>
        <w:t xml:space="preserve">: 6/10000 </w:t>
      </w:r>
      <w:r>
        <w:rPr>
          <w:b/>
        </w:rPr>
        <w:t xml:space="preserve"> </w:t>
      </w:r>
    </w:p>
    <w:p w:rsidRDefault="00906F3E" w:rsidP="00906F3E" w:rsidR="00906F3E">
      <w:r>
        <w:t>1. garažno parkirno mjesto oznake P 41, u podrumu objekta S 4, neto korisne površine 8,90 m2, u etažnom elaboratu sve označeno crvenom bojom</w:t>
      </w:r>
      <w:r>
        <w:tab/>
      </w:r>
      <w:r>
        <w:tab/>
      </w:r>
    </w:p>
    <w:p w:rsidRDefault="00906F3E" w:rsidP="00906F3E" w:rsidR="00906F3E">
      <w:r>
        <w:t xml:space="preserve"> </w:t>
      </w:r>
      <w:r>
        <w:tab/>
      </w:r>
    </w:p>
    <w:p w:rsidRDefault="00906F3E" w:rsidP="00906F3E" w:rsidR="00906F3E" w:rsidRPr="00906F3E">
      <w:pPr>
        <w:rPr>
          <w:b/>
        </w:rPr>
      </w:pPr>
      <w:r w:rsidRPr="00906F3E">
        <w:rPr>
          <w:b/>
        </w:rPr>
        <w:t xml:space="preserve">43. </w:t>
      </w:r>
      <w:r w:rsidR="00F51D42">
        <w:rPr>
          <w:b/>
        </w:rPr>
        <w:t>ETAŽA</w:t>
      </w:r>
      <w:r w:rsidRPr="00906F3E">
        <w:rPr>
          <w:b/>
        </w:rPr>
        <w:t xml:space="preserve">: 6/10000 </w:t>
      </w:r>
      <w:r>
        <w:rPr>
          <w:b/>
        </w:rPr>
        <w:t xml:space="preserve"> </w:t>
      </w:r>
    </w:p>
    <w:p w:rsidRDefault="00906F3E" w:rsidP="00906F3E" w:rsidR="00906F3E">
      <w:r>
        <w:t>1. garažno parkirno mjesto oznake P 43, u podrumu objekta S 4, neto korisne površine 8,90 m2, u etažnom elaboratu sve označeno žutom bojom</w:t>
      </w:r>
      <w:r>
        <w:tab/>
      </w:r>
      <w:r>
        <w:tab/>
      </w:r>
    </w:p>
    <w:p w:rsidRDefault="00906F3E" w:rsidP="00906F3E" w:rsidR="00906F3E">
      <w:r>
        <w:t xml:space="preserve"> </w:t>
      </w:r>
      <w:r>
        <w:tab/>
      </w:r>
    </w:p>
    <w:p w:rsidRDefault="00AF49E2" w:rsidP="00906F3E" w:rsidR="00AF49E2">
      <w:pPr>
        <w:rPr>
          <w:b/>
        </w:rPr>
      </w:pPr>
    </w:p>
    <w:p w:rsidRDefault="00AF49E2" w:rsidP="00906F3E" w:rsidR="00AF49E2">
      <w:pPr>
        <w:rPr>
          <w:b/>
        </w:rPr>
      </w:pPr>
    </w:p>
    <w:p w:rsidRDefault="00906F3E" w:rsidP="00906F3E" w:rsidR="00906F3E" w:rsidRPr="00E071D9">
      <w:pPr>
        <w:rPr>
          <w:b/>
        </w:rPr>
      </w:pPr>
      <w:r w:rsidRPr="00E071D9">
        <w:rPr>
          <w:b/>
        </w:rPr>
        <w:lastRenderedPageBreak/>
        <w:t xml:space="preserve">45. </w:t>
      </w:r>
      <w:r w:rsidR="00F51D42">
        <w:rPr>
          <w:b/>
        </w:rPr>
        <w:t>ETAŽA</w:t>
      </w:r>
      <w:r w:rsidRPr="00E071D9">
        <w:rPr>
          <w:b/>
        </w:rPr>
        <w:t xml:space="preserve">: 7/10000 </w:t>
      </w:r>
      <w:r w:rsidR="00E071D9">
        <w:rPr>
          <w:b/>
        </w:rPr>
        <w:t xml:space="preserve"> </w:t>
      </w:r>
    </w:p>
    <w:p w:rsidRDefault="00906F3E" w:rsidP="00906F3E" w:rsidR="00906F3E">
      <w:r>
        <w:t>1. garažno parkirno mjesto oznake P 45, u podrumu objekta S 4, neto korisne površine 10,10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46. </w:t>
      </w:r>
      <w:r w:rsidR="00F51D42">
        <w:rPr>
          <w:b/>
        </w:rPr>
        <w:t>ETAŽA</w:t>
      </w:r>
      <w:r w:rsidRPr="00E071D9">
        <w:rPr>
          <w:b/>
        </w:rPr>
        <w:t xml:space="preserve">: 7/10000 </w:t>
      </w:r>
      <w:r w:rsidR="00E071D9">
        <w:rPr>
          <w:b/>
        </w:rPr>
        <w:t xml:space="preserve"> </w:t>
      </w:r>
      <w:r w:rsidRPr="00E071D9">
        <w:rPr>
          <w:b/>
        </w:rPr>
        <w:tab/>
      </w:r>
      <w:r w:rsidRPr="00E071D9">
        <w:rPr>
          <w:b/>
        </w:rPr>
        <w:tab/>
      </w:r>
    </w:p>
    <w:p w:rsidRDefault="00906F3E" w:rsidP="00906F3E" w:rsidR="00906F3E">
      <w:r>
        <w:t>1. garažno parkirno mjesto oznake P 46, u podrumu objekta S 4, neto korisne površine 8,91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47. </w:t>
      </w:r>
      <w:r w:rsidR="00F51D42">
        <w:rPr>
          <w:b/>
        </w:rPr>
        <w:t>ETAŽA</w:t>
      </w:r>
      <w:r w:rsidRPr="00E071D9">
        <w:rPr>
          <w:b/>
        </w:rPr>
        <w:t xml:space="preserve">: 7/10000 </w:t>
      </w:r>
      <w:r w:rsidR="00E071D9">
        <w:rPr>
          <w:b/>
        </w:rPr>
        <w:t xml:space="preserve"> </w:t>
      </w:r>
    </w:p>
    <w:p w:rsidRDefault="00906F3E" w:rsidP="00906F3E" w:rsidR="00906F3E">
      <w:r>
        <w:t>1. garažno parkirno mjesto oznake P 47, u podrumu objekta S 4, neto korisne površine 8,91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49. </w:t>
      </w:r>
      <w:r w:rsidR="00F51D42">
        <w:rPr>
          <w:b/>
        </w:rPr>
        <w:t>ETAŽA</w:t>
      </w:r>
      <w:r w:rsidRPr="00E071D9">
        <w:rPr>
          <w:b/>
        </w:rPr>
        <w:t xml:space="preserve">: 8/10000 </w:t>
      </w:r>
      <w:r w:rsidR="00E071D9">
        <w:rPr>
          <w:b/>
        </w:rPr>
        <w:t xml:space="preserve"> </w:t>
      </w:r>
    </w:p>
    <w:p w:rsidRDefault="00906F3E" w:rsidP="00906F3E" w:rsidR="00906F3E">
      <w:r>
        <w:t>1. garažno parkirno mjesto oznake P 49, u podrumu objekta S 4, neto korisne površine 11,05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50. </w:t>
      </w:r>
      <w:r w:rsidR="00F51D42">
        <w:rPr>
          <w:b/>
        </w:rPr>
        <w:t>ETAŽA</w:t>
      </w:r>
      <w:r w:rsidRPr="00E071D9">
        <w:rPr>
          <w:b/>
        </w:rPr>
        <w:t xml:space="preserve">: 8/10000 </w:t>
      </w:r>
      <w:r w:rsidR="00E071D9">
        <w:rPr>
          <w:b/>
        </w:rPr>
        <w:t xml:space="preserve"> </w:t>
      </w:r>
      <w:r w:rsidRPr="00E071D9">
        <w:rPr>
          <w:b/>
        </w:rPr>
        <w:tab/>
      </w:r>
    </w:p>
    <w:p w:rsidRDefault="00906F3E" w:rsidP="00906F3E" w:rsidR="00906F3E">
      <w:r>
        <w:t>1. garažno parkirno mjesto oznake P 50, u podrumu objekta S 4, neto korisne površine 11,34 m2, u etažnom elaboratu sve označeno plavom bojom</w:t>
      </w:r>
      <w:r>
        <w:tab/>
      </w:r>
      <w:r>
        <w:tab/>
      </w:r>
    </w:p>
    <w:p w:rsidRDefault="00E071D9" w:rsidP="00906F3E" w:rsidR="002C1365" w:rsidRPr="004C6314">
      <w:r>
        <w:t xml:space="preserve"> </w:t>
      </w:r>
      <w:r w:rsidR="00906F3E">
        <w:tab/>
      </w:r>
    </w:p>
    <w:p w:rsidRDefault="00906F3E" w:rsidP="00906F3E" w:rsidR="00906F3E" w:rsidRPr="00E071D9">
      <w:pPr>
        <w:rPr>
          <w:b/>
        </w:rPr>
      </w:pPr>
      <w:r w:rsidRPr="00E071D9">
        <w:rPr>
          <w:b/>
        </w:rPr>
        <w:t xml:space="preserve">51. </w:t>
      </w:r>
      <w:r w:rsidR="00F51D42">
        <w:rPr>
          <w:b/>
        </w:rPr>
        <w:t>ETAŽA</w:t>
      </w:r>
      <w:r w:rsidRPr="00E071D9">
        <w:rPr>
          <w:b/>
        </w:rPr>
        <w:t xml:space="preserve">: 6/10000 </w:t>
      </w:r>
      <w:r w:rsidR="00E071D9">
        <w:rPr>
          <w:b/>
        </w:rPr>
        <w:t xml:space="preserve"> </w:t>
      </w:r>
      <w:r w:rsidRPr="00E071D9">
        <w:rPr>
          <w:b/>
        </w:rPr>
        <w:tab/>
      </w:r>
    </w:p>
    <w:p w:rsidRDefault="00906F3E" w:rsidP="00906F3E" w:rsidR="00906F3E">
      <w:r>
        <w:t>1. garažno parkirno mjesto oznake P 51, u podrumu objekta S 4, neto korisne površine 8,90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52. </w:t>
      </w:r>
      <w:r w:rsidR="00F51D42">
        <w:rPr>
          <w:b/>
        </w:rPr>
        <w:t>ETAŽA</w:t>
      </w:r>
      <w:r w:rsidRPr="00E071D9">
        <w:rPr>
          <w:b/>
        </w:rPr>
        <w:t xml:space="preserve">: 7/10000 </w:t>
      </w:r>
      <w:r w:rsidR="00E071D9">
        <w:rPr>
          <w:b/>
        </w:rPr>
        <w:t xml:space="preserve"> </w:t>
      </w:r>
    </w:p>
    <w:p w:rsidRDefault="00906F3E" w:rsidP="00906F3E" w:rsidR="00906F3E">
      <w:r>
        <w:t>1. garažno parkirno mjesto oznake P 52, u podrumu objekta S 4, neto korisne površine 8,91 m2, u etažnom elaboratu sve označeno zelenom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53. </w:t>
      </w:r>
      <w:r w:rsidR="00F51D42">
        <w:rPr>
          <w:b/>
        </w:rPr>
        <w:t>ETAŽA</w:t>
      </w:r>
      <w:r w:rsidRPr="00E071D9">
        <w:rPr>
          <w:b/>
        </w:rPr>
        <w:t xml:space="preserve">: 7/10000 </w:t>
      </w:r>
      <w:r w:rsidR="00E071D9">
        <w:rPr>
          <w:b/>
        </w:rPr>
        <w:t xml:space="preserve"> </w:t>
      </w:r>
    </w:p>
    <w:p w:rsidRDefault="00906F3E" w:rsidP="00906F3E" w:rsidR="00906F3E">
      <w:r>
        <w:t>1. garažno parkirno mjesto oznake P 53, u podrumu objekta S 4, neto korisne površine 8,91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54. </w:t>
      </w:r>
      <w:r w:rsidR="00F51D42">
        <w:rPr>
          <w:b/>
        </w:rPr>
        <w:t>ETAŽA</w:t>
      </w:r>
      <w:r w:rsidRPr="00E071D9">
        <w:rPr>
          <w:b/>
        </w:rPr>
        <w:t xml:space="preserve">: 9/10000 </w:t>
      </w:r>
      <w:r w:rsidR="00E071D9">
        <w:rPr>
          <w:b/>
        </w:rPr>
        <w:t xml:space="preserve"> </w:t>
      </w:r>
    </w:p>
    <w:p w:rsidRDefault="00906F3E" w:rsidP="00906F3E" w:rsidR="00906F3E">
      <w:r>
        <w:t>1. garažno parkirno mjesto oznake P 54, u podrumu objekta S 4, neto korisne površine 12,06 m2, u etažnom elaboratu sve označeno plavom bojom</w:t>
      </w:r>
      <w:r>
        <w:tab/>
      </w:r>
      <w:r>
        <w:tab/>
      </w:r>
    </w:p>
    <w:p w:rsidRDefault="00E071D9" w:rsidP="00906F3E" w:rsidR="004C6314">
      <w:pPr>
        <w:rPr>
          <w:b/>
        </w:rPr>
      </w:pPr>
      <w:r>
        <w:t xml:space="preserve"> </w:t>
      </w:r>
      <w:r w:rsidR="00906F3E">
        <w:tab/>
      </w:r>
    </w:p>
    <w:p w:rsidRDefault="00906F3E" w:rsidP="00906F3E" w:rsidR="00906F3E" w:rsidRPr="00E071D9">
      <w:pPr>
        <w:rPr>
          <w:b/>
        </w:rPr>
      </w:pPr>
      <w:r w:rsidRPr="00E071D9">
        <w:rPr>
          <w:b/>
        </w:rPr>
        <w:t xml:space="preserve">55. </w:t>
      </w:r>
      <w:r w:rsidR="00F51D42">
        <w:rPr>
          <w:b/>
        </w:rPr>
        <w:t>ETAŽA</w:t>
      </w:r>
      <w:r w:rsidRPr="00E071D9">
        <w:rPr>
          <w:b/>
        </w:rPr>
        <w:t xml:space="preserve">: 7/10000 </w:t>
      </w:r>
      <w:r w:rsidR="00E071D9">
        <w:rPr>
          <w:b/>
        </w:rPr>
        <w:t xml:space="preserve"> </w:t>
      </w:r>
    </w:p>
    <w:p w:rsidRDefault="00906F3E" w:rsidP="00906F3E" w:rsidR="00906F3E">
      <w:r>
        <w:t>1. garažno parkirno mjesto oznake P 55, u podrumu objekta S 4, neto korisne površine 9,75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56. </w:t>
      </w:r>
      <w:r w:rsidR="00F51D42">
        <w:rPr>
          <w:b/>
        </w:rPr>
        <w:t>ETAŽA</w:t>
      </w:r>
      <w:r w:rsidRPr="00E071D9">
        <w:rPr>
          <w:b/>
        </w:rPr>
        <w:t xml:space="preserve">: 6/10000 </w:t>
      </w:r>
      <w:r w:rsidR="00E071D9">
        <w:rPr>
          <w:b/>
        </w:rPr>
        <w:t xml:space="preserve"> </w:t>
      </w:r>
    </w:p>
    <w:p w:rsidRDefault="00906F3E" w:rsidP="00906F3E" w:rsidR="00906F3E">
      <w:r>
        <w:t>1. garažno parkirno mjesto oznake P 56, u podrumu objekta S 4, neto korisne površine 8,90 m2, u etažnom elaboratu sve označeno zelenom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57. </w:t>
      </w:r>
      <w:r w:rsidR="00F51D42">
        <w:rPr>
          <w:b/>
        </w:rPr>
        <w:t>ETAŽA</w:t>
      </w:r>
      <w:r w:rsidRPr="00E071D9">
        <w:rPr>
          <w:b/>
        </w:rPr>
        <w:t xml:space="preserve">: 6/10000 </w:t>
      </w:r>
      <w:r w:rsidR="00E071D9">
        <w:rPr>
          <w:b/>
        </w:rPr>
        <w:t xml:space="preserve"> </w:t>
      </w:r>
    </w:p>
    <w:p w:rsidRDefault="00906F3E" w:rsidP="00906F3E" w:rsidR="00906F3E">
      <w:r>
        <w:t>1. garažno parkirno mjesto oznake P 57, u podrumu objekta S 4, neto korisne površine 8,90 m2, u etažnom elaboratu sve označeno crvenom bojom</w:t>
      </w:r>
      <w:r>
        <w:tab/>
      </w:r>
      <w:r>
        <w:tab/>
      </w:r>
    </w:p>
    <w:p w:rsidRDefault="00E071D9" w:rsidP="00906F3E" w:rsidR="00906F3E">
      <w:r>
        <w:t xml:space="preserve"> </w:t>
      </w:r>
      <w:r w:rsidR="00906F3E">
        <w:tab/>
      </w:r>
    </w:p>
    <w:p w:rsidRDefault="00AF49E2" w:rsidP="00906F3E" w:rsidR="00AF49E2">
      <w:pPr>
        <w:rPr>
          <w:b/>
        </w:rPr>
      </w:pPr>
    </w:p>
    <w:p w:rsidRDefault="00AF49E2" w:rsidP="00906F3E" w:rsidR="00AF49E2">
      <w:pPr>
        <w:rPr>
          <w:b/>
        </w:rPr>
      </w:pPr>
    </w:p>
    <w:p w:rsidRDefault="00906F3E" w:rsidP="00906F3E" w:rsidR="00906F3E" w:rsidRPr="00E071D9">
      <w:pPr>
        <w:rPr>
          <w:b/>
        </w:rPr>
      </w:pPr>
      <w:r w:rsidRPr="00E071D9">
        <w:rPr>
          <w:b/>
        </w:rPr>
        <w:lastRenderedPageBreak/>
        <w:t xml:space="preserve">58. </w:t>
      </w:r>
      <w:r w:rsidR="00F51D42">
        <w:rPr>
          <w:b/>
        </w:rPr>
        <w:t>ETAŽA</w:t>
      </w:r>
      <w:r w:rsidRPr="00E071D9">
        <w:rPr>
          <w:b/>
        </w:rPr>
        <w:t xml:space="preserve">: 7/10000 </w:t>
      </w:r>
      <w:r w:rsidR="00E071D9">
        <w:rPr>
          <w:b/>
        </w:rPr>
        <w:t xml:space="preserve"> </w:t>
      </w:r>
      <w:r w:rsidRPr="00E071D9">
        <w:rPr>
          <w:b/>
        </w:rPr>
        <w:tab/>
      </w:r>
    </w:p>
    <w:p w:rsidRDefault="00906F3E" w:rsidP="00906F3E" w:rsidR="00906F3E">
      <w:r>
        <w:t>1. garažno parkirno mjesto oznake P 58, u podrumu objekta S 4, neto korisne površine 8,91 m2, u etažnom elaboratu sve označeno  plavom bojom</w:t>
      </w:r>
      <w:r>
        <w:tab/>
      </w:r>
      <w:r>
        <w:tab/>
      </w:r>
    </w:p>
    <w:p w:rsidRDefault="00E071D9" w:rsidP="00906F3E" w:rsidR="00E071D9">
      <w:r>
        <w:t xml:space="preserve">  </w:t>
      </w:r>
    </w:p>
    <w:p w:rsidRDefault="00906F3E" w:rsidP="00906F3E" w:rsidR="00906F3E" w:rsidRPr="00E071D9">
      <w:pPr>
        <w:rPr>
          <w:b/>
        </w:rPr>
      </w:pPr>
      <w:r w:rsidRPr="00E071D9">
        <w:rPr>
          <w:b/>
        </w:rPr>
        <w:t xml:space="preserve">59. </w:t>
      </w:r>
      <w:r w:rsidR="00F51D42">
        <w:rPr>
          <w:b/>
        </w:rPr>
        <w:t>ETAŽA</w:t>
      </w:r>
      <w:r w:rsidRPr="00E071D9">
        <w:rPr>
          <w:b/>
        </w:rPr>
        <w:t xml:space="preserve">: 7/10000 </w:t>
      </w:r>
      <w:r w:rsidR="00E071D9">
        <w:rPr>
          <w:b/>
        </w:rPr>
        <w:t xml:space="preserve"> </w:t>
      </w:r>
      <w:r w:rsidRPr="00E071D9">
        <w:rPr>
          <w:b/>
        </w:rPr>
        <w:tab/>
      </w:r>
    </w:p>
    <w:p w:rsidRDefault="00906F3E" w:rsidP="00906F3E" w:rsidR="00906F3E">
      <w:r>
        <w:t>1. garažno parkirno mjesto oznake P 59, u podrumu objekta S 4, neto korisne površine 10,00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62. </w:t>
      </w:r>
      <w:r w:rsidR="00F51D42">
        <w:rPr>
          <w:b/>
        </w:rPr>
        <w:t>ETAŽA</w:t>
      </w:r>
      <w:r w:rsidRPr="00E071D9">
        <w:rPr>
          <w:b/>
        </w:rPr>
        <w:t xml:space="preserve">: 6/10000 </w:t>
      </w:r>
      <w:r w:rsidR="00E071D9">
        <w:rPr>
          <w:b/>
        </w:rPr>
        <w:t xml:space="preserve"> </w:t>
      </w:r>
      <w:r w:rsidRPr="00E071D9">
        <w:rPr>
          <w:b/>
        </w:rPr>
        <w:tab/>
      </w:r>
    </w:p>
    <w:p w:rsidRDefault="00906F3E" w:rsidP="00906F3E" w:rsidR="00906F3E">
      <w:r>
        <w:t>1. garažno parkirno mjesto oznake P 62, u podrumu objekta S 4, neto korisne površine 8,90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63. </w:t>
      </w:r>
      <w:r w:rsidR="00F51D42">
        <w:rPr>
          <w:b/>
        </w:rPr>
        <w:t>ETAŽA</w:t>
      </w:r>
      <w:r w:rsidRPr="00E071D9">
        <w:rPr>
          <w:b/>
        </w:rPr>
        <w:t xml:space="preserve">: 6/10000 </w:t>
      </w:r>
      <w:r w:rsidR="00E071D9">
        <w:rPr>
          <w:b/>
        </w:rPr>
        <w:t xml:space="preserve"> </w:t>
      </w:r>
    </w:p>
    <w:p w:rsidRDefault="00906F3E" w:rsidP="00906F3E" w:rsidR="00906F3E">
      <w:r>
        <w:t>1. garažno parkirno mjesto oznake P 63, u podrumu objekta S 4, neto korisne površine 8,90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64. </w:t>
      </w:r>
      <w:r w:rsidR="00F51D42">
        <w:rPr>
          <w:b/>
        </w:rPr>
        <w:t>ETAŽA</w:t>
      </w:r>
      <w:r w:rsidRPr="00E071D9">
        <w:rPr>
          <w:b/>
        </w:rPr>
        <w:t xml:space="preserve">: 6/10000 </w:t>
      </w:r>
      <w:r w:rsidR="00E071D9">
        <w:rPr>
          <w:b/>
        </w:rPr>
        <w:t xml:space="preserve"> </w:t>
      </w:r>
      <w:r w:rsidRPr="00E071D9">
        <w:rPr>
          <w:b/>
        </w:rPr>
        <w:tab/>
      </w:r>
    </w:p>
    <w:p w:rsidRDefault="00906F3E" w:rsidP="00906F3E" w:rsidR="00906F3E">
      <w:r>
        <w:t>1. garažno parkirno mjesto oznake P 64, u podrumu objekta S 4, neto korisne površine 8,90 m2, u etažnom elaboratu sve označeno zelenom bojom</w:t>
      </w:r>
      <w:r>
        <w:tab/>
      </w:r>
      <w:r>
        <w:tab/>
      </w:r>
    </w:p>
    <w:p w:rsidRDefault="00E071D9" w:rsidP="00906F3E" w:rsidR="002C1365" w:rsidRPr="004C6314">
      <w:r>
        <w:t xml:space="preserve"> </w:t>
      </w:r>
      <w:r w:rsidR="00906F3E">
        <w:tab/>
      </w:r>
    </w:p>
    <w:p w:rsidRDefault="00906F3E" w:rsidP="00906F3E" w:rsidR="00906F3E" w:rsidRPr="00E071D9">
      <w:pPr>
        <w:rPr>
          <w:b/>
        </w:rPr>
      </w:pPr>
      <w:r w:rsidRPr="00E071D9">
        <w:rPr>
          <w:b/>
        </w:rPr>
        <w:t xml:space="preserve">65. </w:t>
      </w:r>
      <w:r w:rsidR="00F51D42">
        <w:rPr>
          <w:b/>
        </w:rPr>
        <w:t>ETAŽA</w:t>
      </w:r>
      <w:r w:rsidRPr="00E071D9">
        <w:rPr>
          <w:b/>
        </w:rPr>
        <w:t xml:space="preserve">: 6/10000 </w:t>
      </w:r>
      <w:r w:rsidR="00E071D9">
        <w:rPr>
          <w:b/>
        </w:rPr>
        <w:t xml:space="preserve"> </w:t>
      </w:r>
      <w:r w:rsidRPr="00E071D9">
        <w:rPr>
          <w:b/>
        </w:rPr>
        <w:tab/>
      </w:r>
    </w:p>
    <w:p w:rsidRDefault="00906F3E" w:rsidP="00906F3E" w:rsidR="00906F3E">
      <w:r>
        <w:t>1. garažno parkirno mjesto oznake P 65, u podrumu objekta S 4, neto korisne površine 8,90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66. </w:t>
      </w:r>
      <w:r w:rsidR="00F51D42">
        <w:rPr>
          <w:b/>
        </w:rPr>
        <w:t>ETAŽA</w:t>
      </w:r>
      <w:r w:rsidRPr="00E071D9">
        <w:rPr>
          <w:b/>
        </w:rPr>
        <w:t xml:space="preserve">: 6/10000 </w:t>
      </w:r>
      <w:r w:rsidR="00E071D9">
        <w:rPr>
          <w:b/>
        </w:rPr>
        <w:t xml:space="preserve"> </w:t>
      </w:r>
    </w:p>
    <w:p w:rsidRDefault="00906F3E" w:rsidP="00906F3E" w:rsidR="00906F3E">
      <w:r>
        <w:t>1. garažno parkirno mjesto oznake P 66, u podrumu objekta S 4, neto korisne površine 8,90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67. </w:t>
      </w:r>
      <w:r w:rsidR="00F51D42">
        <w:rPr>
          <w:b/>
        </w:rPr>
        <w:t>ETAŽA</w:t>
      </w:r>
      <w:r w:rsidRPr="00E071D9">
        <w:rPr>
          <w:b/>
        </w:rPr>
        <w:t xml:space="preserve">: 6/10000 </w:t>
      </w:r>
      <w:r w:rsidR="00E071D9">
        <w:rPr>
          <w:b/>
        </w:rPr>
        <w:t xml:space="preserve"> </w:t>
      </w:r>
      <w:r w:rsidRPr="00E071D9">
        <w:rPr>
          <w:b/>
        </w:rPr>
        <w:tab/>
      </w:r>
    </w:p>
    <w:p w:rsidRDefault="00906F3E" w:rsidP="00906F3E" w:rsidR="00906F3E">
      <w:r>
        <w:t>1. garažno parkirno mjesto oznake P 67, u podrumu objekta S 4, neto korisne površine 8,90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68. </w:t>
      </w:r>
      <w:r w:rsidR="00F51D42">
        <w:rPr>
          <w:b/>
        </w:rPr>
        <w:t>ETAŽA</w:t>
      </w:r>
      <w:r w:rsidRPr="00E071D9">
        <w:rPr>
          <w:b/>
        </w:rPr>
        <w:t xml:space="preserve">: 7/10000 </w:t>
      </w:r>
      <w:r w:rsidR="00E071D9">
        <w:rPr>
          <w:b/>
        </w:rPr>
        <w:t xml:space="preserve"> </w:t>
      </w:r>
    </w:p>
    <w:p w:rsidRDefault="00906F3E" w:rsidP="00906F3E" w:rsidR="00906F3E">
      <w:r>
        <w:t>1. garažno parkirno mjesto oznake P 68, u podrumu objekta S 4, neto korisne površine 8,91 m2, u etažnom elaboratu sve označeno zelenom bojom</w:t>
      </w:r>
      <w:r>
        <w:tab/>
      </w:r>
      <w:r>
        <w:tab/>
      </w:r>
    </w:p>
    <w:p w:rsidRDefault="00E071D9" w:rsidP="00906F3E" w:rsidR="004C6314">
      <w:pPr>
        <w:rPr>
          <w:b/>
        </w:rPr>
      </w:pPr>
      <w:r>
        <w:t xml:space="preserve"> </w:t>
      </w:r>
      <w:r w:rsidR="00906F3E">
        <w:tab/>
      </w:r>
    </w:p>
    <w:p w:rsidRDefault="00906F3E" w:rsidP="00906F3E" w:rsidR="00906F3E" w:rsidRPr="00E071D9">
      <w:pPr>
        <w:rPr>
          <w:b/>
        </w:rPr>
      </w:pPr>
      <w:r w:rsidRPr="00E071D9">
        <w:rPr>
          <w:b/>
        </w:rPr>
        <w:t xml:space="preserve">69. </w:t>
      </w:r>
      <w:r w:rsidR="00F51D42">
        <w:rPr>
          <w:b/>
        </w:rPr>
        <w:t>ETAŽA</w:t>
      </w:r>
      <w:r w:rsidRPr="00E071D9">
        <w:rPr>
          <w:b/>
        </w:rPr>
        <w:t xml:space="preserve">: 6/10000 </w:t>
      </w:r>
      <w:r w:rsidR="00E071D9">
        <w:rPr>
          <w:b/>
        </w:rPr>
        <w:t xml:space="preserve"> </w:t>
      </w:r>
      <w:r w:rsidRPr="00E071D9">
        <w:rPr>
          <w:b/>
        </w:rPr>
        <w:tab/>
      </w:r>
    </w:p>
    <w:p w:rsidRDefault="00906F3E" w:rsidP="00906F3E" w:rsidR="00906F3E">
      <w:r>
        <w:t>1. garažno parkirno mjesto oznake P 69, u podrumu objekta S 4, neto korisne površine 8,90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70. </w:t>
      </w:r>
      <w:r w:rsidR="00F51D42">
        <w:rPr>
          <w:b/>
        </w:rPr>
        <w:t>ETAŽA</w:t>
      </w:r>
      <w:r w:rsidRPr="00E071D9">
        <w:rPr>
          <w:b/>
        </w:rPr>
        <w:t xml:space="preserve">: 7/10000 </w:t>
      </w:r>
      <w:r w:rsidR="00E071D9">
        <w:rPr>
          <w:b/>
        </w:rPr>
        <w:t xml:space="preserve"> </w:t>
      </w:r>
    </w:p>
    <w:p w:rsidRDefault="00906F3E" w:rsidP="00906F3E" w:rsidR="00906F3E">
      <w:r>
        <w:t>1. garažno parkirno mjesto oznake P 70, u podrumu objekta S 4, neto korisne površine 8,92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71. </w:t>
      </w:r>
      <w:r w:rsidR="00F51D42">
        <w:rPr>
          <w:b/>
        </w:rPr>
        <w:t>ETAŽA</w:t>
      </w:r>
      <w:r w:rsidRPr="00E071D9">
        <w:rPr>
          <w:b/>
        </w:rPr>
        <w:t xml:space="preserve">: 7/10000 </w:t>
      </w:r>
      <w:r w:rsidR="00E071D9">
        <w:rPr>
          <w:b/>
        </w:rPr>
        <w:t xml:space="preserve"> </w:t>
      </w:r>
      <w:r w:rsidRPr="00E071D9">
        <w:rPr>
          <w:b/>
        </w:rPr>
        <w:tab/>
      </w:r>
    </w:p>
    <w:p w:rsidRDefault="00906F3E" w:rsidP="00906F3E" w:rsidR="00906F3E">
      <w:r>
        <w:t>1. garažno parkirno mjesto oznake P 71, u podrumu objekta S 4, neto korisne površine 8,93 m2, u etažnom elaboratu sve označeno žutom bojom</w:t>
      </w:r>
      <w:r>
        <w:tab/>
      </w:r>
      <w:r>
        <w:tab/>
      </w:r>
    </w:p>
    <w:p w:rsidRDefault="00E071D9" w:rsidP="00906F3E" w:rsidR="00906F3E">
      <w:r>
        <w:t xml:space="preserve"> </w:t>
      </w:r>
      <w:r w:rsidR="00906F3E">
        <w:tab/>
      </w:r>
    </w:p>
    <w:p w:rsidRDefault="00AF49E2" w:rsidP="00906F3E" w:rsidR="00AF49E2">
      <w:pPr>
        <w:rPr>
          <w:b/>
        </w:rPr>
      </w:pPr>
    </w:p>
    <w:p w:rsidRDefault="00AF49E2" w:rsidP="00906F3E" w:rsidR="00AF49E2">
      <w:pPr>
        <w:rPr>
          <w:b/>
        </w:rPr>
      </w:pPr>
    </w:p>
    <w:p w:rsidRDefault="00906F3E" w:rsidP="00906F3E" w:rsidR="00906F3E" w:rsidRPr="00E071D9">
      <w:pPr>
        <w:rPr>
          <w:b/>
        </w:rPr>
      </w:pPr>
      <w:r w:rsidRPr="00E071D9">
        <w:rPr>
          <w:b/>
        </w:rPr>
        <w:lastRenderedPageBreak/>
        <w:t xml:space="preserve">73. </w:t>
      </w:r>
      <w:r w:rsidR="00F51D42">
        <w:rPr>
          <w:b/>
        </w:rPr>
        <w:t>ETAŽA</w:t>
      </w:r>
      <w:r w:rsidRPr="00E071D9">
        <w:rPr>
          <w:b/>
        </w:rPr>
        <w:t xml:space="preserve">: 6/10000 </w:t>
      </w:r>
      <w:r w:rsidR="00E071D9">
        <w:rPr>
          <w:b/>
        </w:rPr>
        <w:t xml:space="preserve"> </w:t>
      </w:r>
    </w:p>
    <w:p w:rsidRDefault="00906F3E" w:rsidP="00906F3E" w:rsidR="00906F3E">
      <w:r>
        <w:t>1. garažno parkirno mjesto oznake P 73, u podrumu objekta S 4, neto korisne površine 8,85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74. </w:t>
      </w:r>
      <w:r w:rsidR="00F51D42">
        <w:rPr>
          <w:b/>
        </w:rPr>
        <w:t>ETAŽA</w:t>
      </w:r>
      <w:r w:rsidRPr="00E071D9">
        <w:rPr>
          <w:b/>
        </w:rPr>
        <w:t xml:space="preserve">: 7/10000 </w:t>
      </w:r>
      <w:r w:rsidR="00E071D9">
        <w:rPr>
          <w:b/>
        </w:rPr>
        <w:t xml:space="preserve"> </w:t>
      </w:r>
      <w:r w:rsidRPr="00E071D9">
        <w:rPr>
          <w:b/>
        </w:rPr>
        <w:tab/>
      </w:r>
    </w:p>
    <w:p w:rsidRDefault="00906F3E" w:rsidP="00906F3E" w:rsidR="00906F3E">
      <w:r>
        <w:t>1. garažno parkirno mjesto oznake P 74, u podrumu objekta S 4, neto korisne površine 8,95 m2, u etažnom elaboratu sve označeno  plavom bojom</w:t>
      </w:r>
      <w:r>
        <w:tab/>
      </w:r>
      <w:r>
        <w:tab/>
      </w:r>
    </w:p>
    <w:p w:rsidRDefault="00906F3E" w:rsidP="00906F3E" w:rsidR="00906F3E">
      <w:r>
        <w:t>JARUŠČICA PROJEKT D.O.O., OIB: 02217546383, JARUŠĆICA BR.7, ZAGREB</w:t>
      </w:r>
      <w:r>
        <w:tab/>
      </w:r>
      <w:r>
        <w:tab/>
      </w:r>
    </w:p>
    <w:p w:rsidRDefault="00906F3E" w:rsidP="00906F3E" w:rsidR="00906F3E" w:rsidRPr="00E071D9">
      <w:pPr>
        <w:rPr>
          <w:b/>
        </w:rPr>
      </w:pPr>
      <w:r w:rsidRPr="00E071D9">
        <w:rPr>
          <w:b/>
        </w:rPr>
        <w:t xml:space="preserve">75. </w:t>
      </w:r>
      <w:r w:rsidR="00F51D42">
        <w:rPr>
          <w:b/>
        </w:rPr>
        <w:t>ETAŽA</w:t>
      </w:r>
      <w:r w:rsidRPr="00E071D9">
        <w:rPr>
          <w:b/>
        </w:rPr>
        <w:t xml:space="preserve">: 7/10000 </w:t>
      </w:r>
      <w:r w:rsidR="00E071D9">
        <w:rPr>
          <w:b/>
        </w:rPr>
        <w:t xml:space="preserve"> </w:t>
      </w:r>
    </w:p>
    <w:p w:rsidRDefault="00906F3E" w:rsidP="00906F3E" w:rsidR="00906F3E">
      <w:r>
        <w:t>1. garažno parkirno mjesto oznake P 75, u podrumu objekta S 4, neto korisne površine 8,93 m2, u etažnom elaboratu sve označeno  žutom bojom</w:t>
      </w:r>
      <w:r>
        <w:tab/>
      </w:r>
      <w:r>
        <w:tab/>
      </w:r>
    </w:p>
    <w:p w:rsidRDefault="00906F3E" w:rsidP="00906F3E" w:rsidR="00906F3E">
      <w:r>
        <w:t>JARUŠČICA PROJEKT D.O.O., OIB: 02217546383, JARUŠĆICA BR.7, ZAGREB</w:t>
      </w:r>
      <w:r>
        <w:tab/>
      </w:r>
      <w:r>
        <w:tab/>
      </w:r>
    </w:p>
    <w:p w:rsidRDefault="00906F3E" w:rsidP="00906F3E" w:rsidR="00906F3E" w:rsidRPr="00E071D9">
      <w:pPr>
        <w:rPr>
          <w:b/>
        </w:rPr>
      </w:pPr>
      <w:r w:rsidRPr="00E071D9">
        <w:rPr>
          <w:b/>
        </w:rPr>
        <w:t xml:space="preserve">76. </w:t>
      </w:r>
      <w:r w:rsidR="00F51D42">
        <w:rPr>
          <w:b/>
        </w:rPr>
        <w:t>ETAŽA</w:t>
      </w:r>
      <w:r w:rsidRPr="00E071D9">
        <w:rPr>
          <w:b/>
        </w:rPr>
        <w:t xml:space="preserve">: 7/10000 </w:t>
      </w:r>
      <w:r w:rsidR="00E071D9">
        <w:rPr>
          <w:b/>
        </w:rPr>
        <w:t xml:space="preserve"> </w:t>
      </w:r>
      <w:r w:rsidRPr="00E071D9">
        <w:rPr>
          <w:b/>
        </w:rPr>
        <w:tab/>
      </w:r>
      <w:r w:rsidRPr="00E071D9">
        <w:rPr>
          <w:b/>
        </w:rPr>
        <w:tab/>
      </w:r>
    </w:p>
    <w:p w:rsidRDefault="00906F3E" w:rsidP="00906F3E" w:rsidR="00906F3E">
      <w:r>
        <w:t>1. garažno parkirno mjesto oznake P 76, u podrumu objekta S 4, neto korisne površine 8,96 m2, u etažnom elaboratu sve označeno  zelenom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77. </w:t>
      </w:r>
      <w:r w:rsidR="00F51D42">
        <w:rPr>
          <w:b/>
        </w:rPr>
        <w:t>ETAŽA</w:t>
      </w:r>
      <w:r w:rsidRPr="00E071D9">
        <w:rPr>
          <w:b/>
        </w:rPr>
        <w:t xml:space="preserve">: 7/10000 </w:t>
      </w:r>
      <w:r w:rsidR="00E071D9">
        <w:rPr>
          <w:b/>
        </w:rPr>
        <w:t xml:space="preserve"> </w:t>
      </w:r>
    </w:p>
    <w:p w:rsidRDefault="00906F3E" w:rsidP="00906F3E" w:rsidR="00906F3E">
      <w:r>
        <w:t>1. garažno parkirno mjesto oznake P 77, u podrumu objekta S 4, neto korisne površine 9,76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78. </w:t>
      </w:r>
      <w:r w:rsidR="00F51D42">
        <w:rPr>
          <w:b/>
        </w:rPr>
        <w:t>ETAŽA</w:t>
      </w:r>
      <w:r w:rsidRPr="00E071D9">
        <w:rPr>
          <w:b/>
        </w:rPr>
        <w:t xml:space="preserve">: 7/10000 </w:t>
      </w:r>
      <w:r w:rsidR="00E071D9">
        <w:rPr>
          <w:b/>
        </w:rPr>
        <w:t xml:space="preserve"> </w:t>
      </w:r>
    </w:p>
    <w:p w:rsidRDefault="00906F3E" w:rsidP="00906F3E" w:rsidR="00906F3E">
      <w:r>
        <w:t>1. garažno parkirno mjesto oznake P 78, u podrumu objekta S 4, neto korisne površine 9,80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79. </w:t>
      </w:r>
      <w:r w:rsidR="00F51D42">
        <w:rPr>
          <w:b/>
        </w:rPr>
        <w:t>ETAŽA</w:t>
      </w:r>
      <w:r w:rsidRPr="00E071D9">
        <w:rPr>
          <w:b/>
        </w:rPr>
        <w:t xml:space="preserve">: 7/10000 </w:t>
      </w:r>
      <w:r w:rsidR="00E071D9">
        <w:rPr>
          <w:b/>
        </w:rPr>
        <w:t xml:space="preserve"> </w:t>
      </w:r>
    </w:p>
    <w:p w:rsidRDefault="00906F3E" w:rsidP="00906F3E" w:rsidR="00906F3E">
      <w:r>
        <w:t>1. garažno parkirno mjesto oznake P 79, u podrumu objekta S 4, neto korisne površine 8,93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81. </w:t>
      </w:r>
      <w:r w:rsidR="00F51D42">
        <w:rPr>
          <w:b/>
        </w:rPr>
        <w:t>ETAŽA</w:t>
      </w:r>
      <w:r w:rsidRPr="00E071D9">
        <w:rPr>
          <w:b/>
        </w:rPr>
        <w:t xml:space="preserve">: 7/10000 </w:t>
      </w:r>
      <w:r w:rsidR="00E071D9">
        <w:rPr>
          <w:b/>
        </w:rPr>
        <w:t xml:space="preserve"> </w:t>
      </w:r>
    </w:p>
    <w:p w:rsidRDefault="00906F3E" w:rsidP="00906F3E" w:rsidR="00906F3E">
      <w:r>
        <w:t>1. garažno parkirno mjesto oznake P 81, u podrumu objekta S 4, neto korisne površine 10,08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82. </w:t>
      </w:r>
      <w:r w:rsidR="00F51D42">
        <w:rPr>
          <w:b/>
        </w:rPr>
        <w:t>ETAŽA</w:t>
      </w:r>
      <w:r w:rsidRPr="00E071D9">
        <w:rPr>
          <w:b/>
        </w:rPr>
        <w:t xml:space="preserve">: 7/10000 </w:t>
      </w:r>
      <w:r w:rsidR="00E071D9">
        <w:rPr>
          <w:b/>
        </w:rPr>
        <w:t xml:space="preserve"> </w:t>
      </w:r>
    </w:p>
    <w:p w:rsidRDefault="00906F3E" w:rsidP="00906F3E" w:rsidR="00906F3E">
      <w:r>
        <w:t>1. garažno parkirno mjesto oznake P 82, u podrumu objekta S 4, neto korisne površine 9,77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83. </w:t>
      </w:r>
      <w:r w:rsidR="00F51D42">
        <w:rPr>
          <w:b/>
        </w:rPr>
        <w:t>ETAŽA</w:t>
      </w:r>
      <w:r w:rsidRPr="00E071D9">
        <w:rPr>
          <w:b/>
        </w:rPr>
        <w:t xml:space="preserve">: 9/10000 </w:t>
      </w:r>
      <w:r w:rsidR="00E071D9">
        <w:rPr>
          <w:b/>
        </w:rPr>
        <w:t xml:space="preserve"> </w:t>
      </w:r>
      <w:r w:rsidRPr="00E071D9">
        <w:rPr>
          <w:b/>
        </w:rPr>
        <w:tab/>
      </w:r>
    </w:p>
    <w:p w:rsidRDefault="00906F3E" w:rsidP="00906F3E" w:rsidR="00906F3E">
      <w:r>
        <w:t>1. garažno parkirno mjesto oznake P 83, u podrumu objekta S 4, neto korisne površine 11,80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84. </w:t>
      </w:r>
      <w:r w:rsidR="00F51D42">
        <w:rPr>
          <w:b/>
        </w:rPr>
        <w:t>ETAŽA</w:t>
      </w:r>
      <w:r w:rsidRPr="00E071D9">
        <w:rPr>
          <w:b/>
        </w:rPr>
        <w:t xml:space="preserve">: 9/10000 </w:t>
      </w:r>
      <w:r w:rsidR="00E071D9">
        <w:rPr>
          <w:b/>
        </w:rPr>
        <w:t xml:space="preserve"> </w:t>
      </w:r>
    </w:p>
    <w:p w:rsidRDefault="00906F3E" w:rsidP="00906F3E" w:rsidR="00906F3E">
      <w:r>
        <w:t>1. garažno parkirno mjesto oznake P 84, u podrumu objekta S 4, neto korisne površine 12,74 m2, u etažnom elaboratu sve označeno  zelenom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86. </w:t>
      </w:r>
      <w:r w:rsidR="00F51D42">
        <w:rPr>
          <w:b/>
        </w:rPr>
        <w:t>ETAŽA</w:t>
      </w:r>
      <w:r w:rsidRPr="00E071D9">
        <w:rPr>
          <w:b/>
        </w:rPr>
        <w:t xml:space="preserve">: 10/10000 </w:t>
      </w:r>
      <w:r w:rsidR="00E071D9">
        <w:rPr>
          <w:b/>
        </w:rPr>
        <w:t xml:space="preserve"> </w:t>
      </w:r>
      <w:r w:rsidRPr="00E071D9">
        <w:rPr>
          <w:b/>
        </w:rPr>
        <w:tab/>
      </w:r>
    </w:p>
    <w:p w:rsidRDefault="00906F3E" w:rsidP="00906F3E" w:rsidR="00906F3E">
      <w:r>
        <w:t>1. garažno parkirno mjesto oznake P 86, u podrumu objekta S 4, neto korisne površine 13,70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lastRenderedPageBreak/>
        <w:t xml:space="preserve">87. </w:t>
      </w:r>
      <w:r w:rsidR="00F51D42">
        <w:rPr>
          <w:b/>
        </w:rPr>
        <w:t>ETAŽA</w:t>
      </w:r>
      <w:r w:rsidRPr="00E071D9">
        <w:rPr>
          <w:b/>
        </w:rPr>
        <w:t xml:space="preserve">: 11/10000 </w:t>
      </w:r>
      <w:r w:rsidR="00E071D9">
        <w:rPr>
          <w:b/>
        </w:rPr>
        <w:t xml:space="preserve"> </w:t>
      </w:r>
      <w:r w:rsidRPr="00E071D9">
        <w:rPr>
          <w:b/>
        </w:rPr>
        <w:tab/>
      </w:r>
    </w:p>
    <w:p w:rsidRDefault="00906F3E" w:rsidP="00906F3E" w:rsidR="00906F3E">
      <w:r>
        <w:t>1. garažno parkirno mjesto oznake P 87, u podrumu objekta S 4, neto korisne površine 14,45 m2, u etažnom elaboratu sve označeno  žutom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90. </w:t>
      </w:r>
      <w:r w:rsidR="00F51D42">
        <w:rPr>
          <w:b/>
        </w:rPr>
        <w:t>ETAŽA</w:t>
      </w:r>
      <w:r w:rsidRPr="00E071D9">
        <w:rPr>
          <w:b/>
        </w:rPr>
        <w:t xml:space="preserve">: 7/10000 </w:t>
      </w:r>
      <w:r w:rsidR="00E071D9">
        <w:rPr>
          <w:b/>
        </w:rPr>
        <w:t xml:space="preserve"> </w:t>
      </w:r>
      <w:r w:rsidRPr="00E071D9">
        <w:rPr>
          <w:b/>
        </w:rPr>
        <w:tab/>
      </w:r>
    </w:p>
    <w:p w:rsidRDefault="00906F3E" w:rsidP="00906F3E" w:rsidR="00906F3E">
      <w:r>
        <w:t>1. garažno parkirno mjesto oznake P 90, u podrumu objekta S 4, neto korisne površine 9,00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93. </w:t>
      </w:r>
      <w:r w:rsidR="00F51D42">
        <w:rPr>
          <w:b/>
        </w:rPr>
        <w:t>ETAŽA</w:t>
      </w:r>
      <w:r w:rsidRPr="00E071D9">
        <w:rPr>
          <w:b/>
        </w:rPr>
        <w:t xml:space="preserve">: 17/10000 </w:t>
      </w:r>
      <w:r w:rsidR="00E071D9">
        <w:rPr>
          <w:b/>
        </w:rPr>
        <w:t xml:space="preserve"> </w:t>
      </w:r>
      <w:r w:rsidRPr="00E071D9">
        <w:rPr>
          <w:b/>
        </w:rPr>
        <w:tab/>
      </w:r>
    </w:p>
    <w:p w:rsidRDefault="00906F3E" w:rsidP="00906F3E" w:rsidR="00906F3E">
      <w:r>
        <w:t>1. garažno parkirno mjesto oznake P 93, u podrumu objekta S 4, neto korisne površine 22,66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94. </w:t>
      </w:r>
      <w:r w:rsidR="00F51D42">
        <w:rPr>
          <w:b/>
        </w:rPr>
        <w:t>ETAŽA</w:t>
      </w:r>
      <w:r w:rsidRPr="00E071D9">
        <w:rPr>
          <w:b/>
        </w:rPr>
        <w:t xml:space="preserve">: 7/10000 </w:t>
      </w:r>
      <w:r w:rsidR="00E071D9">
        <w:rPr>
          <w:b/>
        </w:rPr>
        <w:t xml:space="preserve"> </w:t>
      </w:r>
    </w:p>
    <w:p w:rsidRDefault="00906F3E" w:rsidP="00906F3E" w:rsidR="00906F3E">
      <w:r>
        <w:t>1. garažno parkirno mjesto oznake P 94, u podrumu objekta S 4, neto korisne površine 8,96 m2, u etažnom elaboratu sve označeno  plavom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95. </w:t>
      </w:r>
      <w:r w:rsidR="00F51D42">
        <w:rPr>
          <w:b/>
        </w:rPr>
        <w:t>ETAŽA</w:t>
      </w:r>
      <w:r w:rsidRPr="00E071D9">
        <w:rPr>
          <w:b/>
        </w:rPr>
        <w:t xml:space="preserve">: 7/10000 </w:t>
      </w:r>
      <w:r w:rsidR="00E071D9">
        <w:rPr>
          <w:b/>
        </w:rPr>
        <w:t xml:space="preserve"> </w:t>
      </w:r>
      <w:r w:rsidRPr="00E071D9">
        <w:rPr>
          <w:b/>
        </w:rPr>
        <w:tab/>
      </w:r>
    </w:p>
    <w:p w:rsidRDefault="00906F3E" w:rsidP="00906F3E" w:rsidR="00906F3E">
      <w:r>
        <w:t>1. garažno parkirno mjesto oznake P 95, u podrumu objekta S 4, neto korisne površine 8,96 m2, u etažnom elaboratu sve označeno  žutom bojom</w:t>
      </w:r>
      <w:r>
        <w:tab/>
      </w:r>
      <w:r>
        <w:tab/>
      </w:r>
    </w:p>
    <w:p w:rsidRDefault="00E071D9" w:rsidP="00906F3E" w:rsidR="002C1365" w:rsidRPr="004C6314">
      <w:r>
        <w:t xml:space="preserve"> </w:t>
      </w:r>
      <w:r w:rsidR="00906F3E">
        <w:tab/>
      </w:r>
    </w:p>
    <w:p w:rsidRDefault="00906F3E" w:rsidP="00906F3E" w:rsidR="00906F3E" w:rsidRPr="00E071D9">
      <w:pPr>
        <w:rPr>
          <w:b/>
        </w:rPr>
      </w:pPr>
      <w:r w:rsidRPr="00E071D9">
        <w:rPr>
          <w:b/>
        </w:rPr>
        <w:t xml:space="preserve">96. </w:t>
      </w:r>
      <w:r w:rsidR="00F51D42">
        <w:rPr>
          <w:b/>
        </w:rPr>
        <w:t>ETAŽA</w:t>
      </w:r>
      <w:r w:rsidRPr="00E071D9">
        <w:rPr>
          <w:b/>
        </w:rPr>
        <w:t xml:space="preserve">: 7/10000 </w:t>
      </w:r>
      <w:r w:rsidR="00E071D9">
        <w:rPr>
          <w:b/>
        </w:rPr>
        <w:t xml:space="preserve"> </w:t>
      </w:r>
    </w:p>
    <w:p w:rsidRDefault="00906F3E" w:rsidP="00906F3E" w:rsidR="00906F3E">
      <w:r>
        <w:t>1. garažno parkirno mjesto oznake P 96, u podrumu objekta S 4, neto korisne površine 8,96 m2, u etažnom elaboratu sve označeno  zelenom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97. </w:t>
      </w:r>
      <w:r w:rsidR="00F51D42">
        <w:rPr>
          <w:b/>
        </w:rPr>
        <w:t>ETAŽA</w:t>
      </w:r>
      <w:r w:rsidRPr="00E071D9">
        <w:rPr>
          <w:b/>
        </w:rPr>
        <w:t xml:space="preserve">: 7/10000 </w:t>
      </w:r>
      <w:r w:rsidR="00E071D9">
        <w:rPr>
          <w:b/>
        </w:rPr>
        <w:t xml:space="preserve"> </w:t>
      </w:r>
    </w:p>
    <w:p w:rsidRDefault="00906F3E" w:rsidP="00906F3E" w:rsidR="00906F3E">
      <w:r>
        <w:t>1. garažno parkirno mjesto oznake P 97, u podrumu objekta S 4, neto korisne površine 8,96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98. </w:t>
      </w:r>
      <w:r w:rsidR="00F51D42">
        <w:rPr>
          <w:b/>
        </w:rPr>
        <w:t>ETAŽA</w:t>
      </w:r>
      <w:r w:rsidRPr="00E071D9">
        <w:rPr>
          <w:b/>
        </w:rPr>
        <w:t xml:space="preserve">: 10/10000 </w:t>
      </w:r>
      <w:r w:rsidR="00E071D9">
        <w:rPr>
          <w:b/>
        </w:rPr>
        <w:t xml:space="preserve"> </w:t>
      </w:r>
    </w:p>
    <w:p w:rsidRDefault="00906F3E" w:rsidP="00906F3E" w:rsidR="00906F3E">
      <w:r>
        <w:t>1. garažno parkirno mjesto oznake P 98, u podrumu objekta S 4, neto korisne površine 13,73 m2, u etažnom elaboratu sve označeno  plavom bojom</w:t>
      </w:r>
      <w:r>
        <w:tab/>
      </w:r>
      <w:r>
        <w:tab/>
      </w:r>
    </w:p>
    <w:p w:rsidRDefault="00E071D9" w:rsidP="00906F3E" w:rsidR="00906F3E">
      <w:r>
        <w:t xml:space="preserve">  </w:t>
      </w:r>
    </w:p>
    <w:p w:rsidRDefault="00906F3E" w:rsidP="00906F3E" w:rsidR="00906F3E" w:rsidRPr="00E071D9">
      <w:pPr>
        <w:rPr>
          <w:b/>
        </w:rPr>
      </w:pPr>
      <w:r w:rsidRPr="00E071D9">
        <w:rPr>
          <w:b/>
        </w:rPr>
        <w:t xml:space="preserve">99. </w:t>
      </w:r>
      <w:r w:rsidR="00F51D42">
        <w:rPr>
          <w:b/>
        </w:rPr>
        <w:t>ETAŽA</w:t>
      </w:r>
      <w:r w:rsidRPr="00E071D9">
        <w:rPr>
          <w:b/>
        </w:rPr>
        <w:t xml:space="preserve">: 9/10000 </w:t>
      </w:r>
      <w:r w:rsidR="00E071D9">
        <w:rPr>
          <w:b/>
        </w:rPr>
        <w:t xml:space="preserve"> </w:t>
      </w:r>
    </w:p>
    <w:p w:rsidRDefault="00906F3E" w:rsidP="00906F3E" w:rsidR="00906F3E">
      <w:r>
        <w:t>1. garažno parkirno mjesto oznake P 99, u podrumu objekta S 4, neto korisne površine 12,25 m2, u etažnom elaboratu sve označeno  žutom bojom</w:t>
      </w:r>
      <w:r>
        <w:tab/>
      </w:r>
      <w:r>
        <w:tab/>
      </w:r>
    </w:p>
    <w:p w:rsidRDefault="00E071D9" w:rsidP="00906F3E" w:rsidR="004C6314">
      <w:pPr>
        <w:rPr>
          <w:b/>
        </w:rPr>
      </w:pPr>
      <w:r>
        <w:t xml:space="preserve"> </w:t>
      </w:r>
      <w:r w:rsidR="00906F3E">
        <w:tab/>
      </w:r>
    </w:p>
    <w:p w:rsidRDefault="00906F3E" w:rsidP="00906F3E" w:rsidR="00906F3E" w:rsidRPr="00E071D9">
      <w:pPr>
        <w:rPr>
          <w:b/>
        </w:rPr>
      </w:pPr>
      <w:r w:rsidRPr="00E071D9">
        <w:rPr>
          <w:b/>
        </w:rPr>
        <w:t xml:space="preserve">100. </w:t>
      </w:r>
      <w:r w:rsidR="00F51D42">
        <w:rPr>
          <w:b/>
        </w:rPr>
        <w:t>ETAŽA</w:t>
      </w:r>
      <w:r w:rsidRPr="00E071D9">
        <w:rPr>
          <w:b/>
        </w:rPr>
        <w:t xml:space="preserve">: 13/10000 </w:t>
      </w:r>
      <w:r w:rsidR="00E071D9">
        <w:rPr>
          <w:b/>
        </w:rPr>
        <w:t xml:space="preserve"> </w:t>
      </w:r>
      <w:r w:rsidRPr="00E071D9">
        <w:rPr>
          <w:b/>
        </w:rPr>
        <w:tab/>
      </w:r>
    </w:p>
    <w:p w:rsidRDefault="00906F3E" w:rsidP="00906F3E" w:rsidR="00906F3E">
      <w:r>
        <w:t>1. garažno parkirno mjesto oznake P 100, u podrumu objekta S 4, neto korisne površine 17,75 m2, u etažnom elaboratu sve označeno  zelenom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101. </w:t>
      </w:r>
      <w:r w:rsidR="00F51D42">
        <w:rPr>
          <w:b/>
        </w:rPr>
        <w:t>ETAŽA</w:t>
      </w:r>
      <w:r w:rsidRPr="00E071D9">
        <w:rPr>
          <w:b/>
        </w:rPr>
        <w:t xml:space="preserve">: 7/10000 </w:t>
      </w:r>
      <w:r w:rsidR="00E071D9">
        <w:rPr>
          <w:b/>
        </w:rPr>
        <w:t xml:space="preserve"> </w:t>
      </w:r>
    </w:p>
    <w:p w:rsidRDefault="00906F3E" w:rsidP="00906F3E" w:rsidR="00906F3E">
      <w:r>
        <w:t>1. garažno parkirno mjesto oznake P 101, u podrumu objekta S 4, neto korisne površine 9,71 m2, u etažnom elaboratu sve označeno  crvenom bojom</w:t>
      </w:r>
      <w:r>
        <w:tab/>
      </w:r>
      <w:r>
        <w:tab/>
      </w:r>
    </w:p>
    <w:p w:rsidRDefault="00E071D9" w:rsidP="00906F3E" w:rsidR="00906F3E">
      <w:r>
        <w:t xml:space="preserve"> </w:t>
      </w:r>
      <w:r w:rsidR="00906F3E">
        <w:tab/>
      </w:r>
    </w:p>
    <w:p w:rsidRDefault="00906F3E" w:rsidP="00906F3E" w:rsidR="00906F3E" w:rsidRPr="00E071D9">
      <w:pPr>
        <w:rPr>
          <w:b/>
        </w:rPr>
      </w:pPr>
      <w:r w:rsidRPr="00E071D9">
        <w:rPr>
          <w:b/>
        </w:rPr>
        <w:t xml:space="preserve">102. </w:t>
      </w:r>
      <w:r w:rsidR="00F51D42">
        <w:rPr>
          <w:b/>
        </w:rPr>
        <w:t>ETAŽA</w:t>
      </w:r>
      <w:r w:rsidRPr="00E071D9">
        <w:rPr>
          <w:b/>
        </w:rPr>
        <w:t xml:space="preserve">: 7/10000 </w:t>
      </w:r>
      <w:r w:rsidR="00E071D9">
        <w:rPr>
          <w:b/>
        </w:rPr>
        <w:t xml:space="preserve"> </w:t>
      </w:r>
    </w:p>
    <w:p w:rsidRDefault="00906F3E" w:rsidP="00906F3E" w:rsidR="00906F3E">
      <w:r>
        <w:t>1. garažno parkirno mjesto oznake P 102, u podrumu objekta S 4, neto korisne površine 8,96 m2, u etažnom elaboratu sve označeno  plavom bojom</w:t>
      </w:r>
      <w:r>
        <w:tab/>
      </w:r>
      <w:r>
        <w:tab/>
      </w:r>
    </w:p>
    <w:p w:rsidRDefault="00E071D9" w:rsidP="00906F3E" w:rsidR="00906F3E">
      <w:r>
        <w:t xml:space="preserve"> </w:t>
      </w:r>
      <w:r w:rsidR="00906F3E">
        <w:tab/>
      </w:r>
    </w:p>
    <w:p w:rsidRDefault="00AF49E2" w:rsidP="00906F3E" w:rsidR="00AF49E2">
      <w:pPr>
        <w:rPr>
          <w:b/>
        </w:rPr>
      </w:pPr>
    </w:p>
    <w:p w:rsidRDefault="00AF49E2" w:rsidP="00906F3E" w:rsidR="00AF49E2">
      <w:pPr>
        <w:rPr>
          <w:b/>
        </w:rPr>
      </w:pPr>
    </w:p>
    <w:p w:rsidRDefault="00906F3E" w:rsidP="00906F3E" w:rsidR="00906F3E" w:rsidRPr="00E071D9">
      <w:pPr>
        <w:rPr>
          <w:b/>
        </w:rPr>
      </w:pPr>
      <w:r w:rsidRPr="00E071D9">
        <w:rPr>
          <w:b/>
        </w:rPr>
        <w:lastRenderedPageBreak/>
        <w:t xml:space="preserve">103. </w:t>
      </w:r>
      <w:r w:rsidR="00F51D42">
        <w:rPr>
          <w:b/>
        </w:rPr>
        <w:t>ETAŽA</w:t>
      </w:r>
      <w:r w:rsidRPr="00E071D9">
        <w:rPr>
          <w:b/>
        </w:rPr>
        <w:t xml:space="preserve">: 7/10000 </w:t>
      </w:r>
      <w:r w:rsidR="00E071D9">
        <w:rPr>
          <w:b/>
        </w:rPr>
        <w:t xml:space="preserve"> </w:t>
      </w:r>
    </w:p>
    <w:p w:rsidRDefault="00906F3E" w:rsidP="00906F3E" w:rsidR="00906F3E">
      <w:r>
        <w:t>1. garažno parkirno mjesto oznake P 103, u podrumu objekta S 4, neto korisne površine 9,69 m2, u etažnom elaboratu sve označeno  žutom bojom</w:t>
      </w:r>
      <w:r>
        <w:tab/>
      </w:r>
      <w:r>
        <w:tab/>
      </w:r>
    </w:p>
    <w:p w:rsidRDefault="00E071D9" w:rsidP="00906F3E" w:rsidR="00906F3E">
      <w:r>
        <w:t xml:space="preserve"> </w:t>
      </w:r>
      <w:r w:rsidR="00906F3E">
        <w:tab/>
      </w:r>
    </w:p>
    <w:p w:rsidRDefault="00906F3E" w:rsidP="00906F3E" w:rsidR="00906F3E" w:rsidRPr="002D260F">
      <w:pPr>
        <w:rPr>
          <w:b/>
        </w:rPr>
      </w:pPr>
      <w:r w:rsidRPr="002D260F">
        <w:rPr>
          <w:b/>
        </w:rPr>
        <w:t xml:space="preserve">104. </w:t>
      </w:r>
      <w:r w:rsidR="00F51D42">
        <w:rPr>
          <w:b/>
        </w:rPr>
        <w:t>ETAŽA</w:t>
      </w:r>
      <w:r w:rsidRPr="002D260F">
        <w:rPr>
          <w:b/>
        </w:rPr>
        <w:t xml:space="preserve">: 7/10000 </w:t>
      </w:r>
      <w:r w:rsidR="002D260F">
        <w:rPr>
          <w:b/>
        </w:rPr>
        <w:t xml:space="preserve"> </w:t>
      </w:r>
    </w:p>
    <w:p w:rsidRDefault="00906F3E" w:rsidP="00906F3E" w:rsidR="00906F3E">
      <w:r>
        <w:t>1. garažno parkirno mjesto oznake P 104, u podrumu objekta S 4, neto korisne površine 9,35 m2, u etažnom elaboratu sve označeno  zelenom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109. </w:t>
      </w:r>
      <w:r w:rsidR="00F51D42">
        <w:rPr>
          <w:b/>
        </w:rPr>
        <w:t>ETAŽA</w:t>
      </w:r>
      <w:r w:rsidRPr="002D260F">
        <w:rPr>
          <w:b/>
        </w:rPr>
        <w:t xml:space="preserve">: 7/10000 </w:t>
      </w:r>
      <w:r w:rsidR="002D260F">
        <w:rPr>
          <w:b/>
        </w:rPr>
        <w:t xml:space="preserve"> </w:t>
      </w:r>
    </w:p>
    <w:p w:rsidRDefault="00906F3E" w:rsidP="00906F3E" w:rsidR="00906F3E">
      <w:r>
        <w:t>1. garažno parkirno mjesto oznake P 109, u podrumu objekta S 4, neto korisne površine 9,83 m2, u etažnom elaboratu sve označeno  crvenom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110. </w:t>
      </w:r>
      <w:r w:rsidR="00F51D42">
        <w:rPr>
          <w:b/>
        </w:rPr>
        <w:t>ETAŽA</w:t>
      </w:r>
      <w:r w:rsidRPr="002D260F">
        <w:rPr>
          <w:b/>
        </w:rPr>
        <w:t xml:space="preserve">: 8/10000 </w:t>
      </w:r>
      <w:r w:rsidR="002D260F">
        <w:rPr>
          <w:b/>
        </w:rPr>
        <w:t xml:space="preserve"> </w:t>
      </w:r>
    </w:p>
    <w:p w:rsidRDefault="00906F3E" w:rsidP="00906F3E" w:rsidR="00906F3E">
      <w:r>
        <w:t>1. garaža oznake G 1, u podrumu objekta S 4, neto korisne površine 11,20 m2, u etažnom elaboratu sve označeno  crvenom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111. </w:t>
      </w:r>
      <w:r w:rsidR="00F51D42">
        <w:rPr>
          <w:b/>
        </w:rPr>
        <w:t>ETAŽA</w:t>
      </w:r>
      <w:r w:rsidRPr="002D260F">
        <w:rPr>
          <w:b/>
        </w:rPr>
        <w:t xml:space="preserve">: 8/10000 </w:t>
      </w:r>
      <w:r w:rsidR="002D260F">
        <w:rPr>
          <w:b/>
        </w:rPr>
        <w:t xml:space="preserve"> </w:t>
      </w:r>
    </w:p>
    <w:p w:rsidRDefault="00906F3E" w:rsidP="00906F3E" w:rsidR="00906F3E">
      <w:r>
        <w:t>1. garaža oznake G 2, u podrumu objekta S 4, neto korisne površine 11,19 m2, u etažnom elaboratu sve označeno  plavom bojom</w:t>
      </w:r>
      <w:r>
        <w:tab/>
      </w:r>
      <w:r>
        <w:tab/>
      </w:r>
    </w:p>
    <w:p w:rsidRDefault="002D260F" w:rsidP="00906F3E" w:rsidR="002C1365" w:rsidRPr="004C6314">
      <w:r>
        <w:t xml:space="preserve"> </w:t>
      </w:r>
      <w:r w:rsidR="00906F3E">
        <w:tab/>
      </w:r>
    </w:p>
    <w:p w:rsidRDefault="00906F3E" w:rsidP="00906F3E" w:rsidR="00906F3E" w:rsidRPr="002D260F">
      <w:pPr>
        <w:rPr>
          <w:b/>
        </w:rPr>
      </w:pPr>
      <w:r w:rsidRPr="002D260F">
        <w:rPr>
          <w:b/>
        </w:rPr>
        <w:t xml:space="preserve">112. </w:t>
      </w:r>
      <w:r w:rsidR="00F51D42">
        <w:rPr>
          <w:b/>
        </w:rPr>
        <w:t>ETAŽA</w:t>
      </w:r>
      <w:r w:rsidRPr="002D260F">
        <w:rPr>
          <w:b/>
        </w:rPr>
        <w:t xml:space="preserve">: 8/10000 </w:t>
      </w:r>
      <w:r w:rsidR="002D260F">
        <w:rPr>
          <w:b/>
        </w:rPr>
        <w:t xml:space="preserve"> </w:t>
      </w:r>
    </w:p>
    <w:p w:rsidRDefault="00906F3E" w:rsidP="00906F3E" w:rsidR="00906F3E">
      <w:r>
        <w:t>1. garaža oznake G 3, u podrumu objekta S 4, neto korisne površine 11,19 m2, u etažnom elaboratu sve označeno  žutom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114. </w:t>
      </w:r>
      <w:r w:rsidR="00F51D42">
        <w:rPr>
          <w:b/>
        </w:rPr>
        <w:t>ETAŽA</w:t>
      </w:r>
      <w:r w:rsidRPr="002D260F">
        <w:rPr>
          <w:b/>
        </w:rPr>
        <w:t xml:space="preserve">: 8/10000 </w:t>
      </w:r>
      <w:r w:rsidR="002D260F">
        <w:rPr>
          <w:b/>
        </w:rPr>
        <w:t xml:space="preserve"> </w:t>
      </w:r>
    </w:p>
    <w:p w:rsidRDefault="00906F3E" w:rsidP="00906F3E" w:rsidR="00906F3E">
      <w:r>
        <w:t>1. garaža oznake G 5, u podrumu objekta S 4, neto korisne površine 11,19 m2, u etažnom elaboratu sve označeno  crvenom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115. </w:t>
      </w:r>
      <w:r w:rsidR="00F51D42">
        <w:rPr>
          <w:b/>
        </w:rPr>
        <w:t>ETAŽA</w:t>
      </w:r>
      <w:r w:rsidRPr="002D260F">
        <w:rPr>
          <w:b/>
        </w:rPr>
        <w:t xml:space="preserve">: 8/10000 </w:t>
      </w:r>
      <w:r w:rsidR="002D260F">
        <w:rPr>
          <w:b/>
        </w:rPr>
        <w:t xml:space="preserve"> </w:t>
      </w:r>
    </w:p>
    <w:p w:rsidRDefault="00906F3E" w:rsidP="00906F3E" w:rsidR="00906F3E">
      <w:r>
        <w:t>1. garaža oznake G 6, u podrumu objekta S 4, neto korisne površine 11,19 m2, u etažnom elaboratu sve označeno  plavom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116. </w:t>
      </w:r>
      <w:r w:rsidR="00F51D42">
        <w:rPr>
          <w:b/>
        </w:rPr>
        <w:t>ETAŽA</w:t>
      </w:r>
      <w:r w:rsidRPr="002D260F">
        <w:rPr>
          <w:b/>
        </w:rPr>
        <w:t xml:space="preserve">: 8/10000 </w:t>
      </w:r>
      <w:r w:rsidR="002D260F">
        <w:rPr>
          <w:b/>
        </w:rPr>
        <w:t xml:space="preserve"> </w:t>
      </w:r>
    </w:p>
    <w:p w:rsidRDefault="00906F3E" w:rsidP="00906F3E" w:rsidR="00906F3E">
      <w:r>
        <w:t>1. garaža oznake G 7, u podrumu objekta S 4, neto korisne površine 11,20 m2, u etažnom elaboratu sve označeno  žutom bojom</w:t>
      </w:r>
      <w:r>
        <w:tab/>
      </w:r>
      <w:r>
        <w:tab/>
      </w:r>
    </w:p>
    <w:p w:rsidRDefault="002D260F" w:rsidP="00906F3E" w:rsidR="004C6314">
      <w:pPr>
        <w:rPr>
          <w:b/>
        </w:rPr>
      </w:pPr>
      <w:r>
        <w:t xml:space="preserve"> </w:t>
      </w:r>
      <w:r w:rsidR="00906F3E">
        <w:tab/>
      </w:r>
    </w:p>
    <w:p w:rsidRDefault="00906F3E" w:rsidP="00906F3E" w:rsidR="00906F3E" w:rsidRPr="002D260F">
      <w:pPr>
        <w:rPr>
          <w:b/>
        </w:rPr>
      </w:pPr>
      <w:r w:rsidRPr="002D260F">
        <w:rPr>
          <w:b/>
        </w:rPr>
        <w:t xml:space="preserve">119. </w:t>
      </w:r>
      <w:r w:rsidR="00F51D42">
        <w:rPr>
          <w:b/>
        </w:rPr>
        <w:t>ETAŽA</w:t>
      </w:r>
      <w:r w:rsidRPr="002D260F">
        <w:rPr>
          <w:b/>
        </w:rPr>
        <w:t xml:space="preserve">: 8/10000 </w:t>
      </w:r>
      <w:r w:rsidR="002D260F">
        <w:rPr>
          <w:b/>
        </w:rPr>
        <w:t xml:space="preserve"> </w:t>
      </w:r>
    </w:p>
    <w:p w:rsidRDefault="00906F3E" w:rsidP="00906F3E" w:rsidR="00906F3E">
      <w:r>
        <w:t>1. garaža oznake G 10, u podrumu objekta S 4, neto korisne površine 11,19 m2, u etažnom elaboratu sve označeno  plavom bojom</w:t>
      </w:r>
      <w:r>
        <w:tab/>
      </w:r>
      <w:r>
        <w:tab/>
      </w:r>
    </w:p>
    <w:p w:rsidRDefault="00906F3E" w:rsidP="00906F3E" w:rsidR="00906F3E">
      <w:r>
        <w:tab/>
      </w:r>
      <w:r w:rsidR="002D260F">
        <w:t xml:space="preserve"> </w:t>
      </w:r>
      <w:r>
        <w:tab/>
      </w:r>
    </w:p>
    <w:p w:rsidRDefault="00906F3E" w:rsidP="00906F3E" w:rsidR="00906F3E" w:rsidRPr="002D260F">
      <w:pPr>
        <w:rPr>
          <w:b/>
        </w:rPr>
      </w:pPr>
      <w:r w:rsidRPr="002D260F">
        <w:rPr>
          <w:b/>
        </w:rPr>
        <w:t xml:space="preserve">144. </w:t>
      </w:r>
      <w:r w:rsidR="00F51D42">
        <w:rPr>
          <w:b/>
        </w:rPr>
        <w:t>ETAŽA</w:t>
      </w:r>
      <w:r w:rsidRPr="002D260F">
        <w:rPr>
          <w:b/>
        </w:rPr>
        <w:t xml:space="preserve">: 8/10000 </w:t>
      </w:r>
      <w:r w:rsidR="002D260F">
        <w:rPr>
          <w:b/>
        </w:rPr>
        <w:t xml:space="preserve"> </w:t>
      </w:r>
      <w:r w:rsidRPr="002D260F">
        <w:rPr>
          <w:b/>
        </w:rPr>
        <w:tab/>
      </w:r>
    </w:p>
    <w:p w:rsidRDefault="00906F3E" w:rsidP="00906F3E" w:rsidR="00906F3E">
      <w:r>
        <w:t>1. garaža oznake G 35, u podrumu objekta S 4, neto korisne površine 11,10 m2, u etažnom elaboratu sve označeno  žutom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151. </w:t>
      </w:r>
      <w:r w:rsidR="00F51D42">
        <w:rPr>
          <w:b/>
        </w:rPr>
        <w:t>ETAŽA</w:t>
      </w:r>
      <w:r w:rsidRPr="002D260F">
        <w:rPr>
          <w:b/>
        </w:rPr>
        <w:t xml:space="preserve">: 8/10000 </w:t>
      </w:r>
      <w:r w:rsidR="002D260F">
        <w:rPr>
          <w:b/>
        </w:rPr>
        <w:t xml:space="preserve"> </w:t>
      </w:r>
    </w:p>
    <w:p w:rsidRDefault="00906F3E" w:rsidP="00906F3E" w:rsidR="00906F3E">
      <w:r>
        <w:t>1. garaža oznake G 42, u podrumu objekta S 4, neto korisne površine 11,09 m2, u etažnom elaboratu sve označeno  plavom bojom</w:t>
      </w:r>
      <w:r>
        <w:tab/>
      </w:r>
      <w:r>
        <w:tab/>
      </w:r>
    </w:p>
    <w:p w:rsidRDefault="002D260F" w:rsidP="00906F3E" w:rsidR="00906F3E">
      <w:r>
        <w:t xml:space="preserve"> </w:t>
      </w:r>
      <w:r w:rsidR="00906F3E">
        <w:tab/>
      </w:r>
    </w:p>
    <w:p w:rsidRDefault="00AF49E2" w:rsidP="00906F3E" w:rsidR="00AF49E2">
      <w:pPr>
        <w:rPr>
          <w:b/>
        </w:rPr>
      </w:pPr>
    </w:p>
    <w:p w:rsidRDefault="00AF49E2" w:rsidP="00906F3E" w:rsidR="00AF49E2">
      <w:pPr>
        <w:rPr>
          <w:b/>
        </w:rPr>
      </w:pPr>
    </w:p>
    <w:p w:rsidRDefault="00906F3E" w:rsidP="00906F3E" w:rsidR="00906F3E" w:rsidRPr="002D260F">
      <w:pPr>
        <w:rPr>
          <w:b/>
        </w:rPr>
      </w:pPr>
      <w:r w:rsidRPr="002D260F">
        <w:rPr>
          <w:b/>
        </w:rPr>
        <w:lastRenderedPageBreak/>
        <w:t xml:space="preserve">152. </w:t>
      </w:r>
      <w:r w:rsidR="00F51D42">
        <w:rPr>
          <w:b/>
        </w:rPr>
        <w:t>ETAŽA</w:t>
      </w:r>
      <w:r w:rsidRPr="002D260F">
        <w:rPr>
          <w:b/>
        </w:rPr>
        <w:t xml:space="preserve">: 8/10000 </w:t>
      </w:r>
      <w:r w:rsidR="002D260F">
        <w:rPr>
          <w:b/>
        </w:rPr>
        <w:t xml:space="preserve"> </w:t>
      </w:r>
    </w:p>
    <w:p w:rsidRDefault="00906F3E" w:rsidP="00906F3E" w:rsidR="00906F3E">
      <w:r>
        <w:t>1. garaža oznake G 43, u podrumu objekta S 4, neto korisne površine 11,09 m2, u etažnom elaboratu sve označeno  žutom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153. </w:t>
      </w:r>
      <w:r w:rsidR="00F51D42">
        <w:rPr>
          <w:b/>
        </w:rPr>
        <w:t>ETAŽA</w:t>
      </w:r>
      <w:r w:rsidRPr="002D260F">
        <w:rPr>
          <w:b/>
        </w:rPr>
        <w:t xml:space="preserve">: 8/10000 </w:t>
      </w:r>
      <w:r w:rsidR="002D260F">
        <w:rPr>
          <w:b/>
        </w:rPr>
        <w:t xml:space="preserve"> </w:t>
      </w:r>
    </w:p>
    <w:p w:rsidRDefault="00906F3E" w:rsidP="00906F3E" w:rsidR="00906F3E">
      <w:r>
        <w:t>1. garaža oznake G 44, u podrumu objekta S 4, neto korisne površine 11,09 m2, u etažnom elaboratu sve označeno  zelenom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156. </w:t>
      </w:r>
      <w:r w:rsidR="00F51D42">
        <w:rPr>
          <w:b/>
        </w:rPr>
        <w:t>ETAŽA</w:t>
      </w:r>
      <w:r w:rsidRPr="002D260F">
        <w:rPr>
          <w:b/>
        </w:rPr>
        <w:t xml:space="preserve">: 8/10000 </w:t>
      </w:r>
      <w:r w:rsidR="002D260F">
        <w:rPr>
          <w:b/>
        </w:rPr>
        <w:t xml:space="preserve"> </w:t>
      </w:r>
    </w:p>
    <w:p w:rsidRDefault="00906F3E" w:rsidP="00906F3E" w:rsidR="00906F3E">
      <w:r>
        <w:t>1. garaža oznake G 47, u podrumu objekta S 4, neto korisne površine 11,09 m2, u etažnom elaboratu sve označeno  žutom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157. </w:t>
      </w:r>
      <w:r w:rsidR="00F51D42">
        <w:rPr>
          <w:b/>
        </w:rPr>
        <w:t>ETAŽA</w:t>
      </w:r>
      <w:r w:rsidRPr="002D260F">
        <w:rPr>
          <w:b/>
        </w:rPr>
        <w:t xml:space="preserve">: 8/10000 </w:t>
      </w:r>
      <w:r w:rsidR="002D260F">
        <w:rPr>
          <w:b/>
        </w:rPr>
        <w:t xml:space="preserve"> </w:t>
      </w:r>
    </w:p>
    <w:p w:rsidRDefault="00906F3E" w:rsidP="00906F3E" w:rsidR="00906F3E">
      <w:r>
        <w:t>1. garaža oznake G 48, u podrumu objekta S 4, neto korisne površine 11,10 m2, u etažnom elaboratu sve označeno  zelenom bojom</w:t>
      </w:r>
      <w:r>
        <w:tab/>
      </w:r>
      <w:r>
        <w:tab/>
      </w:r>
    </w:p>
    <w:p w:rsidRDefault="002D260F" w:rsidP="00906F3E" w:rsidR="00906F3E">
      <w:r>
        <w:t xml:space="preserve"> </w:t>
      </w:r>
      <w:r w:rsidR="00906F3E">
        <w:tab/>
      </w:r>
    </w:p>
    <w:p w:rsidRDefault="00906F3E" w:rsidP="00906F3E" w:rsidR="00906F3E" w:rsidRPr="002D260F">
      <w:pPr>
        <w:rPr>
          <w:b/>
        </w:rPr>
      </w:pPr>
      <w:r w:rsidRPr="002D260F">
        <w:rPr>
          <w:b/>
        </w:rPr>
        <w:t xml:space="preserve">158. </w:t>
      </w:r>
      <w:r w:rsidR="00F51D42">
        <w:rPr>
          <w:b/>
        </w:rPr>
        <w:t>ETAŽA</w:t>
      </w:r>
      <w:r w:rsidRPr="002D260F">
        <w:rPr>
          <w:b/>
        </w:rPr>
        <w:t xml:space="preserve">: 8/10000 </w:t>
      </w:r>
      <w:r w:rsidR="002D260F">
        <w:rPr>
          <w:b/>
        </w:rPr>
        <w:t xml:space="preserve"> </w:t>
      </w:r>
      <w:r w:rsidRPr="002D260F">
        <w:rPr>
          <w:b/>
        </w:rPr>
        <w:tab/>
      </w:r>
    </w:p>
    <w:p w:rsidRDefault="00906F3E" w:rsidP="00906F3E" w:rsidR="00906F3E">
      <w:r>
        <w:t>1. garaža oznake G 49, u podrumu objekta S 4, neto korisne površine 11,15 m2, u etažnom elaboratu sve označeno  crvenom bojom</w:t>
      </w:r>
      <w:r>
        <w:tab/>
      </w:r>
      <w:r>
        <w:tab/>
      </w:r>
    </w:p>
    <w:p w:rsidRDefault="002D260F" w:rsidP="00906F3E" w:rsidR="002C1365" w:rsidRPr="005A0ABA">
      <w:r>
        <w:t xml:space="preserve"> </w:t>
      </w:r>
      <w:r w:rsidR="00906F3E">
        <w:tab/>
      </w:r>
    </w:p>
    <w:p w:rsidRDefault="00906F3E" w:rsidP="00906F3E" w:rsidR="00906F3E" w:rsidRPr="002D260F">
      <w:pPr>
        <w:rPr>
          <w:b/>
        </w:rPr>
      </w:pPr>
      <w:r w:rsidRPr="002D260F">
        <w:rPr>
          <w:b/>
        </w:rPr>
        <w:t xml:space="preserve">160. </w:t>
      </w:r>
      <w:r w:rsidR="00F51D42">
        <w:rPr>
          <w:b/>
        </w:rPr>
        <w:t>ETAŽA</w:t>
      </w:r>
      <w:r w:rsidRPr="002D260F">
        <w:rPr>
          <w:b/>
        </w:rPr>
        <w:t xml:space="preserve">: 8/10000 </w:t>
      </w:r>
      <w:r w:rsidR="002D260F">
        <w:rPr>
          <w:b/>
        </w:rPr>
        <w:t xml:space="preserve"> </w:t>
      </w:r>
    </w:p>
    <w:p w:rsidRDefault="00906F3E" w:rsidP="00906F3E" w:rsidR="008D58B9">
      <w:r>
        <w:t>1. garaža oznake G 51, u podrumu objekta S 4, neto korisne površine 11,15 m2, u etažnom elaboratu sve označeno  žutom bojom</w:t>
      </w:r>
    </w:p>
    <w:p w:rsidRDefault="005A0ABA" w:rsidP="00906F3E" w:rsidR="005A0ABA"/>
    <w:p w:rsidRDefault="005A0ABA" w:rsidP="005A0ABA" w:rsidR="005A0ABA" w:rsidRPr="005A0ABA">
      <w:pPr>
        <w:rPr>
          <w:b/>
        </w:rPr>
      </w:pPr>
      <w:r w:rsidRPr="005A0ABA">
        <w:rPr>
          <w:b/>
        </w:rPr>
        <w:t xml:space="preserve">165. </w:t>
      </w:r>
      <w:r w:rsidR="004B419A">
        <w:rPr>
          <w:b/>
        </w:rPr>
        <w:t>ETAŽA</w:t>
      </w:r>
      <w:r w:rsidRPr="005A0ABA">
        <w:rPr>
          <w:b/>
        </w:rPr>
        <w:t xml:space="preserve">: 8/10000 </w:t>
      </w:r>
      <w:r w:rsidR="004B419A">
        <w:rPr>
          <w:b/>
        </w:rPr>
        <w:t xml:space="preserve"> </w:t>
      </w:r>
    </w:p>
    <w:p w:rsidRDefault="005A0ABA" w:rsidP="005A0ABA" w:rsidR="005A0ABA">
      <w:r>
        <w:t>1. garaža oznake G 56, u podrumu objekta S 4, neto korisne površine 11,15 m2, u etažnom elaboratu sve označeno  zelenom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166. </w:t>
      </w:r>
      <w:r w:rsidR="004B419A">
        <w:rPr>
          <w:b/>
        </w:rPr>
        <w:t>ETAŽA</w:t>
      </w:r>
      <w:r w:rsidRPr="005A0ABA">
        <w:rPr>
          <w:b/>
        </w:rPr>
        <w:t xml:space="preserve">: 8/10000 </w:t>
      </w:r>
      <w:r w:rsidR="004B419A">
        <w:rPr>
          <w:b/>
        </w:rPr>
        <w:t xml:space="preserve"> </w:t>
      </w:r>
    </w:p>
    <w:p w:rsidRDefault="005A0ABA" w:rsidP="005A0ABA" w:rsidR="005A0ABA">
      <w:r>
        <w:t>1. garaža oznake G 57, u podrumu objekta S 4, neto korisne površine 11,17 m2, u etažnom elaboratu sve označeno  crvenom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167. </w:t>
      </w:r>
      <w:r w:rsidR="004B419A">
        <w:rPr>
          <w:b/>
        </w:rPr>
        <w:t>ETAŽA</w:t>
      </w:r>
      <w:r w:rsidRPr="005A0ABA">
        <w:rPr>
          <w:b/>
        </w:rPr>
        <w:t xml:space="preserve">: 12/10000 </w:t>
      </w:r>
      <w:r w:rsidR="004B419A">
        <w:rPr>
          <w:b/>
        </w:rPr>
        <w:t xml:space="preserve"> </w:t>
      </w:r>
      <w:r w:rsidRPr="005A0ABA">
        <w:rPr>
          <w:b/>
        </w:rPr>
        <w:tab/>
      </w:r>
    </w:p>
    <w:p w:rsidRDefault="005A0ABA" w:rsidP="005A0ABA" w:rsidR="005A0ABA">
      <w:r>
        <w:t>1. garaža oznake G 58, u prizemlju objekta S 4, neto korisne površine 17,03 m2, u etažnom elaboratu sve označeno  plavom bojom</w:t>
      </w:r>
      <w:r>
        <w:tab/>
      </w:r>
      <w:r>
        <w:tab/>
      </w:r>
    </w:p>
    <w:p w:rsidRDefault="005A0ABA" w:rsidP="005A0ABA" w:rsidR="004C6314">
      <w:pPr>
        <w:rPr>
          <w:b/>
        </w:rPr>
      </w:pPr>
      <w:r>
        <w:t xml:space="preserve"> </w:t>
      </w:r>
      <w:r>
        <w:tab/>
      </w:r>
    </w:p>
    <w:p w:rsidRDefault="005A0ABA" w:rsidP="005A0ABA" w:rsidR="005A0ABA" w:rsidRPr="005A0ABA">
      <w:pPr>
        <w:rPr>
          <w:b/>
        </w:rPr>
      </w:pPr>
      <w:r w:rsidRPr="005A0ABA">
        <w:rPr>
          <w:b/>
        </w:rPr>
        <w:t xml:space="preserve">168. </w:t>
      </w:r>
      <w:r w:rsidR="004B419A">
        <w:rPr>
          <w:b/>
        </w:rPr>
        <w:t>ETAŽA</w:t>
      </w:r>
      <w:r w:rsidRPr="005A0ABA">
        <w:rPr>
          <w:b/>
        </w:rPr>
        <w:t xml:space="preserve">: 12/10000 </w:t>
      </w:r>
      <w:r w:rsidR="004B419A">
        <w:rPr>
          <w:b/>
        </w:rPr>
        <w:t xml:space="preserve"> </w:t>
      </w:r>
    </w:p>
    <w:p w:rsidRDefault="005A0ABA" w:rsidP="005A0ABA" w:rsidR="005A0ABA">
      <w:r>
        <w:t>1. garaža oznake G 59, u prizemlju objekta S 4, neto korisne površine 17,02 m2, u etažnom elaboratu sve označeno   žutom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169. </w:t>
      </w:r>
      <w:r w:rsidR="004B419A">
        <w:rPr>
          <w:b/>
        </w:rPr>
        <w:t>ETAŽA</w:t>
      </w:r>
      <w:r w:rsidRPr="005A0ABA">
        <w:rPr>
          <w:b/>
        </w:rPr>
        <w:t xml:space="preserve">: 9/10000 </w:t>
      </w:r>
      <w:r w:rsidR="004B419A">
        <w:rPr>
          <w:b/>
        </w:rPr>
        <w:t xml:space="preserve"> </w:t>
      </w:r>
      <w:r w:rsidRPr="005A0ABA">
        <w:rPr>
          <w:b/>
        </w:rPr>
        <w:tab/>
      </w:r>
    </w:p>
    <w:p w:rsidRDefault="005A0ABA" w:rsidP="005A0ABA" w:rsidR="005A0ABA">
      <w:r>
        <w:t>1. garaža oznake G 60, u prizemlju objekta S 4, neto korisne površine 12,66 m2, u etažnom elaboratu sve označeno  zelenom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170. </w:t>
      </w:r>
      <w:r w:rsidR="004B419A">
        <w:rPr>
          <w:b/>
        </w:rPr>
        <w:t>ETAŽA</w:t>
      </w:r>
      <w:r w:rsidRPr="005A0ABA">
        <w:rPr>
          <w:b/>
        </w:rPr>
        <w:t xml:space="preserve">: 9/10000 </w:t>
      </w:r>
      <w:r w:rsidR="004B419A">
        <w:rPr>
          <w:b/>
        </w:rPr>
        <w:t xml:space="preserve"> </w:t>
      </w:r>
    </w:p>
    <w:p w:rsidRDefault="005A0ABA" w:rsidP="005A0ABA" w:rsidR="005A0ABA">
      <w:r>
        <w:t>1. garaža oznake G 61, u prizemlju objekta S 4, neto korisne površine 12,66 m2, u etažnom elaboratu sve označeno  crvenom bojom</w:t>
      </w:r>
      <w:r>
        <w:tab/>
      </w:r>
      <w:r>
        <w:tab/>
      </w:r>
    </w:p>
    <w:p w:rsidRDefault="005A0ABA" w:rsidP="005A0ABA" w:rsidR="00AF49E2">
      <w:pPr>
        <w:rPr>
          <w:b/>
        </w:rPr>
      </w:pPr>
      <w:r>
        <w:t xml:space="preserve"> </w:t>
      </w:r>
      <w:r>
        <w:tab/>
      </w:r>
    </w:p>
    <w:p w:rsidRDefault="005A0ABA" w:rsidP="005A0ABA" w:rsidR="005A0ABA" w:rsidRPr="005A0ABA">
      <w:pPr>
        <w:rPr>
          <w:b/>
        </w:rPr>
      </w:pPr>
      <w:r w:rsidRPr="005A0ABA">
        <w:rPr>
          <w:b/>
        </w:rPr>
        <w:t xml:space="preserve">171. </w:t>
      </w:r>
      <w:r w:rsidR="004B419A">
        <w:rPr>
          <w:b/>
        </w:rPr>
        <w:t>ETAŽA</w:t>
      </w:r>
      <w:r w:rsidRPr="005A0ABA">
        <w:rPr>
          <w:b/>
        </w:rPr>
        <w:t xml:space="preserve">: 9/10000 </w:t>
      </w:r>
      <w:r w:rsidR="004B419A">
        <w:rPr>
          <w:b/>
        </w:rPr>
        <w:t xml:space="preserve"> </w:t>
      </w:r>
    </w:p>
    <w:p w:rsidRDefault="005A0ABA" w:rsidP="005A0ABA" w:rsidR="005A0ABA">
      <w:r>
        <w:lastRenderedPageBreak/>
        <w:t>1. garaža oznake G 62, u prizemlju objekta S 4, neto korisne površine 12,66 m2, u etažnom elaboratu sve označeno  plavom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172. </w:t>
      </w:r>
      <w:r w:rsidR="004B419A">
        <w:rPr>
          <w:b/>
        </w:rPr>
        <w:t>ETAŽA</w:t>
      </w:r>
      <w:r w:rsidRPr="005A0ABA">
        <w:rPr>
          <w:b/>
        </w:rPr>
        <w:t xml:space="preserve">: 9/10000 </w:t>
      </w:r>
      <w:r w:rsidR="004B419A">
        <w:rPr>
          <w:b/>
        </w:rPr>
        <w:t xml:space="preserve"> </w:t>
      </w:r>
    </w:p>
    <w:p w:rsidRDefault="005A0ABA" w:rsidP="005A0ABA" w:rsidR="005A0ABA">
      <w:r>
        <w:t>1. garaža oznake G 63, u prizemlju objekta S 4, neto korisne površine 12,66 m2, u etažnom elaboratu sve označeno  žutom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179. </w:t>
      </w:r>
      <w:r w:rsidR="004B419A">
        <w:rPr>
          <w:b/>
        </w:rPr>
        <w:t>ETAŽA</w:t>
      </w:r>
      <w:r w:rsidRPr="005A0ABA">
        <w:rPr>
          <w:b/>
        </w:rPr>
        <w:t xml:space="preserve">: 9/10000 </w:t>
      </w:r>
      <w:r w:rsidR="004B419A">
        <w:rPr>
          <w:b/>
        </w:rPr>
        <w:t xml:space="preserve"> </w:t>
      </w:r>
    </w:p>
    <w:p w:rsidRDefault="005A0ABA" w:rsidP="005A0ABA" w:rsidR="005A0ABA">
      <w:r>
        <w:t>1. garaža oznake G 70, u prizemlju objekta S 4, neto korisne površine 12,77 m2, u etažnom elaboratu sve označeno  plavom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181. </w:t>
      </w:r>
      <w:r w:rsidR="004B419A">
        <w:rPr>
          <w:b/>
        </w:rPr>
        <w:t>ETAŽA</w:t>
      </w:r>
      <w:r w:rsidRPr="005A0ABA">
        <w:rPr>
          <w:b/>
        </w:rPr>
        <w:t xml:space="preserve">: 9/10000 </w:t>
      </w:r>
      <w:r w:rsidR="004B419A">
        <w:rPr>
          <w:b/>
        </w:rPr>
        <w:t xml:space="preserve"> </w:t>
      </w:r>
    </w:p>
    <w:p w:rsidRDefault="005A0ABA" w:rsidP="005A0ABA" w:rsidR="005A0ABA">
      <w:r>
        <w:t>1. garaža oznake G 72, u prizemlju objekta S 4, neto korisne površine 12,69 m2, u etažnom elaboratu sve označeno  zelenom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182. </w:t>
      </w:r>
      <w:r w:rsidR="004B419A">
        <w:rPr>
          <w:b/>
        </w:rPr>
        <w:t>ETAŽA</w:t>
      </w:r>
      <w:r w:rsidRPr="005A0ABA">
        <w:rPr>
          <w:b/>
        </w:rPr>
        <w:t xml:space="preserve">: 9/10000 </w:t>
      </w:r>
      <w:r w:rsidR="004B419A">
        <w:rPr>
          <w:b/>
        </w:rPr>
        <w:t xml:space="preserve"> </w:t>
      </w:r>
    </w:p>
    <w:p w:rsidRDefault="005A0ABA" w:rsidP="005A0ABA" w:rsidR="005A0ABA">
      <w:r>
        <w:t>1. garaža oznake G 73, u prizemlju objekta S 4, neto korisne površine 12,69 m2, u etažnom elaboratu sve označeno  crvenom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183. </w:t>
      </w:r>
      <w:r w:rsidR="004B419A">
        <w:rPr>
          <w:b/>
        </w:rPr>
        <w:t>ETAŽA</w:t>
      </w:r>
      <w:r w:rsidRPr="005A0ABA">
        <w:rPr>
          <w:b/>
        </w:rPr>
        <w:t xml:space="preserve">: 9/10000 </w:t>
      </w:r>
      <w:r w:rsidR="004B419A">
        <w:rPr>
          <w:b/>
        </w:rPr>
        <w:t xml:space="preserve"> </w:t>
      </w:r>
    </w:p>
    <w:p w:rsidRDefault="005A0ABA" w:rsidP="005A0ABA" w:rsidR="005A0ABA">
      <w:r>
        <w:t>1. garaža oznake G 74, u prizemlju objekta S 4, neto korisne površine 11,70 m2, u etažnom elaboratu sve označeno  plavom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184. </w:t>
      </w:r>
      <w:r w:rsidR="004B419A">
        <w:rPr>
          <w:b/>
        </w:rPr>
        <w:t>ETAŽA</w:t>
      </w:r>
      <w:r w:rsidRPr="005A0ABA">
        <w:rPr>
          <w:b/>
        </w:rPr>
        <w:t xml:space="preserve">: 8/10000 </w:t>
      </w:r>
      <w:r w:rsidR="004B419A">
        <w:rPr>
          <w:b/>
        </w:rPr>
        <w:t xml:space="preserve"> </w:t>
      </w:r>
    </w:p>
    <w:p w:rsidRDefault="005A0ABA" w:rsidP="005A0ABA" w:rsidR="005A0ABA">
      <w:r>
        <w:t>1. garaža oznake G 75, u prizemlju objekta S 4, neto korisne površine 11,44 m2, u etažnom elaboratu sve označeno  žutom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185. </w:t>
      </w:r>
      <w:r w:rsidR="004B419A">
        <w:rPr>
          <w:b/>
        </w:rPr>
        <w:t>ETAŽA</w:t>
      </w:r>
      <w:r w:rsidRPr="005A0ABA">
        <w:rPr>
          <w:b/>
        </w:rPr>
        <w:t xml:space="preserve">: 8/10000 </w:t>
      </w:r>
      <w:r w:rsidR="004B419A">
        <w:rPr>
          <w:b/>
        </w:rPr>
        <w:t xml:space="preserve"> </w:t>
      </w:r>
    </w:p>
    <w:p w:rsidRDefault="005A0ABA" w:rsidP="005A0ABA" w:rsidR="005A0ABA">
      <w:r>
        <w:t>1. garaža oznake G 76, u prizemlju objekta S 4, neto korisne površine 11,20 m2, u etažnom elaboratu sve označeno  zelenom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186. </w:t>
      </w:r>
      <w:r w:rsidR="004B419A">
        <w:rPr>
          <w:b/>
        </w:rPr>
        <w:t>ETAŽA</w:t>
      </w:r>
      <w:r w:rsidRPr="005A0ABA">
        <w:rPr>
          <w:b/>
        </w:rPr>
        <w:t xml:space="preserve">: 8/10000 </w:t>
      </w:r>
      <w:r w:rsidR="004B419A">
        <w:rPr>
          <w:b/>
        </w:rPr>
        <w:t xml:space="preserve"> </w:t>
      </w:r>
    </w:p>
    <w:p w:rsidRDefault="005A0ABA" w:rsidP="005A0ABA" w:rsidR="005A0ABA">
      <w:r>
        <w:t>1. garaža oznake G 77, u prizemlju objekta S 4, neto korisne površine 11,44 m2, u etažnom elaboratu sve označeno  crvenom bojom</w:t>
      </w:r>
      <w:r>
        <w:tab/>
      </w:r>
      <w:r>
        <w:tab/>
      </w:r>
    </w:p>
    <w:p w:rsidRDefault="005A0ABA" w:rsidP="005A0ABA" w:rsidR="004C6314">
      <w:pPr>
        <w:rPr>
          <w:b/>
        </w:rPr>
      </w:pPr>
      <w:r>
        <w:t xml:space="preserve"> </w:t>
      </w:r>
      <w:r>
        <w:tab/>
      </w:r>
    </w:p>
    <w:p w:rsidRDefault="005A0ABA" w:rsidP="005A0ABA" w:rsidR="005A0ABA" w:rsidRPr="005A0ABA">
      <w:pPr>
        <w:rPr>
          <w:b/>
        </w:rPr>
      </w:pPr>
      <w:r w:rsidRPr="005A0ABA">
        <w:rPr>
          <w:b/>
        </w:rPr>
        <w:t xml:space="preserve">187. </w:t>
      </w:r>
      <w:r w:rsidR="004B419A">
        <w:rPr>
          <w:b/>
        </w:rPr>
        <w:t>ETAŽA</w:t>
      </w:r>
      <w:r w:rsidRPr="005A0ABA">
        <w:rPr>
          <w:b/>
        </w:rPr>
        <w:t xml:space="preserve">: 8/10000 </w:t>
      </w:r>
      <w:r w:rsidR="004B419A">
        <w:rPr>
          <w:b/>
        </w:rPr>
        <w:t xml:space="preserve"> </w:t>
      </w:r>
    </w:p>
    <w:p w:rsidRDefault="005A0ABA" w:rsidP="005A0ABA" w:rsidR="005A0ABA">
      <w:r>
        <w:t>1. garaža oznake G 78, u prizemlju objekta S 4, neto korisne površine 11,44 m2, u etažnom elaboratu sve označeno  plavom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188. </w:t>
      </w:r>
      <w:r w:rsidR="004B419A">
        <w:rPr>
          <w:b/>
        </w:rPr>
        <w:t>ETAŽA</w:t>
      </w:r>
      <w:r w:rsidRPr="005A0ABA">
        <w:rPr>
          <w:b/>
        </w:rPr>
        <w:t xml:space="preserve">: 8/10000 </w:t>
      </w:r>
      <w:r w:rsidR="004B419A">
        <w:rPr>
          <w:b/>
        </w:rPr>
        <w:t xml:space="preserve"> </w:t>
      </w:r>
    </w:p>
    <w:p w:rsidRDefault="005A0ABA" w:rsidP="005A0ABA" w:rsidR="005A0ABA">
      <w:r>
        <w:t>1. garaža oznake G 79, u prizemlju objekta S 4, neto korisne površine 11,44 m2, u etažnom elaboratu sve označeno  žutom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189. </w:t>
      </w:r>
      <w:r w:rsidR="004B419A">
        <w:rPr>
          <w:b/>
        </w:rPr>
        <w:t>ETAŽA</w:t>
      </w:r>
      <w:r w:rsidRPr="005A0ABA">
        <w:rPr>
          <w:b/>
        </w:rPr>
        <w:t xml:space="preserve">: 8/10000 </w:t>
      </w:r>
      <w:r w:rsidR="004B419A">
        <w:rPr>
          <w:b/>
        </w:rPr>
        <w:t xml:space="preserve"> </w:t>
      </w:r>
    </w:p>
    <w:p w:rsidRDefault="005A0ABA" w:rsidP="005A0ABA" w:rsidR="005A0ABA">
      <w:r>
        <w:t>1. garaža oznake G 80, u prizemlju objekta S 4, neto korisne površine 11,44 m2, u etažnom elaboratu sve označeno  zelenom bojom</w:t>
      </w:r>
      <w:r>
        <w:tab/>
      </w:r>
      <w:r>
        <w:tab/>
      </w:r>
    </w:p>
    <w:p w:rsidRDefault="005A0ABA" w:rsidP="005A0ABA" w:rsidR="005A0ABA">
      <w:r>
        <w:t xml:space="preserve"> </w:t>
      </w:r>
      <w:r>
        <w:tab/>
      </w:r>
    </w:p>
    <w:p w:rsidRDefault="00AF49E2" w:rsidP="005A0ABA" w:rsidR="00AF49E2">
      <w:pPr>
        <w:rPr>
          <w:b/>
        </w:rPr>
      </w:pPr>
    </w:p>
    <w:p w:rsidRDefault="001533FD" w:rsidP="005A0ABA" w:rsidR="001533FD">
      <w:pPr>
        <w:rPr>
          <w:b/>
        </w:rPr>
      </w:pPr>
    </w:p>
    <w:p w:rsidRDefault="00AF49E2" w:rsidP="005A0ABA" w:rsidR="00AF49E2">
      <w:pPr>
        <w:rPr>
          <w:b/>
        </w:rPr>
      </w:pPr>
    </w:p>
    <w:p w:rsidRDefault="005A0ABA" w:rsidP="005A0ABA" w:rsidR="005A0ABA" w:rsidRPr="005A0ABA">
      <w:pPr>
        <w:rPr>
          <w:b/>
        </w:rPr>
      </w:pPr>
      <w:r w:rsidRPr="005A0ABA">
        <w:rPr>
          <w:b/>
        </w:rPr>
        <w:lastRenderedPageBreak/>
        <w:t xml:space="preserve">190. </w:t>
      </w:r>
      <w:r w:rsidR="004B419A">
        <w:rPr>
          <w:b/>
        </w:rPr>
        <w:t>ETAŽA</w:t>
      </w:r>
      <w:r w:rsidRPr="005A0ABA">
        <w:rPr>
          <w:b/>
        </w:rPr>
        <w:t xml:space="preserve">: 8/10000 </w:t>
      </w:r>
      <w:r w:rsidR="004B419A">
        <w:rPr>
          <w:b/>
        </w:rPr>
        <w:t xml:space="preserve"> </w:t>
      </w:r>
      <w:r w:rsidRPr="005A0ABA">
        <w:rPr>
          <w:b/>
        </w:rPr>
        <w:tab/>
      </w:r>
    </w:p>
    <w:p w:rsidRDefault="005A0ABA" w:rsidP="005A0ABA" w:rsidR="005A0ABA">
      <w:r>
        <w:t>1. garaža oznake G 81, u prizemlju objekta S 4, neto korisne površine 11,44 m2, u etažnom elaboratu sve označeno  crvenom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191. </w:t>
      </w:r>
      <w:r w:rsidR="004B419A">
        <w:rPr>
          <w:b/>
        </w:rPr>
        <w:t>ETAŽA</w:t>
      </w:r>
      <w:r w:rsidRPr="005A0ABA">
        <w:rPr>
          <w:b/>
        </w:rPr>
        <w:t xml:space="preserve">: 8/10000 </w:t>
      </w:r>
      <w:r w:rsidR="004B419A">
        <w:rPr>
          <w:b/>
        </w:rPr>
        <w:t xml:space="preserve"> </w:t>
      </w:r>
    </w:p>
    <w:p w:rsidRDefault="005A0ABA" w:rsidP="005A0ABA" w:rsidR="005A0ABA">
      <w:r>
        <w:t>1. garaža oznake G 82, u prizemlju objekta S 4, neto korisne površine 11,44 m2, u etažnom elaboratu sve označeno  plavom bojom</w:t>
      </w:r>
      <w:r>
        <w:tab/>
      </w:r>
      <w:r>
        <w:tab/>
      </w:r>
    </w:p>
    <w:p w:rsidRDefault="005A0ABA" w:rsidP="005A0ABA" w:rsidR="005A0ABA">
      <w:r>
        <w:t xml:space="preserve"> </w:t>
      </w:r>
      <w:r>
        <w:tab/>
      </w:r>
    </w:p>
    <w:p w:rsidRDefault="005A0ABA" w:rsidP="005A0ABA" w:rsidR="005A0ABA" w:rsidRPr="005A0ABA">
      <w:pPr>
        <w:rPr>
          <w:b/>
        </w:rPr>
      </w:pPr>
      <w:r w:rsidRPr="005A0ABA">
        <w:rPr>
          <w:b/>
        </w:rPr>
        <w:t xml:space="preserve">192. </w:t>
      </w:r>
      <w:r w:rsidR="004B419A">
        <w:rPr>
          <w:b/>
        </w:rPr>
        <w:t>ETAŽA</w:t>
      </w:r>
      <w:r w:rsidRPr="005A0ABA">
        <w:rPr>
          <w:b/>
        </w:rPr>
        <w:t xml:space="preserve">: 8/10000 </w:t>
      </w:r>
      <w:r w:rsidR="004B419A">
        <w:rPr>
          <w:b/>
        </w:rPr>
        <w:t xml:space="preserve"> </w:t>
      </w:r>
    </w:p>
    <w:p w:rsidRDefault="005A0ABA" w:rsidP="005A0ABA" w:rsidR="005A0ABA">
      <w:r>
        <w:t>1. garaža oznake G 83, u prizemlju objekta S 4, neto korisne površine 11,44 m2, u etažnom elaboratu sve označeno  žutom bojom</w:t>
      </w:r>
      <w:r>
        <w:tab/>
      </w:r>
      <w:r>
        <w:tab/>
      </w:r>
    </w:p>
    <w:p w:rsidRDefault="008D58B9" w:rsidP="00906F3E" w:rsidR="008D58B9"/>
    <w:p w:rsidRDefault="008D58B9" w:rsidP="008D58B9" w:rsidR="008D58B9" w:rsidRPr="008D58B9">
      <w:pPr>
        <w:rPr>
          <w:b/>
        </w:rPr>
      </w:pPr>
      <w:r w:rsidRPr="008D58B9">
        <w:rPr>
          <w:b/>
        </w:rPr>
        <w:t xml:space="preserve">194. </w:t>
      </w:r>
      <w:r>
        <w:rPr>
          <w:b/>
        </w:rPr>
        <w:t>ETAŽA</w:t>
      </w:r>
      <w:r w:rsidRPr="008D58B9">
        <w:rPr>
          <w:b/>
        </w:rPr>
        <w:t>: 85/10000</w:t>
      </w:r>
      <w:r w:rsidRPr="008D58B9">
        <w:rPr>
          <w:b/>
        </w:rPr>
        <w:tab/>
      </w:r>
    </w:p>
    <w:p w:rsidRDefault="008D58B9" w:rsidP="008D58B9" w:rsidR="008D58B9">
      <w:r>
        <w:t>1. lokal oznake 1, u prizemlju objekta S 4, sa otvorenim parkirnim mjestima oznake PM 1, PM 2 i PM 3 u dvorištu, neto korisne površine 116,57 m2, u etažnom elaboratu sve označeno  crvenom bojom</w:t>
      </w:r>
      <w:r>
        <w:tab/>
      </w:r>
      <w:r>
        <w:tab/>
      </w:r>
    </w:p>
    <w:p w:rsidRDefault="008D58B9" w:rsidP="008D58B9" w:rsidR="008D58B9">
      <w:r>
        <w:t xml:space="preserve"> </w:t>
      </w:r>
      <w:r>
        <w:tab/>
      </w:r>
    </w:p>
    <w:p w:rsidRDefault="008D58B9" w:rsidP="008D58B9" w:rsidR="008D58B9" w:rsidRPr="008D58B9">
      <w:pPr>
        <w:rPr>
          <w:b/>
        </w:rPr>
      </w:pPr>
      <w:r w:rsidRPr="008D58B9">
        <w:rPr>
          <w:b/>
        </w:rPr>
        <w:t xml:space="preserve">195. </w:t>
      </w:r>
      <w:r>
        <w:rPr>
          <w:b/>
        </w:rPr>
        <w:t>ETAŽA</w:t>
      </w:r>
      <w:r w:rsidRPr="008D58B9">
        <w:rPr>
          <w:b/>
        </w:rPr>
        <w:t xml:space="preserve">: 44/10000 </w:t>
      </w:r>
    </w:p>
    <w:p w:rsidRDefault="008D58B9" w:rsidP="008D58B9" w:rsidR="008D58B9">
      <w:r>
        <w:t>1. lokal oznake 2, u prizemlju objekta S 4, sa otvorenim parkirnim mjestima oznake PM 4 i PM 5 u dvorištu, neto korisne površine 60,67 m2, u etažnom elaboratu sve označeno  plavom bojom</w:t>
      </w:r>
      <w:r>
        <w:tab/>
      </w:r>
      <w:r>
        <w:tab/>
      </w:r>
    </w:p>
    <w:p w:rsidRDefault="00906F3E" w:rsidP="00906F3E" w:rsidR="00906F3E">
      <w:r>
        <w:tab/>
      </w:r>
      <w:r w:rsidR="002D260F">
        <w:t xml:space="preserve"> </w:t>
      </w:r>
      <w:r>
        <w:tab/>
      </w:r>
    </w:p>
    <w:p w:rsidRDefault="00906F3E" w:rsidP="00906F3E" w:rsidR="00906F3E" w:rsidRPr="002D260F">
      <w:pPr>
        <w:rPr>
          <w:b/>
        </w:rPr>
      </w:pPr>
      <w:r w:rsidRPr="002D260F">
        <w:rPr>
          <w:b/>
        </w:rPr>
        <w:t xml:space="preserve">208. </w:t>
      </w:r>
      <w:r w:rsidR="00F51D42">
        <w:rPr>
          <w:b/>
        </w:rPr>
        <w:t>ETAŽA</w:t>
      </w:r>
      <w:r w:rsidRPr="002D260F">
        <w:rPr>
          <w:b/>
        </w:rPr>
        <w:t xml:space="preserve">: 40/10000 </w:t>
      </w:r>
      <w:r w:rsidR="002D260F">
        <w:rPr>
          <w:b/>
        </w:rPr>
        <w:t xml:space="preserve"> </w:t>
      </w:r>
      <w:r w:rsidRPr="002D260F">
        <w:rPr>
          <w:b/>
        </w:rPr>
        <w:tab/>
      </w:r>
    </w:p>
    <w:p w:rsidRDefault="00906F3E" w:rsidP="00906F3E" w:rsidR="00906F3E">
      <w:r>
        <w:t>1. dvosobni stan oznake 101, u prvom katu objekta S 4, sa otvorenim parkirnim mjestom oznake PM 31 u dvorištu, neto korisne površine 55,17 m2, u etažnom elaboratu sve označeno  crvenom bojom</w:t>
      </w:r>
      <w:r>
        <w:tab/>
      </w:r>
      <w:r>
        <w:tab/>
      </w:r>
    </w:p>
    <w:p w:rsidRDefault="002D260F" w:rsidP="00906F3E" w:rsidR="00906F3E">
      <w:r>
        <w:t xml:space="preserve"> </w:t>
      </w:r>
      <w:r w:rsidR="00906F3E">
        <w:tab/>
      </w:r>
      <w:r>
        <w:t xml:space="preserve"> </w:t>
      </w:r>
    </w:p>
    <w:p w:rsidRDefault="00906F3E" w:rsidP="00906F3E" w:rsidR="00906F3E" w:rsidRPr="002D260F">
      <w:pPr>
        <w:rPr>
          <w:b/>
        </w:rPr>
      </w:pPr>
      <w:r w:rsidRPr="002D260F">
        <w:rPr>
          <w:b/>
        </w:rPr>
        <w:t xml:space="preserve">210. </w:t>
      </w:r>
      <w:r w:rsidR="00F51D42">
        <w:rPr>
          <w:b/>
        </w:rPr>
        <w:t>ETAŽA</w:t>
      </w:r>
      <w:r w:rsidRPr="002D260F">
        <w:rPr>
          <w:b/>
        </w:rPr>
        <w:t xml:space="preserve">: 40/10000 </w:t>
      </w:r>
      <w:r w:rsidR="002D260F">
        <w:rPr>
          <w:b/>
        </w:rPr>
        <w:t xml:space="preserve"> </w:t>
      </w:r>
    </w:p>
    <w:p w:rsidRDefault="00906F3E" w:rsidP="00906F3E" w:rsidR="00906F3E">
      <w:r>
        <w:t>1. dvosobni stan oznake 103, u prvom katu objekta S 4, sa otvorenim parkirnim mjestom oznake PM 29 u dvorištu, neto korisne površine 55,11 m2, u etažnom elaboratu sve označeno  žutom bojom</w:t>
      </w:r>
      <w:r>
        <w:tab/>
      </w:r>
      <w:r>
        <w:tab/>
      </w:r>
    </w:p>
    <w:p w:rsidRDefault="002D260F" w:rsidP="00906F3E" w:rsidR="00906F3E">
      <w:r>
        <w:t xml:space="preserve"> </w:t>
      </w:r>
    </w:p>
    <w:p w:rsidRDefault="00906F3E" w:rsidP="00906F3E" w:rsidR="00906F3E" w:rsidRPr="002D260F">
      <w:pPr>
        <w:rPr>
          <w:b/>
        </w:rPr>
      </w:pPr>
      <w:r w:rsidRPr="002D260F">
        <w:rPr>
          <w:b/>
        </w:rPr>
        <w:t xml:space="preserve">212. </w:t>
      </w:r>
      <w:r w:rsidR="00F51D42">
        <w:rPr>
          <w:b/>
        </w:rPr>
        <w:t>ETAŽA</w:t>
      </w:r>
      <w:r w:rsidRPr="002D260F">
        <w:rPr>
          <w:b/>
        </w:rPr>
        <w:t xml:space="preserve">: 33/10000 </w:t>
      </w:r>
      <w:r w:rsidR="002D260F">
        <w:rPr>
          <w:b/>
        </w:rPr>
        <w:t xml:space="preserve"> </w:t>
      </w:r>
      <w:r w:rsidRPr="002D260F">
        <w:rPr>
          <w:b/>
        </w:rPr>
        <w:tab/>
      </w:r>
    </w:p>
    <w:p w:rsidRDefault="00906F3E" w:rsidP="00906F3E" w:rsidR="00906F3E">
      <w:r>
        <w:t>1. jednosobni stan oznake 105, u prvom katu objekta S 4, sa otvorenim parkirnim mjestom oznake PM 27 u dvorištu, neto korisne površine 45,50 m2, u etažnom elaboratu sve označeno  crvenom bojom</w:t>
      </w:r>
      <w:r>
        <w:tab/>
      </w:r>
      <w:r>
        <w:tab/>
      </w:r>
    </w:p>
    <w:p w:rsidRDefault="002D260F" w:rsidP="00906F3E" w:rsidR="004C6314">
      <w:pPr>
        <w:rPr>
          <w:b/>
        </w:rPr>
      </w:pPr>
      <w:r>
        <w:t xml:space="preserve"> </w:t>
      </w:r>
      <w:r w:rsidR="00906F3E">
        <w:tab/>
      </w:r>
      <w:r w:rsidR="00906F3E">
        <w:tab/>
      </w:r>
    </w:p>
    <w:p w:rsidRDefault="00906F3E" w:rsidP="00906F3E" w:rsidR="00906F3E" w:rsidRPr="002D260F">
      <w:pPr>
        <w:rPr>
          <w:b/>
        </w:rPr>
      </w:pPr>
      <w:r w:rsidRPr="002D260F">
        <w:rPr>
          <w:b/>
        </w:rPr>
        <w:t xml:space="preserve">214. </w:t>
      </w:r>
      <w:r w:rsidR="00F51D42">
        <w:rPr>
          <w:b/>
        </w:rPr>
        <w:t>ETAŽA</w:t>
      </w:r>
      <w:r w:rsidRPr="002D260F">
        <w:rPr>
          <w:b/>
        </w:rPr>
        <w:t xml:space="preserve">: 31/10000 </w:t>
      </w:r>
      <w:r w:rsidR="002D260F">
        <w:rPr>
          <w:b/>
        </w:rPr>
        <w:t xml:space="preserve"> </w:t>
      </w:r>
    </w:p>
    <w:p w:rsidRDefault="00906F3E" w:rsidP="00906F3E" w:rsidR="00906F3E">
      <w:r>
        <w:t>1. jednosobni stan oznake 107, u prvom katu objekta S 4, sa otvorenim parkirnim mjestom oznake PM 25 u dvorištu, neto korisne površine 42,30 m2, u etažnom elaboratu sve označeno  žutom bojom</w:t>
      </w:r>
      <w:r>
        <w:tab/>
      </w:r>
      <w:r>
        <w:tab/>
      </w:r>
      <w:r w:rsidR="002D260F">
        <w:t xml:space="preserve"> </w:t>
      </w:r>
      <w:r>
        <w:tab/>
      </w:r>
    </w:p>
    <w:p w:rsidRDefault="002D260F" w:rsidP="00906F3E" w:rsidR="00906F3E">
      <w:r>
        <w:t xml:space="preserve">  </w:t>
      </w:r>
      <w:r w:rsidR="00906F3E">
        <w:tab/>
      </w:r>
    </w:p>
    <w:p w:rsidRDefault="00906F3E" w:rsidP="00906F3E" w:rsidR="00906F3E" w:rsidRPr="002D260F">
      <w:pPr>
        <w:rPr>
          <w:b/>
        </w:rPr>
      </w:pPr>
      <w:r w:rsidRPr="002D260F">
        <w:rPr>
          <w:b/>
        </w:rPr>
        <w:t xml:space="preserve">215. </w:t>
      </w:r>
      <w:r w:rsidR="00F51D42">
        <w:rPr>
          <w:b/>
        </w:rPr>
        <w:t>ETAŽA</w:t>
      </w:r>
      <w:r w:rsidRPr="002D260F">
        <w:rPr>
          <w:b/>
        </w:rPr>
        <w:t xml:space="preserve">: 31/10000 </w:t>
      </w:r>
      <w:r w:rsidR="002D260F">
        <w:rPr>
          <w:b/>
        </w:rPr>
        <w:t xml:space="preserve"> </w:t>
      </w:r>
      <w:r w:rsidRPr="002D260F">
        <w:rPr>
          <w:b/>
        </w:rPr>
        <w:tab/>
      </w:r>
    </w:p>
    <w:p w:rsidRDefault="00906F3E" w:rsidP="00906F3E" w:rsidR="00906F3E">
      <w:r>
        <w:t>1. jednosobni stan oznake 108, u prvom katu objekta S 4, sa otvorenim parkirnim mjestom oznake PM 24 u dvorištu, neto korisne površine 42,18 m2, u etažnom elaboratu sve označeno  zelenom bojom</w:t>
      </w:r>
      <w:r>
        <w:tab/>
      </w:r>
      <w:r>
        <w:tab/>
      </w:r>
    </w:p>
    <w:p w:rsidRDefault="0038547E" w:rsidP="00906F3E" w:rsidR="00906F3E">
      <w:r>
        <w:t xml:space="preserve"> </w:t>
      </w:r>
      <w:r w:rsidR="00906F3E">
        <w:tab/>
      </w:r>
    </w:p>
    <w:p w:rsidRDefault="00AF49E2" w:rsidP="00906F3E" w:rsidR="00AF49E2">
      <w:pPr>
        <w:rPr>
          <w:b/>
        </w:rPr>
      </w:pPr>
    </w:p>
    <w:p w:rsidRDefault="00AF49E2" w:rsidP="00906F3E" w:rsidR="00AF49E2">
      <w:pPr>
        <w:rPr>
          <w:b/>
        </w:rPr>
      </w:pPr>
    </w:p>
    <w:p w:rsidRDefault="00AF49E2" w:rsidP="00906F3E" w:rsidR="00AF49E2">
      <w:pPr>
        <w:rPr>
          <w:b/>
        </w:rPr>
      </w:pPr>
    </w:p>
    <w:p w:rsidRDefault="00906F3E" w:rsidP="00906F3E" w:rsidR="00906F3E" w:rsidRPr="0038547E">
      <w:pPr>
        <w:rPr>
          <w:b/>
        </w:rPr>
      </w:pPr>
      <w:r w:rsidRPr="0038547E">
        <w:rPr>
          <w:b/>
        </w:rPr>
        <w:lastRenderedPageBreak/>
        <w:t xml:space="preserve">218. </w:t>
      </w:r>
      <w:r w:rsidR="00F51D42">
        <w:rPr>
          <w:b/>
        </w:rPr>
        <w:t>ETAŽA</w:t>
      </w:r>
      <w:r w:rsidRPr="0038547E">
        <w:rPr>
          <w:b/>
        </w:rPr>
        <w:t xml:space="preserve">: 41/10000 </w:t>
      </w:r>
      <w:r w:rsidR="0038547E">
        <w:rPr>
          <w:b/>
        </w:rPr>
        <w:t xml:space="preserve"> </w:t>
      </w:r>
      <w:r w:rsidRPr="0038547E">
        <w:rPr>
          <w:b/>
        </w:rPr>
        <w:tab/>
      </w:r>
      <w:r w:rsidRPr="0038547E">
        <w:rPr>
          <w:b/>
        </w:rPr>
        <w:tab/>
      </w:r>
    </w:p>
    <w:p w:rsidRDefault="00906F3E" w:rsidP="00906F3E" w:rsidR="00906F3E">
      <w:r>
        <w:t>1. dvosobni stan oznake 111, u prvom katu objekta S 4, sa otvorenim parkirnim mjestom oznake PM 21 u dvorištu, neto korisne površine 56,01 m2, u etažnom elaboratu sve označeno  žutom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220. </w:t>
      </w:r>
      <w:r w:rsidR="00F51D42">
        <w:rPr>
          <w:b/>
        </w:rPr>
        <w:t>ETAŽA</w:t>
      </w:r>
      <w:r w:rsidRPr="0038547E">
        <w:rPr>
          <w:b/>
        </w:rPr>
        <w:t xml:space="preserve">: 41/10000 </w:t>
      </w:r>
      <w:r w:rsidR="0038547E">
        <w:rPr>
          <w:b/>
        </w:rPr>
        <w:t xml:space="preserve"> </w:t>
      </w:r>
      <w:r w:rsidRPr="0038547E">
        <w:rPr>
          <w:b/>
        </w:rPr>
        <w:tab/>
      </w:r>
    </w:p>
    <w:p w:rsidRDefault="00906F3E" w:rsidP="00906F3E" w:rsidR="00906F3E">
      <w:r>
        <w:t>1. dvosobni stan oznake 113, u prvom katu objekta S 4, sa otvorenim parkirnim mjestom oznake PM 19 u dvorištu, neto korisne površine 56,14 m2, u etažnom elaboratu sve označeno  crvenom bojom</w:t>
      </w:r>
      <w:r>
        <w:tab/>
      </w:r>
      <w:r>
        <w:tab/>
      </w:r>
    </w:p>
    <w:p w:rsidRDefault="0038547E" w:rsidP="00906F3E" w:rsidR="00906F3E">
      <w:r>
        <w:tab/>
      </w:r>
      <w:r w:rsidR="00906F3E">
        <w:tab/>
      </w:r>
    </w:p>
    <w:p w:rsidRDefault="00906F3E" w:rsidP="00906F3E" w:rsidR="00906F3E" w:rsidRPr="0038547E">
      <w:pPr>
        <w:rPr>
          <w:b/>
        </w:rPr>
      </w:pPr>
      <w:r w:rsidRPr="0038547E">
        <w:rPr>
          <w:b/>
        </w:rPr>
        <w:t xml:space="preserve">222. </w:t>
      </w:r>
      <w:r w:rsidR="00F51D42">
        <w:rPr>
          <w:b/>
        </w:rPr>
        <w:t>ETAŽA</w:t>
      </w:r>
      <w:r w:rsidRPr="0038547E">
        <w:rPr>
          <w:b/>
        </w:rPr>
        <w:t xml:space="preserve">: 41/10000 </w:t>
      </w:r>
      <w:r w:rsidR="0038547E">
        <w:rPr>
          <w:b/>
        </w:rPr>
        <w:t xml:space="preserve"> </w:t>
      </w:r>
      <w:r w:rsidRPr="0038547E">
        <w:rPr>
          <w:b/>
        </w:rPr>
        <w:tab/>
      </w:r>
    </w:p>
    <w:p w:rsidRDefault="00906F3E" w:rsidP="00906F3E" w:rsidR="00906F3E">
      <w:r>
        <w:t>1. dvosobni stan oznake 115, u prvom katu objekta S 4, sa otvorenim parkirnim mjestom oznake PM 17 u dvorištu, neto korisne površine 56,18 m2, u etažnom elaboratu sve označeno  žutom bojom</w:t>
      </w:r>
      <w:r>
        <w:tab/>
      </w:r>
      <w:r>
        <w:tab/>
      </w:r>
    </w:p>
    <w:p w:rsidRDefault="0038547E" w:rsidP="00906F3E" w:rsidR="00906F3E">
      <w:r>
        <w:t xml:space="preserve"> </w:t>
      </w:r>
      <w:r w:rsidR="00906F3E">
        <w:tab/>
      </w:r>
      <w:r w:rsidR="00906F3E">
        <w:tab/>
      </w:r>
    </w:p>
    <w:p w:rsidRDefault="00906F3E" w:rsidP="00906F3E" w:rsidR="00906F3E" w:rsidRPr="0038547E">
      <w:pPr>
        <w:rPr>
          <w:b/>
        </w:rPr>
      </w:pPr>
      <w:r w:rsidRPr="0038547E">
        <w:rPr>
          <w:b/>
        </w:rPr>
        <w:t xml:space="preserve">224. </w:t>
      </w:r>
      <w:r w:rsidR="00F51D42">
        <w:rPr>
          <w:b/>
        </w:rPr>
        <w:t>ETAŽA</w:t>
      </w:r>
      <w:r w:rsidRPr="0038547E">
        <w:rPr>
          <w:b/>
        </w:rPr>
        <w:t xml:space="preserve">: 41/10000 </w:t>
      </w:r>
      <w:r w:rsidR="0038547E">
        <w:rPr>
          <w:b/>
        </w:rPr>
        <w:t xml:space="preserve"> </w:t>
      </w:r>
      <w:r w:rsidRPr="0038547E">
        <w:rPr>
          <w:b/>
        </w:rPr>
        <w:tab/>
      </w:r>
    </w:p>
    <w:p w:rsidRDefault="00906F3E" w:rsidP="00906F3E" w:rsidR="00906F3E">
      <w:r>
        <w:t>1. dvosobni stan oznake 117, u prvom katu objekta S 4, sa otvorenim parkirnim mjestom oznake PM 15 u dvorištu, neto korisne površine 56,09 m2, u etažnom elaboratu sve označeno  crvenom bojom</w:t>
      </w:r>
      <w:r>
        <w:tab/>
      </w:r>
      <w:r>
        <w:tab/>
      </w:r>
    </w:p>
    <w:p w:rsidRDefault="0038547E" w:rsidP="00906F3E" w:rsidR="002C1365" w:rsidRPr="004C6314">
      <w:r>
        <w:t xml:space="preserve"> </w:t>
      </w:r>
      <w:r w:rsidR="00906F3E">
        <w:tab/>
      </w:r>
    </w:p>
    <w:p w:rsidRDefault="00906F3E" w:rsidP="00906F3E" w:rsidR="00906F3E" w:rsidRPr="0038547E">
      <w:pPr>
        <w:rPr>
          <w:b/>
        </w:rPr>
      </w:pPr>
      <w:r w:rsidRPr="0038547E">
        <w:rPr>
          <w:b/>
        </w:rPr>
        <w:t xml:space="preserve">226. </w:t>
      </w:r>
      <w:r w:rsidR="00F51D42">
        <w:rPr>
          <w:b/>
        </w:rPr>
        <w:t>ETAŽA</w:t>
      </w:r>
      <w:r w:rsidRPr="0038547E">
        <w:rPr>
          <w:b/>
        </w:rPr>
        <w:t xml:space="preserve">: 38/10000 </w:t>
      </w:r>
      <w:r w:rsidR="0038547E">
        <w:rPr>
          <w:b/>
        </w:rPr>
        <w:t xml:space="preserve"> </w:t>
      </w:r>
      <w:r w:rsidRPr="0038547E">
        <w:rPr>
          <w:b/>
        </w:rPr>
        <w:tab/>
      </w:r>
    </w:p>
    <w:p w:rsidRDefault="00906F3E" w:rsidP="00906F3E" w:rsidR="00906F3E">
      <w:r>
        <w:t>1. dvosobni stan oznake 119, u prvom katu objekta S 4, neto korisne površine 52,23 m2, u etažnom elaboratu sve označeno  žutom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232. </w:t>
      </w:r>
      <w:r w:rsidR="00F51D42">
        <w:rPr>
          <w:b/>
        </w:rPr>
        <w:t>ETAŽA</w:t>
      </w:r>
      <w:r w:rsidRPr="0038547E">
        <w:rPr>
          <w:b/>
        </w:rPr>
        <w:t xml:space="preserve">: 35/10000 </w:t>
      </w:r>
      <w:r w:rsidR="0038547E">
        <w:rPr>
          <w:b/>
        </w:rPr>
        <w:t xml:space="preserve"> </w:t>
      </w:r>
    </w:p>
    <w:p w:rsidRDefault="00906F3E" w:rsidP="00906F3E" w:rsidR="00906F3E">
      <w:r>
        <w:t>1. dvosobni stan oznake 125, u prvom katu objekta S 4, sa otvorenim parkirnim mjestom oznake PM 10 u dvorištu, neto korisne površine 47,83 m2, u etažnom elaboratu sve označeno  crvenom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233. </w:t>
      </w:r>
      <w:r w:rsidR="00F51D42">
        <w:rPr>
          <w:b/>
        </w:rPr>
        <w:t>ETAŽA</w:t>
      </w:r>
      <w:r w:rsidRPr="0038547E">
        <w:rPr>
          <w:b/>
        </w:rPr>
        <w:t xml:space="preserve">: 35/10000 </w:t>
      </w:r>
      <w:r w:rsidR="0038547E">
        <w:rPr>
          <w:b/>
        </w:rPr>
        <w:t xml:space="preserve"> </w:t>
      </w:r>
      <w:r w:rsidRPr="0038547E">
        <w:rPr>
          <w:b/>
        </w:rPr>
        <w:tab/>
      </w:r>
    </w:p>
    <w:p w:rsidRDefault="00906F3E" w:rsidP="00906F3E" w:rsidR="00906F3E">
      <w:r>
        <w:t>1. dvosobni stan oznake 126, u prvom katu objekta S 4, sa otvorenim parkirnim mjestom oznake PM 9 u dvorištu, neto korisne površine 48,27 m2, u etažnom elaboratu sve označeno  plavom bojom</w:t>
      </w:r>
      <w:r>
        <w:tab/>
      </w:r>
      <w:r>
        <w:tab/>
      </w:r>
    </w:p>
    <w:p w:rsidRDefault="0038547E" w:rsidP="00906F3E" w:rsidR="0038547E"/>
    <w:p w:rsidRDefault="00906F3E" w:rsidP="00906F3E" w:rsidR="00906F3E" w:rsidRPr="0038547E">
      <w:pPr>
        <w:rPr>
          <w:b/>
        </w:rPr>
      </w:pPr>
      <w:r w:rsidRPr="0038547E">
        <w:rPr>
          <w:b/>
        </w:rPr>
        <w:t xml:space="preserve">234. </w:t>
      </w:r>
      <w:r w:rsidR="00F51D42">
        <w:rPr>
          <w:b/>
        </w:rPr>
        <w:t>ETAŽA</w:t>
      </w:r>
      <w:r w:rsidRPr="0038547E">
        <w:rPr>
          <w:b/>
        </w:rPr>
        <w:t xml:space="preserve">: 36/10000 </w:t>
      </w:r>
      <w:r w:rsidR="0038547E">
        <w:rPr>
          <w:b/>
        </w:rPr>
        <w:t xml:space="preserve"> </w:t>
      </w:r>
      <w:r w:rsidRPr="0038547E">
        <w:rPr>
          <w:b/>
        </w:rPr>
        <w:tab/>
      </w:r>
      <w:r w:rsidRPr="0038547E">
        <w:rPr>
          <w:b/>
        </w:rPr>
        <w:tab/>
      </w:r>
    </w:p>
    <w:p w:rsidRDefault="00906F3E" w:rsidP="00906F3E" w:rsidR="00906F3E">
      <w:r>
        <w:t>1. dvosobni stan oznake 127, u prvom katu objekta S 4, sa otvorenim parkirnim mjestom oznake PM 8 u dvorištu, neto korisne površine 49,12 m2, u etažnom elaboratu sve označeno  žutom bojom</w:t>
      </w:r>
      <w:r>
        <w:tab/>
      </w:r>
      <w:r>
        <w:tab/>
      </w:r>
    </w:p>
    <w:p w:rsidRDefault="004C6314" w:rsidP="00906F3E" w:rsidR="004C6314">
      <w:pPr>
        <w:rPr>
          <w:b/>
        </w:rPr>
      </w:pPr>
    </w:p>
    <w:p w:rsidRDefault="00906F3E" w:rsidP="00906F3E" w:rsidR="00906F3E" w:rsidRPr="0038547E">
      <w:pPr>
        <w:rPr>
          <w:b/>
        </w:rPr>
      </w:pPr>
      <w:r w:rsidRPr="0038547E">
        <w:rPr>
          <w:b/>
        </w:rPr>
        <w:t xml:space="preserve">236. </w:t>
      </w:r>
      <w:r w:rsidR="00F51D42">
        <w:rPr>
          <w:b/>
        </w:rPr>
        <w:t>ETAŽA</w:t>
      </w:r>
      <w:r w:rsidRPr="0038547E">
        <w:rPr>
          <w:b/>
        </w:rPr>
        <w:t>: 36/10000</w:t>
      </w:r>
      <w:r w:rsidRPr="0038547E">
        <w:rPr>
          <w:b/>
        </w:rPr>
        <w:tab/>
      </w:r>
      <w:r w:rsidRPr="0038547E">
        <w:rPr>
          <w:b/>
        </w:rPr>
        <w:tab/>
      </w:r>
    </w:p>
    <w:p w:rsidRDefault="00906F3E" w:rsidP="00906F3E" w:rsidR="00906F3E">
      <w:r>
        <w:t>1. dvosobni stan oznake 129, u prvom katu objekta S 4, sa otvorenim parkirnim mjestom oznake PM 6 u dvorištu, neto korisne površine 48,91 m2, u etažnom elaboratu sve označeno  crvenom bojom</w:t>
      </w:r>
      <w:r>
        <w:tab/>
      </w:r>
      <w:r>
        <w:tab/>
      </w:r>
    </w:p>
    <w:p w:rsidRDefault="00906F3E" w:rsidP="00906F3E" w:rsidR="00906F3E">
      <w:r>
        <w:tab/>
      </w:r>
    </w:p>
    <w:p w:rsidRDefault="00906F3E" w:rsidP="00906F3E" w:rsidR="00906F3E" w:rsidRPr="0038547E">
      <w:pPr>
        <w:rPr>
          <w:b/>
        </w:rPr>
      </w:pPr>
      <w:r w:rsidRPr="0038547E">
        <w:rPr>
          <w:b/>
        </w:rPr>
        <w:t xml:space="preserve">238. </w:t>
      </w:r>
      <w:r w:rsidR="00F51D42">
        <w:rPr>
          <w:b/>
        </w:rPr>
        <w:t>ETAŽA</w:t>
      </w:r>
      <w:r w:rsidRPr="0038547E">
        <w:rPr>
          <w:b/>
        </w:rPr>
        <w:t xml:space="preserve">: 40/10000 </w:t>
      </w:r>
      <w:r w:rsidR="0038547E">
        <w:rPr>
          <w:b/>
        </w:rPr>
        <w:t xml:space="preserve"> </w:t>
      </w:r>
    </w:p>
    <w:p w:rsidRDefault="00906F3E" w:rsidP="00906F3E" w:rsidR="00906F3E">
      <w:r>
        <w:t>1. dvosobni stan oznake 201, u drugom katu objekta S 4, sa otvorenim parkirnim mjestom oznake PM 53 u dvorištu, neto korisne površine 55,17 m2, u etažnom elaboratu sve označeno  crvenom bojom</w:t>
      </w:r>
      <w:r>
        <w:tab/>
      </w:r>
      <w:r>
        <w:tab/>
      </w:r>
    </w:p>
    <w:p w:rsidRDefault="0038547E" w:rsidP="00906F3E" w:rsidR="00906F3E">
      <w:r>
        <w:t xml:space="preserve"> </w:t>
      </w:r>
      <w:r w:rsidR="00906F3E">
        <w:tab/>
      </w:r>
    </w:p>
    <w:p w:rsidRDefault="00AF49E2" w:rsidP="00906F3E" w:rsidR="00AF49E2">
      <w:pPr>
        <w:rPr>
          <w:b/>
        </w:rPr>
      </w:pPr>
    </w:p>
    <w:p w:rsidRDefault="00906F3E" w:rsidP="00906F3E" w:rsidR="00906F3E" w:rsidRPr="0038547E">
      <w:pPr>
        <w:rPr>
          <w:b/>
        </w:rPr>
      </w:pPr>
      <w:r w:rsidRPr="0038547E">
        <w:rPr>
          <w:b/>
        </w:rPr>
        <w:lastRenderedPageBreak/>
        <w:t xml:space="preserve">242. </w:t>
      </w:r>
      <w:r w:rsidR="00F51D42">
        <w:rPr>
          <w:b/>
        </w:rPr>
        <w:t>ETAŽA</w:t>
      </w:r>
      <w:r w:rsidRPr="0038547E">
        <w:rPr>
          <w:b/>
        </w:rPr>
        <w:t xml:space="preserve">: 32/10000 </w:t>
      </w:r>
      <w:r w:rsidR="0038547E">
        <w:rPr>
          <w:b/>
        </w:rPr>
        <w:t xml:space="preserve"> </w:t>
      </w:r>
      <w:r w:rsidRPr="0038547E">
        <w:rPr>
          <w:b/>
        </w:rPr>
        <w:tab/>
      </w:r>
    </w:p>
    <w:p w:rsidRDefault="00906F3E" w:rsidP="00906F3E" w:rsidR="00906F3E">
      <w:r>
        <w:t>1. jednosobni stan oznake 205, u drugom katu objekta S 4, sa spremištem oznake 4 u međuetaži, neto korisne površine 43,55 m2, u etažnom elaboratu sve označeno  crvenom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244. </w:t>
      </w:r>
      <w:r w:rsidR="00F51D42">
        <w:rPr>
          <w:b/>
        </w:rPr>
        <w:t>ETAŽA</w:t>
      </w:r>
      <w:r w:rsidRPr="0038547E">
        <w:rPr>
          <w:b/>
        </w:rPr>
        <w:t xml:space="preserve">: 29/10000 </w:t>
      </w:r>
      <w:r w:rsidR="0038547E">
        <w:rPr>
          <w:b/>
        </w:rPr>
        <w:t xml:space="preserve"> </w:t>
      </w:r>
      <w:r w:rsidRPr="0038547E">
        <w:rPr>
          <w:b/>
        </w:rPr>
        <w:tab/>
      </w:r>
    </w:p>
    <w:p w:rsidRDefault="00906F3E" w:rsidP="00906F3E" w:rsidR="00906F3E">
      <w:r>
        <w:t>1. jednosobni stan oznake 208, u drugom katu objekta S 4, neto korisne površine 39,30 m2, u etažnom elaboratu sve označeno  zelenom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246. </w:t>
      </w:r>
      <w:r w:rsidR="00F51D42">
        <w:rPr>
          <w:b/>
        </w:rPr>
        <w:t>ETAŽA</w:t>
      </w:r>
      <w:r w:rsidRPr="0038547E">
        <w:rPr>
          <w:b/>
        </w:rPr>
        <w:t xml:space="preserve">: 29/10000 </w:t>
      </w:r>
      <w:r w:rsidR="0038547E">
        <w:rPr>
          <w:b/>
        </w:rPr>
        <w:t xml:space="preserve"> </w:t>
      </w:r>
      <w:r w:rsidRPr="0038547E">
        <w:rPr>
          <w:b/>
        </w:rPr>
        <w:tab/>
      </w:r>
    </w:p>
    <w:p w:rsidRDefault="00906F3E" w:rsidP="00906F3E" w:rsidR="00906F3E">
      <w:r>
        <w:t>1. jednosobni stan oznake 209, u drugom katu objekta S 4, neto korisne površine 39,30 m2, u etažnom elaboratu sve označeno  crvenom bojom</w:t>
      </w:r>
      <w:r>
        <w:tab/>
      </w:r>
      <w:r>
        <w:tab/>
      </w:r>
    </w:p>
    <w:p w:rsidRDefault="0038547E" w:rsidP="00906F3E" w:rsidR="00906F3E">
      <w:r>
        <w:t xml:space="preserve"> </w:t>
      </w:r>
      <w:r w:rsidR="00906F3E">
        <w:tab/>
      </w:r>
      <w:r w:rsidR="00906F3E">
        <w:tab/>
      </w:r>
    </w:p>
    <w:p w:rsidRDefault="00906F3E" w:rsidP="00906F3E" w:rsidR="00906F3E" w:rsidRPr="0038547E">
      <w:pPr>
        <w:rPr>
          <w:b/>
        </w:rPr>
      </w:pPr>
      <w:r w:rsidRPr="0038547E">
        <w:rPr>
          <w:b/>
        </w:rPr>
        <w:t xml:space="preserve">250. </w:t>
      </w:r>
      <w:r w:rsidR="00F51D42">
        <w:rPr>
          <w:b/>
        </w:rPr>
        <w:t>ETAŽA</w:t>
      </w:r>
      <w:r w:rsidRPr="0038547E">
        <w:rPr>
          <w:b/>
        </w:rPr>
        <w:t xml:space="preserve">: 39/10000 </w:t>
      </w:r>
      <w:r w:rsidR="0038547E">
        <w:rPr>
          <w:b/>
        </w:rPr>
        <w:t xml:space="preserve"> </w:t>
      </w:r>
    </w:p>
    <w:p w:rsidRDefault="00906F3E" w:rsidP="00906F3E" w:rsidR="00906F3E">
      <w:r>
        <w:t>1. dvosobni stan oznake 213, u drugom katu objekta S 4, neto korisne površine 53,26 m2, u etažnom elaboratu sve označeno  crvenom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252. </w:t>
      </w:r>
      <w:r w:rsidR="00F51D42">
        <w:rPr>
          <w:b/>
        </w:rPr>
        <w:t>ETAŽA</w:t>
      </w:r>
      <w:r w:rsidRPr="0038547E">
        <w:rPr>
          <w:b/>
        </w:rPr>
        <w:t xml:space="preserve">: 39/10000 </w:t>
      </w:r>
      <w:r w:rsidR="0038547E">
        <w:rPr>
          <w:b/>
        </w:rPr>
        <w:t xml:space="preserve"> </w:t>
      </w:r>
    </w:p>
    <w:p w:rsidRDefault="00906F3E" w:rsidP="00906F3E" w:rsidR="00906F3E">
      <w:r>
        <w:t>1. dvosobni stan oznake 215, u drugom katu objekta S 4, neto korisne površine 53,30 m2, u etažnom elaboratu sve označeno  žutom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258. </w:t>
      </w:r>
      <w:r w:rsidR="00F51D42">
        <w:rPr>
          <w:b/>
        </w:rPr>
        <w:t>ETAŽA</w:t>
      </w:r>
      <w:r w:rsidRPr="0038547E">
        <w:rPr>
          <w:b/>
        </w:rPr>
        <w:t xml:space="preserve">: 39/10000 </w:t>
      </w:r>
      <w:r w:rsidR="0038547E">
        <w:rPr>
          <w:b/>
        </w:rPr>
        <w:t xml:space="preserve"> </w:t>
      </w:r>
    </w:p>
    <w:p w:rsidRDefault="00906F3E" w:rsidP="00906F3E" w:rsidR="00906F3E">
      <w:r>
        <w:t>1. dvosobni stan oznake 221, u drugom katu objekta S 4, neto korisne površine 53,23 m2, u etažnom elaboratu sve označeno  crvenom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268. </w:t>
      </w:r>
      <w:r w:rsidR="00F51D42">
        <w:rPr>
          <w:b/>
        </w:rPr>
        <w:t>ETAŽA</w:t>
      </w:r>
      <w:r w:rsidRPr="0038547E">
        <w:rPr>
          <w:b/>
        </w:rPr>
        <w:t xml:space="preserve">: 38/10000 </w:t>
      </w:r>
      <w:r w:rsidR="0038547E">
        <w:rPr>
          <w:b/>
        </w:rPr>
        <w:t xml:space="preserve"> </w:t>
      </w:r>
      <w:r w:rsidRPr="0038547E">
        <w:rPr>
          <w:b/>
        </w:rPr>
        <w:tab/>
      </w:r>
    </w:p>
    <w:p w:rsidRDefault="00906F3E" w:rsidP="00906F3E" w:rsidR="00906F3E">
      <w:r>
        <w:t>1. dvosobni stan oznake 301, u trećem katu objekta S 4, neto korisne površine 52,29 m2, u etažnom elaboratu sve označeno  crvenom bojom</w:t>
      </w:r>
      <w:r>
        <w:tab/>
      </w:r>
      <w:r>
        <w:tab/>
      </w:r>
    </w:p>
    <w:p w:rsidRDefault="0038547E" w:rsidP="00906F3E" w:rsidR="00906F3E">
      <w:r>
        <w:t xml:space="preserve"> </w:t>
      </w:r>
      <w:r w:rsidR="00906F3E">
        <w:tab/>
      </w:r>
    </w:p>
    <w:p w:rsidRDefault="00906F3E" w:rsidP="00906F3E" w:rsidR="00906F3E" w:rsidRPr="0038547E">
      <w:pPr>
        <w:rPr>
          <w:b/>
        </w:rPr>
      </w:pPr>
      <w:r w:rsidRPr="0038547E">
        <w:rPr>
          <w:b/>
        </w:rPr>
        <w:t xml:space="preserve">272. </w:t>
      </w:r>
      <w:r w:rsidR="00F51D42">
        <w:rPr>
          <w:b/>
        </w:rPr>
        <w:t>ETAŽA</w:t>
      </w:r>
      <w:r w:rsidRPr="0038547E">
        <w:rPr>
          <w:b/>
        </w:rPr>
        <w:t xml:space="preserve">: 32/10000 </w:t>
      </w:r>
      <w:r w:rsidR="0038547E">
        <w:rPr>
          <w:b/>
        </w:rPr>
        <w:t xml:space="preserve"> </w:t>
      </w:r>
    </w:p>
    <w:p w:rsidRDefault="00906F3E" w:rsidP="00906F3E" w:rsidR="00906F3E">
      <w:r>
        <w:t>1. jednosobni stan oznake 305, u trećem katu objekta S 4, sa spremištem oznake 14 u međuetaži, neto korisne površine 43,55 m2, u etažnom elaboratu sve označeno  crvenom bojom</w:t>
      </w:r>
      <w:r>
        <w:tab/>
      </w:r>
      <w:r>
        <w:tab/>
      </w:r>
    </w:p>
    <w:p w:rsidRDefault="0038547E" w:rsidP="00906F3E" w:rsidR="00906F3E">
      <w:r>
        <w:t xml:space="preserve"> </w:t>
      </w:r>
      <w:r w:rsidR="00906F3E">
        <w:tab/>
      </w:r>
    </w:p>
    <w:p w:rsidRDefault="00906F3E" w:rsidP="00906F3E" w:rsidR="00906F3E" w:rsidRPr="00173344">
      <w:pPr>
        <w:rPr>
          <w:b/>
        </w:rPr>
      </w:pPr>
      <w:r w:rsidRPr="00173344">
        <w:rPr>
          <w:b/>
        </w:rPr>
        <w:t xml:space="preserve">274. </w:t>
      </w:r>
      <w:r w:rsidR="00F51D42">
        <w:rPr>
          <w:b/>
        </w:rPr>
        <w:t>ETAŽA</w:t>
      </w:r>
      <w:r w:rsidRPr="00173344">
        <w:rPr>
          <w:b/>
        </w:rPr>
        <w:t xml:space="preserve">: 29/10000 </w:t>
      </w:r>
      <w:r w:rsidR="00173344">
        <w:rPr>
          <w:b/>
        </w:rPr>
        <w:t xml:space="preserve"> </w:t>
      </w:r>
      <w:r w:rsidRPr="00173344">
        <w:rPr>
          <w:b/>
        </w:rPr>
        <w:tab/>
      </w:r>
    </w:p>
    <w:p w:rsidRDefault="00906F3E" w:rsidP="00906F3E" w:rsidR="00906F3E">
      <w:r>
        <w:t>1. jednosobni stan oznake 307, u trećem katu objekta S 4, neto korisne površine 39,42 m2, u etažnom elaboratu sve označeno  žutom bojom</w:t>
      </w:r>
      <w:r>
        <w:tab/>
      </w:r>
      <w:r>
        <w:tab/>
      </w:r>
    </w:p>
    <w:p w:rsidRDefault="00173344" w:rsidP="00906F3E" w:rsidR="004C6314">
      <w:pPr>
        <w:rPr>
          <w:b/>
        </w:rPr>
      </w:pPr>
      <w:r>
        <w:t xml:space="preserve"> </w:t>
      </w:r>
    </w:p>
    <w:p w:rsidRDefault="00906F3E" w:rsidP="00906F3E" w:rsidR="00906F3E" w:rsidRPr="00173344">
      <w:pPr>
        <w:rPr>
          <w:b/>
        </w:rPr>
      </w:pPr>
      <w:r w:rsidRPr="00173344">
        <w:rPr>
          <w:b/>
        </w:rPr>
        <w:t xml:space="preserve">278. </w:t>
      </w:r>
      <w:r w:rsidR="00F51D42">
        <w:rPr>
          <w:b/>
        </w:rPr>
        <w:t>ETAŽA</w:t>
      </w:r>
      <w:r w:rsidRPr="00173344">
        <w:rPr>
          <w:b/>
        </w:rPr>
        <w:t xml:space="preserve">: 39/10000 </w:t>
      </w:r>
      <w:r w:rsidR="00173344">
        <w:rPr>
          <w:b/>
        </w:rPr>
        <w:t xml:space="preserve"> </w:t>
      </w:r>
      <w:r w:rsidRPr="00173344">
        <w:rPr>
          <w:b/>
        </w:rPr>
        <w:tab/>
      </w:r>
      <w:r w:rsidRPr="00173344">
        <w:rPr>
          <w:b/>
        </w:rPr>
        <w:tab/>
      </w:r>
    </w:p>
    <w:p w:rsidRDefault="00906F3E" w:rsidP="00906F3E" w:rsidR="00906F3E">
      <w:r>
        <w:t>1. dvosobni stan oznake 311, u trećem katu objekta S 4, neto korisne površine 53,13 m2, u etažnom elaboratu sve označeno  žutom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t xml:space="preserve">284. </w:t>
      </w:r>
      <w:r w:rsidR="00F51D42">
        <w:rPr>
          <w:b/>
        </w:rPr>
        <w:t>ETAŽA</w:t>
      </w:r>
      <w:r w:rsidRPr="00173344">
        <w:rPr>
          <w:b/>
        </w:rPr>
        <w:t xml:space="preserve">: 39/10000 </w:t>
      </w:r>
      <w:r w:rsidR="00173344">
        <w:rPr>
          <w:b/>
        </w:rPr>
        <w:t xml:space="preserve"> </w:t>
      </w:r>
      <w:r w:rsidRPr="00173344">
        <w:rPr>
          <w:b/>
        </w:rPr>
        <w:tab/>
      </w:r>
    </w:p>
    <w:p w:rsidRDefault="00906F3E" w:rsidP="00906F3E" w:rsidR="00906F3E">
      <w:r>
        <w:t>1. dvosobni stan oznake 317, u trećem katu objekta S 4, neto korisne površine 53,21 m2, u etažnom elaboratu sve označeno  crvenom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t xml:space="preserve">286. </w:t>
      </w:r>
      <w:r w:rsidR="00F51D42">
        <w:rPr>
          <w:b/>
        </w:rPr>
        <w:t>ETAŽA</w:t>
      </w:r>
      <w:r w:rsidRPr="00173344">
        <w:rPr>
          <w:b/>
        </w:rPr>
        <w:t xml:space="preserve">: 39/10000 </w:t>
      </w:r>
      <w:r w:rsidR="00173344">
        <w:rPr>
          <w:b/>
        </w:rPr>
        <w:t xml:space="preserve"> </w:t>
      </w:r>
      <w:r w:rsidRPr="00173344">
        <w:rPr>
          <w:b/>
        </w:rPr>
        <w:tab/>
      </w:r>
    </w:p>
    <w:p w:rsidRDefault="00906F3E" w:rsidP="00906F3E" w:rsidR="00906F3E">
      <w:r>
        <w:t>1. dvosobni stan oznake 319, u trećem katu objekta S 4, neto korisne površine 53,12 m2, u etažnom elaboratu sve označeno  žutom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lastRenderedPageBreak/>
        <w:t xml:space="preserve">296. </w:t>
      </w:r>
      <w:r w:rsidR="00F51D42">
        <w:rPr>
          <w:b/>
        </w:rPr>
        <w:t>ETAŽA</w:t>
      </w:r>
      <w:r w:rsidRPr="00173344">
        <w:rPr>
          <w:b/>
        </w:rPr>
        <w:t xml:space="preserve">: 35/10000 </w:t>
      </w:r>
      <w:r w:rsidR="00173344">
        <w:rPr>
          <w:b/>
        </w:rPr>
        <w:t xml:space="preserve"> </w:t>
      </w:r>
    </w:p>
    <w:p w:rsidRDefault="00906F3E" w:rsidP="00906F3E" w:rsidR="00906F3E">
      <w:r>
        <w:t>1. dvosobni stan oznake 329, u trećem katu objekta S 4, sa spremištem oznake 28 u međuetaži,  neto korisne površine 47,88 m2, u etažnom elaboratu sve označeno  crvenom bojom</w:t>
      </w:r>
      <w:r>
        <w:tab/>
      </w:r>
      <w:r>
        <w:tab/>
      </w:r>
    </w:p>
    <w:p w:rsidRDefault="00906F3E" w:rsidP="00906F3E" w:rsidR="00906F3E"/>
    <w:p w:rsidRDefault="00906F3E" w:rsidP="00906F3E" w:rsidR="00906F3E" w:rsidRPr="00173344">
      <w:pPr>
        <w:rPr>
          <w:b/>
        </w:rPr>
      </w:pPr>
      <w:r w:rsidRPr="00173344">
        <w:rPr>
          <w:b/>
        </w:rPr>
        <w:t xml:space="preserve">298. </w:t>
      </w:r>
      <w:r w:rsidR="00F51D42">
        <w:rPr>
          <w:b/>
        </w:rPr>
        <w:t>ETAŽA</w:t>
      </w:r>
      <w:r w:rsidRPr="00173344">
        <w:rPr>
          <w:b/>
        </w:rPr>
        <w:t xml:space="preserve">: 38/10000 </w:t>
      </w:r>
      <w:r w:rsidR="00173344">
        <w:rPr>
          <w:b/>
        </w:rPr>
        <w:t xml:space="preserve"> </w:t>
      </w:r>
      <w:r w:rsidRPr="00173344">
        <w:rPr>
          <w:b/>
        </w:rPr>
        <w:tab/>
      </w:r>
    </w:p>
    <w:p w:rsidRDefault="00906F3E" w:rsidP="00906F3E" w:rsidR="00906F3E">
      <w:r>
        <w:t>1. dvosobni stan oznake 401, u četvrtom katu objekta S 4, neto korisne površine 51,41 m2, u etažnom elaboratu sve označeno  crvenom bojom</w:t>
      </w:r>
      <w:r>
        <w:tab/>
      </w:r>
      <w:r>
        <w:tab/>
      </w:r>
    </w:p>
    <w:p w:rsidRDefault="00173344" w:rsidP="00906F3E" w:rsidR="00906F3E">
      <w:r>
        <w:t xml:space="preserve"> </w:t>
      </w:r>
    </w:p>
    <w:p w:rsidRDefault="00906F3E" w:rsidP="00906F3E" w:rsidR="00906F3E" w:rsidRPr="00173344">
      <w:pPr>
        <w:rPr>
          <w:b/>
        </w:rPr>
      </w:pPr>
      <w:r w:rsidRPr="00173344">
        <w:rPr>
          <w:b/>
        </w:rPr>
        <w:t xml:space="preserve">308. </w:t>
      </w:r>
      <w:r w:rsidR="00F51D42">
        <w:rPr>
          <w:b/>
        </w:rPr>
        <w:t>ETAŽA</w:t>
      </w:r>
      <w:r w:rsidRPr="00173344">
        <w:rPr>
          <w:b/>
        </w:rPr>
        <w:t xml:space="preserve">: 39/10000 </w:t>
      </w:r>
      <w:r w:rsidR="00173344">
        <w:rPr>
          <w:b/>
        </w:rPr>
        <w:t xml:space="preserve"> </w:t>
      </w:r>
      <w:r w:rsidRPr="00173344">
        <w:rPr>
          <w:b/>
        </w:rPr>
        <w:tab/>
      </w:r>
    </w:p>
    <w:p w:rsidRDefault="00906F3E" w:rsidP="00906F3E" w:rsidR="00906F3E">
      <w:r>
        <w:t>1. dvosobni stan oznake 411, u četvrtom katu objekta S 4, neto korisne površine 53,13 m2, u etažnom elaboratu sve označeno  žutom bojom</w:t>
      </w:r>
      <w:r>
        <w:tab/>
      </w:r>
      <w:r>
        <w:tab/>
      </w:r>
    </w:p>
    <w:p w:rsidRDefault="00173344" w:rsidP="00906F3E" w:rsidR="00906F3E">
      <w:r>
        <w:t xml:space="preserve"> </w:t>
      </w:r>
    </w:p>
    <w:p w:rsidRDefault="00906F3E" w:rsidP="00906F3E" w:rsidR="00906F3E" w:rsidRPr="00173344">
      <w:pPr>
        <w:rPr>
          <w:b/>
        </w:rPr>
      </w:pPr>
      <w:r w:rsidRPr="00173344">
        <w:rPr>
          <w:b/>
        </w:rPr>
        <w:t xml:space="preserve">310. </w:t>
      </w:r>
      <w:r w:rsidR="00F51D42">
        <w:rPr>
          <w:b/>
        </w:rPr>
        <w:t>ETAŽA</w:t>
      </w:r>
      <w:r w:rsidRPr="00173344">
        <w:rPr>
          <w:b/>
        </w:rPr>
        <w:t xml:space="preserve">: 39/10000 </w:t>
      </w:r>
      <w:r w:rsidR="00173344">
        <w:rPr>
          <w:b/>
        </w:rPr>
        <w:t xml:space="preserve"> </w:t>
      </w:r>
      <w:r w:rsidRPr="00173344">
        <w:rPr>
          <w:b/>
        </w:rPr>
        <w:tab/>
      </w:r>
      <w:r w:rsidRPr="00173344">
        <w:rPr>
          <w:b/>
        </w:rPr>
        <w:tab/>
      </w:r>
    </w:p>
    <w:p w:rsidRDefault="00906F3E" w:rsidP="00906F3E" w:rsidR="00906F3E">
      <w:r>
        <w:t>1. dvosobni stan oznake 413, u četvrtom katu objekta S 4, neto korisne površine 53,26 m2, u etažnom elaboratu sve označeno  crvenom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t xml:space="preserve">312. </w:t>
      </w:r>
      <w:r w:rsidR="00F51D42">
        <w:rPr>
          <w:b/>
        </w:rPr>
        <w:t>ETAŽA</w:t>
      </w:r>
      <w:r w:rsidRPr="00173344">
        <w:rPr>
          <w:b/>
        </w:rPr>
        <w:t xml:space="preserve">: 39/10000 </w:t>
      </w:r>
      <w:r w:rsidR="00173344">
        <w:rPr>
          <w:b/>
        </w:rPr>
        <w:t xml:space="preserve"> </w:t>
      </w:r>
      <w:r w:rsidRPr="00173344">
        <w:rPr>
          <w:b/>
        </w:rPr>
        <w:tab/>
      </w:r>
    </w:p>
    <w:p w:rsidRDefault="00906F3E" w:rsidP="00906F3E" w:rsidR="00906F3E">
      <w:r>
        <w:t>1. dvosobni stan oznake 415, u četvrtom katu objekta S 4, neto korisne površine 53,30 m2, u etažnom elaboratu sve označeno  žutom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t xml:space="preserve">322. </w:t>
      </w:r>
      <w:r w:rsidR="00F51D42">
        <w:rPr>
          <w:b/>
        </w:rPr>
        <w:t>ETAŽA</w:t>
      </w:r>
      <w:r w:rsidRPr="00173344">
        <w:rPr>
          <w:b/>
        </w:rPr>
        <w:t xml:space="preserve">: 33/10000 </w:t>
      </w:r>
      <w:r w:rsidR="00173344">
        <w:rPr>
          <w:b/>
        </w:rPr>
        <w:t xml:space="preserve"> </w:t>
      </w:r>
    </w:p>
    <w:p w:rsidRDefault="00906F3E" w:rsidP="00906F3E" w:rsidR="00906F3E">
      <w:r>
        <w:t>1. dvosobni stan oznake 425, u četvrtom katu objekta S 4, sa spremištem oznake 36 u međuetaži, neto korisne površine 45,88 m2, u etažnom elaboratu sve označeno  crvenom bojom</w:t>
      </w:r>
      <w:r>
        <w:tab/>
      </w:r>
      <w:r>
        <w:tab/>
      </w:r>
    </w:p>
    <w:p w:rsidRDefault="00173344" w:rsidP="00906F3E" w:rsidR="00725C60">
      <w:r>
        <w:t xml:space="preserve"> </w:t>
      </w:r>
    </w:p>
    <w:p w:rsidRDefault="00725C60" w:rsidP="00906F3E" w:rsidR="00725C60" w:rsidRPr="00725C60">
      <w:pPr>
        <w:rPr>
          <w:b/>
        </w:rPr>
      </w:pPr>
      <w:r w:rsidRPr="00725C60">
        <w:rPr>
          <w:b/>
        </w:rPr>
        <w:t xml:space="preserve">323. </w:t>
      </w:r>
      <w:r>
        <w:rPr>
          <w:b/>
        </w:rPr>
        <w:t>ETAŽA</w:t>
      </w:r>
      <w:r w:rsidRPr="00725C60">
        <w:rPr>
          <w:b/>
        </w:rPr>
        <w:t xml:space="preserve">: 34/10000 </w:t>
      </w:r>
      <w:r>
        <w:rPr>
          <w:b/>
        </w:rPr>
        <w:t xml:space="preserve"> </w:t>
      </w:r>
    </w:p>
    <w:p w:rsidRDefault="00725C60" w:rsidP="00725C60" w:rsidR="00725C60">
      <w:r>
        <w:t>1. dvosobni stan oznake 426, u četvrtom katu objekta S 4, sa spremištem oznake 37 u međuetaži,  neto korisne površine 46,50 m2, u etažnom elaboratu sve označeno  plavom bojom</w:t>
      </w:r>
      <w:r>
        <w:tab/>
      </w:r>
      <w:r>
        <w:tab/>
      </w:r>
    </w:p>
    <w:p w:rsidRDefault="00906F3E" w:rsidP="00906F3E" w:rsidR="00906F3E">
      <w:r>
        <w:tab/>
      </w:r>
    </w:p>
    <w:p w:rsidRDefault="00906F3E" w:rsidP="00906F3E" w:rsidR="00906F3E" w:rsidRPr="00173344">
      <w:pPr>
        <w:rPr>
          <w:b/>
        </w:rPr>
      </w:pPr>
      <w:r w:rsidRPr="00173344">
        <w:rPr>
          <w:b/>
        </w:rPr>
        <w:t xml:space="preserve">324. </w:t>
      </w:r>
      <w:r w:rsidR="00F51D42">
        <w:rPr>
          <w:b/>
        </w:rPr>
        <w:t>ETAŽA</w:t>
      </w:r>
      <w:r w:rsidRPr="00173344">
        <w:rPr>
          <w:b/>
        </w:rPr>
        <w:t xml:space="preserve">: 34/10000 </w:t>
      </w:r>
      <w:r w:rsidR="00173344">
        <w:rPr>
          <w:b/>
        </w:rPr>
        <w:t xml:space="preserve"> </w:t>
      </w:r>
    </w:p>
    <w:p w:rsidRDefault="00906F3E" w:rsidP="00906F3E" w:rsidR="00906F3E">
      <w:r>
        <w:t>1. dvosobni stan oznake 427, u četvrtom katu objekta S 4, neto korisne površine 46,87 m2, u etažnom elaboratu sve označeno  žutom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t xml:space="preserve">342. </w:t>
      </w:r>
      <w:r w:rsidR="00F51D42">
        <w:rPr>
          <w:b/>
        </w:rPr>
        <w:t>ETAŽA</w:t>
      </w:r>
      <w:r w:rsidRPr="00173344">
        <w:rPr>
          <w:b/>
        </w:rPr>
        <w:t xml:space="preserve">: 39/10000 </w:t>
      </w:r>
      <w:r w:rsidR="00173344">
        <w:rPr>
          <w:b/>
        </w:rPr>
        <w:t xml:space="preserve"> </w:t>
      </w:r>
      <w:r w:rsidRPr="00173344">
        <w:rPr>
          <w:b/>
        </w:rPr>
        <w:tab/>
      </w:r>
    </w:p>
    <w:p w:rsidRDefault="00906F3E" w:rsidP="00906F3E" w:rsidR="00906F3E">
      <w:r>
        <w:t>1. dvosobni stan oznake 515, u petom katu objekta S 4, neto korisne površine 53,24 m2, u etažnom elaboratu sve označeno  žutom bojom</w:t>
      </w:r>
      <w:r>
        <w:tab/>
      </w:r>
      <w:r>
        <w:tab/>
      </w:r>
    </w:p>
    <w:p w:rsidRDefault="00173344" w:rsidP="00906F3E" w:rsidR="00906F3E">
      <w:r>
        <w:t xml:space="preserve"> </w:t>
      </w:r>
      <w:r w:rsidR="00906F3E">
        <w:tab/>
      </w:r>
    </w:p>
    <w:p w:rsidRDefault="00906F3E" w:rsidP="00906F3E" w:rsidR="00906F3E" w:rsidRPr="00173344">
      <w:pPr>
        <w:rPr>
          <w:b/>
        </w:rPr>
      </w:pPr>
      <w:r w:rsidRPr="00173344">
        <w:rPr>
          <w:b/>
        </w:rPr>
        <w:t xml:space="preserve">359. </w:t>
      </w:r>
      <w:r w:rsidR="00F51D42">
        <w:rPr>
          <w:b/>
        </w:rPr>
        <w:t>ETAŽA</w:t>
      </w:r>
      <w:r w:rsidRPr="00173344">
        <w:rPr>
          <w:b/>
        </w:rPr>
        <w:t xml:space="preserve">: 32/10000 </w:t>
      </w:r>
      <w:r w:rsidR="00173344">
        <w:rPr>
          <w:b/>
        </w:rPr>
        <w:t xml:space="preserve"> </w:t>
      </w:r>
    </w:p>
    <w:p w:rsidRDefault="00906F3E" w:rsidP="00906F3E" w:rsidR="00906F3E">
      <w:r>
        <w:t>1. dvosobni stan oznake 604, u šestom katu objekta S 4, sa spremištem oznake 50 u međuetaži,  neto korisne površine 43,40 m2, u etažnom elaboratu s</w:t>
      </w:r>
      <w:r w:rsidR="00173344">
        <w:t>ve označeno  žutom bojom</w:t>
      </w:r>
      <w:r w:rsidR="00173344">
        <w:tab/>
      </w:r>
      <w:r w:rsidR="00173344">
        <w:tab/>
      </w:r>
      <w:r>
        <w:tab/>
      </w:r>
    </w:p>
    <w:p w:rsidRDefault="00906F3E" w:rsidP="00906F3E" w:rsidR="00906F3E" w:rsidRPr="001F5003">
      <w:pPr>
        <w:rPr>
          <w:b/>
        </w:rPr>
      </w:pPr>
      <w:r w:rsidRPr="001F5003">
        <w:rPr>
          <w:b/>
        </w:rPr>
        <w:t xml:space="preserve">360. </w:t>
      </w:r>
      <w:r w:rsidR="00F51D42">
        <w:rPr>
          <w:b/>
        </w:rPr>
        <w:t>ETAŽA</w:t>
      </w:r>
      <w:r w:rsidRPr="001F5003">
        <w:rPr>
          <w:b/>
        </w:rPr>
        <w:t xml:space="preserve">: 32/10000 </w:t>
      </w:r>
      <w:r w:rsidR="001F5003">
        <w:rPr>
          <w:b/>
        </w:rPr>
        <w:t xml:space="preserve"> </w:t>
      </w:r>
      <w:r w:rsidRPr="001F5003">
        <w:rPr>
          <w:b/>
        </w:rPr>
        <w:tab/>
      </w:r>
    </w:p>
    <w:p w:rsidRDefault="00906F3E" w:rsidP="00906F3E" w:rsidR="00906F3E">
      <w:r>
        <w:t>1. jednosobni stan oznake 605, u šestom katu objekta S 4, sa spremištem oznake 51 u međuetaži, neto korisne površine 43,73 m2, u etažnom elaboratu sve označeno  zelenom bojom</w:t>
      </w:r>
      <w:r>
        <w:tab/>
      </w:r>
      <w:r>
        <w:tab/>
      </w:r>
    </w:p>
    <w:p w:rsidRDefault="001F5003" w:rsidP="00906F3E" w:rsidR="00906F3E">
      <w:r>
        <w:t xml:space="preserve"> </w:t>
      </w:r>
      <w:r w:rsidR="00906F3E">
        <w:tab/>
      </w:r>
    </w:p>
    <w:p w:rsidRDefault="00AF49E2" w:rsidP="00906F3E" w:rsidR="00AF49E2">
      <w:pPr>
        <w:rPr>
          <w:b/>
        </w:rPr>
      </w:pPr>
    </w:p>
    <w:p w:rsidRDefault="00AF49E2" w:rsidP="00906F3E" w:rsidR="00AF49E2">
      <w:pPr>
        <w:rPr>
          <w:b/>
        </w:rPr>
      </w:pPr>
    </w:p>
    <w:p w:rsidRDefault="00906F3E" w:rsidP="00906F3E" w:rsidR="00906F3E" w:rsidRPr="001F5003">
      <w:pPr>
        <w:rPr>
          <w:b/>
        </w:rPr>
      </w:pPr>
      <w:r w:rsidRPr="001F5003">
        <w:rPr>
          <w:b/>
        </w:rPr>
        <w:lastRenderedPageBreak/>
        <w:t xml:space="preserve">370. </w:t>
      </w:r>
      <w:r w:rsidR="00F51D42">
        <w:rPr>
          <w:b/>
        </w:rPr>
        <w:t>ETAŽA</w:t>
      </w:r>
      <w:r w:rsidRPr="001F5003">
        <w:rPr>
          <w:b/>
        </w:rPr>
        <w:t xml:space="preserve">: 39/10000 </w:t>
      </w:r>
      <w:r w:rsidR="001F5003">
        <w:rPr>
          <w:b/>
        </w:rPr>
        <w:t xml:space="preserve"> </w:t>
      </w:r>
      <w:r w:rsidRPr="001F5003">
        <w:rPr>
          <w:b/>
        </w:rPr>
        <w:tab/>
      </w:r>
    </w:p>
    <w:p w:rsidRDefault="00906F3E" w:rsidP="00906F3E" w:rsidR="00906F3E">
      <w:r>
        <w:t>1. dvosobni stan oznake 615, u šestom katu objekta S 4, neto korisne površine 53,24 m2, u etažnom elaboratu sve označeno  plavom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372. </w:t>
      </w:r>
      <w:r w:rsidR="00F51D42">
        <w:rPr>
          <w:b/>
        </w:rPr>
        <w:t>ETAŽA</w:t>
      </w:r>
      <w:r w:rsidRPr="001F5003">
        <w:rPr>
          <w:b/>
        </w:rPr>
        <w:t xml:space="preserve">: 39/10000 </w:t>
      </w:r>
      <w:r w:rsidR="001F5003">
        <w:rPr>
          <w:b/>
        </w:rPr>
        <w:t xml:space="preserve"> </w:t>
      </w:r>
    </w:p>
    <w:p w:rsidRDefault="00906F3E" w:rsidP="00906F3E" w:rsidR="00906F3E">
      <w:r>
        <w:t>1. dvosobni stan oznake 617, u šestom katu objekta S 4, neto korisne površine 53,17 m2, u etažnom elaboratu sve označeno  zelenom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379. </w:t>
      </w:r>
      <w:r w:rsidR="00F51D42">
        <w:rPr>
          <w:b/>
        </w:rPr>
        <w:t>ETAŽA</w:t>
      </w:r>
      <w:r w:rsidRPr="001F5003">
        <w:rPr>
          <w:b/>
        </w:rPr>
        <w:t xml:space="preserve">: 34/10000 </w:t>
      </w:r>
      <w:r w:rsidR="001F5003">
        <w:rPr>
          <w:b/>
        </w:rPr>
        <w:t xml:space="preserve"> </w:t>
      </w:r>
      <w:r w:rsidRPr="001F5003">
        <w:rPr>
          <w:b/>
        </w:rPr>
        <w:tab/>
      </w:r>
    </w:p>
    <w:p w:rsidRDefault="00906F3E" w:rsidP="00906F3E" w:rsidR="00906F3E">
      <w:r>
        <w:t>1. dvosobni stan oznake 624, u šestom katu objekta S 4, sa spremištem oznake 58 u međuetaži,  neto korisne površine 46,42 m2, u etažnom elaboratu sve označeno  žutom bojom</w:t>
      </w:r>
    </w:p>
    <w:p w:rsidRDefault="001F5003" w:rsidP="00906F3E" w:rsidR="00906F3E">
      <w:r>
        <w:t xml:space="preserve"> </w:t>
      </w:r>
      <w:r w:rsidR="00906F3E">
        <w:tab/>
      </w:r>
    </w:p>
    <w:p w:rsidRDefault="00906F3E" w:rsidP="00906F3E" w:rsidR="00906F3E" w:rsidRPr="001F5003">
      <w:pPr>
        <w:rPr>
          <w:b/>
        </w:rPr>
      </w:pPr>
      <w:r w:rsidRPr="001F5003">
        <w:rPr>
          <w:b/>
        </w:rPr>
        <w:t xml:space="preserve">385. </w:t>
      </w:r>
      <w:r w:rsidR="00F51D42">
        <w:rPr>
          <w:b/>
        </w:rPr>
        <w:t>ETAŽA</w:t>
      </w:r>
      <w:r w:rsidRPr="001F5003">
        <w:rPr>
          <w:b/>
        </w:rPr>
        <w:t xml:space="preserve">: 78/10000 </w:t>
      </w:r>
      <w:r w:rsidR="001F5003">
        <w:rPr>
          <w:b/>
        </w:rPr>
        <w:t xml:space="preserve"> </w:t>
      </w:r>
    </w:p>
    <w:p w:rsidRDefault="00906F3E" w:rsidP="00906F3E" w:rsidR="00906F3E">
      <w:r>
        <w:t>1. trosobni stan oznake 701-703, u sedmom katu objekta S 4, neto korisne površine 105,19 m2, u etažnom elaboratu sve označeno  crvenom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387. </w:t>
      </w:r>
      <w:r w:rsidR="00F51D42">
        <w:rPr>
          <w:b/>
        </w:rPr>
        <w:t>ETAŽA</w:t>
      </w:r>
      <w:r w:rsidRPr="001F5003">
        <w:rPr>
          <w:b/>
        </w:rPr>
        <w:t xml:space="preserve">: 31/10000 </w:t>
      </w:r>
      <w:r w:rsidR="001F5003">
        <w:rPr>
          <w:b/>
        </w:rPr>
        <w:t xml:space="preserve"> </w:t>
      </w:r>
    </w:p>
    <w:p w:rsidRDefault="00906F3E" w:rsidP="00906F3E" w:rsidR="00906F3E">
      <w:r>
        <w:t>1. dvosobni stan oznake 704, u sedmom katu objekta S 4, neto korisne površine 42,47 m2, u etažnom elaboratu sve označeno  žutom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388. </w:t>
      </w:r>
      <w:r w:rsidR="00F51D42">
        <w:rPr>
          <w:b/>
        </w:rPr>
        <w:t>ETAŽA</w:t>
      </w:r>
      <w:r w:rsidRPr="001F5003">
        <w:rPr>
          <w:b/>
        </w:rPr>
        <w:t xml:space="preserve">: 32/10000 </w:t>
      </w:r>
      <w:r w:rsidR="001F5003">
        <w:rPr>
          <w:b/>
        </w:rPr>
        <w:t xml:space="preserve"> </w:t>
      </w:r>
      <w:r w:rsidRPr="001F5003">
        <w:rPr>
          <w:b/>
        </w:rPr>
        <w:tab/>
      </w:r>
    </w:p>
    <w:p w:rsidRDefault="00906F3E" w:rsidP="00906F3E" w:rsidR="00906F3E">
      <w:r>
        <w:t>1. jednosobni stan oznake 705, u sedmom katu objekta S 4, sa spremištem oznake 63 u međuetaži, neto korisne površine 43,73 m2, u etažnom elaboratu sve označeno  zelenom bojom</w:t>
      </w:r>
      <w:r>
        <w:tab/>
      </w:r>
      <w:r>
        <w:tab/>
      </w:r>
    </w:p>
    <w:p w:rsidRDefault="001F5003" w:rsidP="00906F3E" w:rsidR="002C1365" w:rsidRPr="001D730E">
      <w:r>
        <w:t xml:space="preserve"> </w:t>
      </w:r>
      <w:r w:rsidR="00906F3E">
        <w:tab/>
      </w:r>
    </w:p>
    <w:p w:rsidRDefault="00906F3E" w:rsidP="00906F3E" w:rsidR="00906F3E" w:rsidRPr="001F5003">
      <w:pPr>
        <w:rPr>
          <w:b/>
        </w:rPr>
      </w:pPr>
      <w:r w:rsidRPr="001F5003">
        <w:rPr>
          <w:b/>
        </w:rPr>
        <w:t xml:space="preserve">392. </w:t>
      </w:r>
      <w:r w:rsidR="00F51D42">
        <w:rPr>
          <w:b/>
        </w:rPr>
        <w:t>ETAŽA</w:t>
      </w:r>
      <w:r w:rsidRPr="001F5003">
        <w:rPr>
          <w:b/>
        </w:rPr>
        <w:t xml:space="preserve">: 29/10000 </w:t>
      </w:r>
      <w:r w:rsidR="001F5003">
        <w:rPr>
          <w:b/>
        </w:rPr>
        <w:t xml:space="preserve"> </w:t>
      </w:r>
      <w:r w:rsidRPr="001F5003">
        <w:rPr>
          <w:b/>
        </w:rPr>
        <w:tab/>
      </w:r>
    </w:p>
    <w:p w:rsidRDefault="00906F3E" w:rsidP="00906F3E" w:rsidR="00906F3E">
      <w:r>
        <w:t>1. jednosobni stan oznake 709, u sedmom katu objekta S 4, sa spremištem oznake 53 u međuetaži, neto korisne površine 39,07 m2, u etažnom elaboratu sve označeno  zelenom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400. </w:t>
      </w:r>
      <w:r w:rsidR="00F51D42">
        <w:rPr>
          <w:b/>
        </w:rPr>
        <w:t>ETAŽA</w:t>
      </w:r>
      <w:r w:rsidRPr="001F5003">
        <w:rPr>
          <w:b/>
        </w:rPr>
        <w:t xml:space="preserve">: 39/10000 </w:t>
      </w:r>
      <w:r w:rsidR="001F5003">
        <w:rPr>
          <w:b/>
        </w:rPr>
        <w:t xml:space="preserve"> </w:t>
      </w:r>
    </w:p>
    <w:p w:rsidRDefault="00906F3E" w:rsidP="00906F3E" w:rsidR="00906F3E">
      <w:r>
        <w:t>1. dvosobni stan oznake 717, u sedmom katu objekta S 4, neto korisne površine 53,17 m2, u etažnom elaboratu sve označeno  zelenom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402. </w:t>
      </w:r>
      <w:r w:rsidR="00F51D42">
        <w:rPr>
          <w:b/>
        </w:rPr>
        <w:t>ETAŽA</w:t>
      </w:r>
      <w:r w:rsidRPr="001F5003">
        <w:rPr>
          <w:b/>
        </w:rPr>
        <w:t xml:space="preserve">: 39/10000 </w:t>
      </w:r>
      <w:r w:rsidR="001F5003">
        <w:rPr>
          <w:b/>
        </w:rPr>
        <w:t xml:space="preserve"> </w:t>
      </w:r>
    </w:p>
    <w:p w:rsidRDefault="00906F3E" w:rsidP="00906F3E" w:rsidR="00906F3E">
      <w:r>
        <w:t>1. dvosobni stan oznake 719, u sedmom katu objekta S 4, neto korisne površine 53,20 m2, u etažnom elaboratu sve označeno  plavom bojom</w:t>
      </w:r>
      <w:r>
        <w:tab/>
      </w:r>
      <w:r>
        <w:tab/>
      </w:r>
    </w:p>
    <w:p w:rsidRDefault="001F5003" w:rsidP="00906F3E" w:rsidR="004C6314">
      <w:pPr>
        <w:rPr>
          <w:b/>
        </w:rPr>
      </w:pPr>
      <w:r>
        <w:t xml:space="preserve"> </w:t>
      </w:r>
      <w:r w:rsidR="00906F3E">
        <w:tab/>
      </w:r>
    </w:p>
    <w:p w:rsidRDefault="00906F3E" w:rsidP="00906F3E" w:rsidR="00906F3E" w:rsidRPr="001F5003">
      <w:pPr>
        <w:rPr>
          <w:b/>
        </w:rPr>
      </w:pPr>
      <w:r w:rsidRPr="001F5003">
        <w:rPr>
          <w:b/>
        </w:rPr>
        <w:t xml:space="preserve">404. </w:t>
      </w:r>
      <w:r w:rsidR="00F51D42">
        <w:rPr>
          <w:b/>
        </w:rPr>
        <w:t>ETAŽA</w:t>
      </w:r>
      <w:r w:rsidRPr="001F5003">
        <w:rPr>
          <w:b/>
        </w:rPr>
        <w:t xml:space="preserve">: 39/10000 </w:t>
      </w:r>
      <w:r w:rsidR="001F5003">
        <w:rPr>
          <w:b/>
        </w:rPr>
        <w:t xml:space="preserve"> </w:t>
      </w:r>
    </w:p>
    <w:p w:rsidRDefault="00906F3E" w:rsidP="00906F3E" w:rsidR="00906F3E">
      <w:r>
        <w:t>1. dvosobni stan oznake 721, u sedmom katu objekta S 4, neto korisne površine 53,17 m2, u etažnom elaboratu sve označeno  zelenom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414. </w:t>
      </w:r>
      <w:r w:rsidR="00F51D42">
        <w:rPr>
          <w:b/>
        </w:rPr>
        <w:t>ETAŽA</w:t>
      </w:r>
      <w:r w:rsidRPr="001F5003">
        <w:rPr>
          <w:b/>
        </w:rPr>
        <w:t xml:space="preserve">: 38/10000 </w:t>
      </w:r>
      <w:r w:rsidR="001F5003">
        <w:rPr>
          <w:b/>
        </w:rPr>
        <w:t xml:space="preserve"> </w:t>
      </w:r>
    </w:p>
    <w:p w:rsidRDefault="00906F3E" w:rsidP="00906F3E" w:rsidR="00906F3E">
      <w:r>
        <w:t>1. dvosobni stan oznake 803, u osmom katu objekta S 4 sa otvorenim parkirnim mjestom oznake PM 34 u dvorištu, neto korisne površine 51,66 m2, u etažnom elaboratu sve označeno  žutom bojom</w:t>
      </w:r>
      <w:r>
        <w:tab/>
      </w:r>
      <w:r>
        <w:tab/>
      </w:r>
    </w:p>
    <w:p w:rsidRDefault="001F5003" w:rsidP="00906F3E" w:rsidR="00906F3E">
      <w:r>
        <w:t xml:space="preserve"> </w:t>
      </w:r>
      <w:r w:rsidR="00906F3E">
        <w:tab/>
      </w:r>
    </w:p>
    <w:p w:rsidRDefault="00AF49E2" w:rsidP="00906F3E" w:rsidR="00AF49E2">
      <w:pPr>
        <w:rPr>
          <w:b/>
        </w:rPr>
      </w:pPr>
    </w:p>
    <w:p w:rsidRDefault="00AF49E2" w:rsidP="00906F3E" w:rsidR="00AF49E2">
      <w:pPr>
        <w:rPr>
          <w:b/>
        </w:rPr>
      </w:pPr>
    </w:p>
    <w:p w:rsidRDefault="00AF49E2" w:rsidP="00906F3E" w:rsidR="00AF49E2">
      <w:pPr>
        <w:rPr>
          <w:b/>
        </w:rPr>
      </w:pPr>
    </w:p>
    <w:p w:rsidRDefault="00906F3E" w:rsidP="00906F3E" w:rsidR="00906F3E" w:rsidRPr="001F5003">
      <w:pPr>
        <w:rPr>
          <w:b/>
        </w:rPr>
      </w:pPr>
      <w:r w:rsidRPr="001F5003">
        <w:rPr>
          <w:b/>
        </w:rPr>
        <w:lastRenderedPageBreak/>
        <w:t xml:space="preserve">416. </w:t>
      </w:r>
      <w:r w:rsidR="00F51D42">
        <w:rPr>
          <w:b/>
        </w:rPr>
        <w:t>ETAŽA</w:t>
      </w:r>
      <w:r w:rsidRPr="001F5003">
        <w:rPr>
          <w:b/>
        </w:rPr>
        <w:t xml:space="preserve">: 28/10000 </w:t>
      </w:r>
      <w:r w:rsidR="001F5003">
        <w:rPr>
          <w:b/>
        </w:rPr>
        <w:t xml:space="preserve"> </w:t>
      </w:r>
    </w:p>
    <w:p w:rsidRDefault="00906F3E" w:rsidP="00906F3E" w:rsidR="00906F3E">
      <w:r>
        <w:t>1. jednosobni stan oznake 805, u osmom katu objekta S 4, sa otvorenim parkirnim mjestom oznake PM 36 u dvorištu, neto korisne površine 38,97 m2, u etažnom elaboratu sve označeno  crvenom bojom</w:t>
      </w:r>
      <w:r>
        <w:tab/>
      </w:r>
      <w:r>
        <w:tab/>
      </w:r>
    </w:p>
    <w:p w:rsidRDefault="00906F3E" w:rsidP="00906F3E" w:rsidR="00906F3E"/>
    <w:p w:rsidRDefault="00906F3E" w:rsidP="00906F3E" w:rsidR="00906F3E" w:rsidRPr="001F5003">
      <w:pPr>
        <w:rPr>
          <w:b/>
        </w:rPr>
      </w:pPr>
      <w:r w:rsidRPr="001F5003">
        <w:rPr>
          <w:b/>
        </w:rPr>
        <w:t xml:space="preserve">417. </w:t>
      </w:r>
      <w:r w:rsidR="00F51D42">
        <w:rPr>
          <w:b/>
        </w:rPr>
        <w:t>ETAŽA</w:t>
      </w:r>
      <w:r w:rsidRPr="001F5003">
        <w:rPr>
          <w:b/>
        </w:rPr>
        <w:t xml:space="preserve">: 24/10000 </w:t>
      </w:r>
      <w:r w:rsidR="001F5003">
        <w:rPr>
          <w:b/>
        </w:rPr>
        <w:t xml:space="preserve"> </w:t>
      </w:r>
    </w:p>
    <w:p w:rsidRDefault="00906F3E" w:rsidP="00906F3E" w:rsidR="00906F3E">
      <w:r>
        <w:t>1. jednosobni stan oznake 806, u osmom katu objekta S 4, sa otvorenim parkirnim mjestom oznake PM 37 u dvorištu, neto korisne površine 33,03 m2, u etažnom elaboratu sve označeno  plavom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418. </w:t>
      </w:r>
      <w:r w:rsidR="00F51D42">
        <w:rPr>
          <w:b/>
        </w:rPr>
        <w:t>ETAŽA</w:t>
      </w:r>
      <w:r w:rsidRPr="001F5003">
        <w:rPr>
          <w:b/>
        </w:rPr>
        <w:t xml:space="preserve">: 26/10000 </w:t>
      </w:r>
      <w:r w:rsidR="001F5003">
        <w:rPr>
          <w:b/>
        </w:rPr>
        <w:t xml:space="preserve"> </w:t>
      </w:r>
    </w:p>
    <w:p w:rsidRDefault="00906F3E" w:rsidP="00906F3E" w:rsidR="00906F3E">
      <w:r>
        <w:t>1. jednosobni stan oznake 807, u osmom katu objekta S 4, sa otvorenim parkirnim mjestom oznake PM 38 u dvorištu, neto korisne površine 36,21 m2, u etažnom elaboratu sve označeno  žutom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420. </w:t>
      </w:r>
      <w:r w:rsidR="00F51D42">
        <w:rPr>
          <w:b/>
        </w:rPr>
        <w:t>ETAŽA</w:t>
      </w:r>
      <w:r w:rsidRPr="001F5003">
        <w:rPr>
          <w:b/>
        </w:rPr>
        <w:t xml:space="preserve">: 26/10000 </w:t>
      </w:r>
      <w:r w:rsidR="001F5003">
        <w:rPr>
          <w:b/>
        </w:rPr>
        <w:t xml:space="preserve"> </w:t>
      </w:r>
    </w:p>
    <w:p w:rsidRDefault="00906F3E" w:rsidP="00906F3E" w:rsidR="00906F3E">
      <w:r>
        <w:t>1. jednosobni stan oznake 809, u osmom katu objekta S 4, sa otvorenim parkirnim mjestom oznake PM 40 u dvorištu, neto korisne površine 35,99 m2, u etažnom elaboratu sve označeno  crvenom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422. </w:t>
      </w:r>
      <w:r w:rsidR="00F51D42">
        <w:rPr>
          <w:b/>
        </w:rPr>
        <w:t>ETAŽA</w:t>
      </w:r>
      <w:r w:rsidRPr="001F5003">
        <w:rPr>
          <w:b/>
        </w:rPr>
        <w:t xml:space="preserve">: 37/10000 </w:t>
      </w:r>
      <w:r w:rsidR="001F5003">
        <w:rPr>
          <w:b/>
        </w:rPr>
        <w:t xml:space="preserve"> </w:t>
      </w:r>
    </w:p>
    <w:p w:rsidRDefault="00906F3E" w:rsidP="00906F3E" w:rsidR="00906F3E">
      <w:r>
        <w:t>1. dvosobni stan oznake 811, u osmom katu objekta S 4, sa otvorenim parkirnim mjestom oznake PM 42 u dvorištu, neto korisne površine 50,33 m2, u etažnom elaboratu sve označeno  žutom bojom</w:t>
      </w:r>
      <w:r>
        <w:tab/>
      </w:r>
      <w:r>
        <w:tab/>
      </w:r>
    </w:p>
    <w:p w:rsidRDefault="001F5003" w:rsidP="00906F3E" w:rsidR="002C1365" w:rsidRPr="001D730E">
      <w:r>
        <w:t xml:space="preserve"> </w:t>
      </w:r>
      <w:r w:rsidR="00906F3E">
        <w:tab/>
      </w:r>
    </w:p>
    <w:p w:rsidRDefault="00906F3E" w:rsidP="00906F3E" w:rsidR="00906F3E" w:rsidRPr="001F5003">
      <w:pPr>
        <w:rPr>
          <w:b/>
        </w:rPr>
      </w:pPr>
      <w:r w:rsidRPr="001F5003">
        <w:rPr>
          <w:b/>
        </w:rPr>
        <w:t xml:space="preserve">423. </w:t>
      </w:r>
      <w:r w:rsidR="00F51D42">
        <w:rPr>
          <w:b/>
        </w:rPr>
        <w:t>ETAŽA</w:t>
      </w:r>
      <w:r w:rsidRPr="001F5003">
        <w:rPr>
          <w:b/>
        </w:rPr>
        <w:t xml:space="preserve">: 34/10000 </w:t>
      </w:r>
      <w:r w:rsidR="001F5003">
        <w:rPr>
          <w:b/>
        </w:rPr>
        <w:t xml:space="preserve"> </w:t>
      </w:r>
    </w:p>
    <w:p w:rsidRDefault="00906F3E" w:rsidP="00906F3E" w:rsidR="00906F3E">
      <w:r>
        <w:t>1. dvosobni stan oznake 812, u osmom katu objekta S 4, sa otvorenim parkirnim mjestom oznake PM 48 u dvorištu, neto korisne površine 45,97 m2, u etažnom elaboratu sve označeno  zelenom bojom</w:t>
      </w:r>
      <w:r>
        <w:tab/>
      </w:r>
      <w:r>
        <w:tab/>
      </w:r>
    </w:p>
    <w:p w:rsidRDefault="001F5003" w:rsidP="00906F3E" w:rsidR="00906F3E">
      <w:r>
        <w:t xml:space="preserve"> </w:t>
      </w:r>
      <w:r w:rsidR="00906F3E">
        <w:tab/>
      </w:r>
    </w:p>
    <w:p w:rsidRDefault="00906F3E" w:rsidP="00906F3E" w:rsidR="00906F3E" w:rsidRPr="001F5003">
      <w:pPr>
        <w:rPr>
          <w:b/>
        </w:rPr>
      </w:pPr>
      <w:r w:rsidRPr="001F5003">
        <w:rPr>
          <w:b/>
        </w:rPr>
        <w:t xml:space="preserve">424. </w:t>
      </w:r>
      <w:r w:rsidR="00F51D42">
        <w:rPr>
          <w:b/>
        </w:rPr>
        <w:t>ETAŽA</w:t>
      </w:r>
      <w:r w:rsidRPr="001F5003">
        <w:rPr>
          <w:b/>
        </w:rPr>
        <w:t xml:space="preserve">: 19/10000 </w:t>
      </w:r>
      <w:r w:rsidR="001F5003">
        <w:rPr>
          <w:b/>
        </w:rPr>
        <w:t xml:space="preserve"> </w:t>
      </w:r>
    </w:p>
    <w:p w:rsidRDefault="00906F3E" w:rsidP="00906F3E" w:rsidR="00906F3E">
      <w:r>
        <w:t>1. jednosobni stan oznake 813, u osmom katu objekta S 4, neto korisne površine 26,15 m2, u etažnom elaboratu sve označeno  crvenom bojom</w:t>
      </w:r>
      <w:r>
        <w:tab/>
      </w:r>
      <w:r>
        <w:tab/>
      </w:r>
    </w:p>
    <w:p w:rsidRDefault="001F5003" w:rsidP="00906F3E" w:rsidR="00906F3E">
      <w:r>
        <w:t xml:space="preserve"> </w:t>
      </w:r>
      <w:r w:rsidR="00906F3E">
        <w:tab/>
      </w:r>
    </w:p>
    <w:p w:rsidRDefault="00906F3E" w:rsidP="00906F3E" w:rsidR="00906F3E" w:rsidRPr="00183950">
      <w:pPr>
        <w:rPr>
          <w:b/>
        </w:rPr>
      </w:pPr>
      <w:r w:rsidRPr="00183950">
        <w:rPr>
          <w:b/>
        </w:rPr>
        <w:t xml:space="preserve">426. </w:t>
      </w:r>
      <w:r w:rsidR="00F51D42">
        <w:rPr>
          <w:b/>
        </w:rPr>
        <w:t>ETAŽA</w:t>
      </w:r>
      <w:r w:rsidRPr="00183950">
        <w:rPr>
          <w:b/>
        </w:rPr>
        <w:t xml:space="preserve">: 34/10000 </w:t>
      </w:r>
      <w:r w:rsidR="00183950">
        <w:rPr>
          <w:b/>
        </w:rPr>
        <w:t xml:space="preserve"> </w:t>
      </w:r>
      <w:r w:rsidRPr="00183950">
        <w:rPr>
          <w:b/>
        </w:rPr>
        <w:tab/>
      </w:r>
    </w:p>
    <w:p w:rsidRDefault="00906F3E" w:rsidP="00906F3E" w:rsidR="00906F3E">
      <w:r>
        <w:t>1. jednosobni stan oznake 814, u osmom katu objekta S 4, sa otvorenim parkirnim mjestom oznake PM 49 u dvorištu, neto korisne površine 46,58 m2, u etažnom elaboratu sve označeno  žutom bojom</w:t>
      </w:r>
      <w:r>
        <w:tab/>
      </w:r>
      <w:r>
        <w:tab/>
      </w:r>
    </w:p>
    <w:p w:rsidRDefault="00183950" w:rsidP="00906F3E" w:rsidR="004C6314">
      <w:pPr>
        <w:rPr>
          <w:b/>
        </w:rPr>
      </w:pPr>
      <w:r>
        <w:t xml:space="preserve"> </w:t>
      </w:r>
      <w:r w:rsidR="00906F3E">
        <w:tab/>
      </w:r>
    </w:p>
    <w:p w:rsidRDefault="00906F3E" w:rsidP="00906F3E" w:rsidR="00906F3E" w:rsidRPr="00183950">
      <w:pPr>
        <w:rPr>
          <w:b/>
        </w:rPr>
      </w:pPr>
      <w:r w:rsidRPr="00183950">
        <w:rPr>
          <w:b/>
        </w:rPr>
        <w:t xml:space="preserve">427. </w:t>
      </w:r>
      <w:r w:rsidR="00F51D42">
        <w:rPr>
          <w:b/>
        </w:rPr>
        <w:t>ETAŽA</w:t>
      </w:r>
      <w:r w:rsidRPr="00183950">
        <w:rPr>
          <w:b/>
        </w:rPr>
        <w:t xml:space="preserve">: 36/10000 </w:t>
      </w:r>
      <w:r w:rsidR="00183950">
        <w:rPr>
          <w:b/>
        </w:rPr>
        <w:t xml:space="preserve"> </w:t>
      </w:r>
    </w:p>
    <w:p w:rsidRDefault="00906F3E" w:rsidP="00906F3E" w:rsidR="00906F3E">
      <w:r>
        <w:t>1. dvosobni stan oznake 817, u osmom katu objekta S 4, sa otvorenim parkirnim mjestom oznake PM 50 u dvorištu i spremištem oznake 74 u međuetaži, neto korisne površine 49,68 m2, u etažnom elaboratu sve označeno  zelenom bojom</w:t>
      </w:r>
      <w:r>
        <w:tab/>
      </w:r>
      <w:r>
        <w:tab/>
      </w:r>
    </w:p>
    <w:p w:rsidRDefault="00183950" w:rsidP="00906F3E" w:rsidR="00906F3E">
      <w:r>
        <w:t xml:space="preserve"> </w:t>
      </w:r>
      <w:r w:rsidR="00906F3E">
        <w:tab/>
      </w:r>
    </w:p>
    <w:p w:rsidRDefault="00906F3E" w:rsidP="00906F3E" w:rsidR="00906F3E" w:rsidRPr="00183950">
      <w:pPr>
        <w:rPr>
          <w:b/>
        </w:rPr>
      </w:pPr>
      <w:r w:rsidRPr="00183950">
        <w:rPr>
          <w:b/>
        </w:rPr>
        <w:t xml:space="preserve">428. </w:t>
      </w:r>
      <w:r w:rsidR="00F51D42">
        <w:rPr>
          <w:b/>
        </w:rPr>
        <w:t>ETAŽA</w:t>
      </w:r>
      <w:r w:rsidRPr="00183950">
        <w:rPr>
          <w:b/>
        </w:rPr>
        <w:t xml:space="preserve">: 36/10000 </w:t>
      </w:r>
      <w:r w:rsidR="00183950">
        <w:rPr>
          <w:b/>
        </w:rPr>
        <w:t xml:space="preserve"> </w:t>
      </w:r>
      <w:r w:rsidRPr="00183950">
        <w:rPr>
          <w:b/>
        </w:rPr>
        <w:tab/>
      </w:r>
    </w:p>
    <w:p w:rsidRDefault="00906F3E" w:rsidP="00906F3E" w:rsidR="00906F3E">
      <w:r>
        <w:t>1. dvosobni stan oznake 818, u osmom katu objekta S 4, sa otvorenim parkirnim mjestom oznake PM 51 u dvorištu i spremištem oznake 75 u međuetaži, neto korisne površine 49,86 m2, u etažnom elaboratu sve označeno  crvenom bojom</w:t>
      </w:r>
      <w:r>
        <w:tab/>
      </w:r>
      <w:r>
        <w:tab/>
      </w:r>
    </w:p>
    <w:p w:rsidRDefault="00183950" w:rsidP="00906F3E" w:rsidR="00906F3E">
      <w:r>
        <w:t xml:space="preserve"> </w:t>
      </w:r>
      <w:r w:rsidR="00906F3E">
        <w:tab/>
      </w:r>
    </w:p>
    <w:p w:rsidRDefault="00AF49E2" w:rsidP="00906F3E" w:rsidR="00AF49E2">
      <w:pPr>
        <w:rPr>
          <w:b/>
        </w:rPr>
      </w:pPr>
    </w:p>
    <w:p w:rsidRDefault="00AF49E2" w:rsidP="00906F3E" w:rsidR="00AF49E2">
      <w:pPr>
        <w:rPr>
          <w:b/>
        </w:rPr>
      </w:pPr>
    </w:p>
    <w:p w:rsidRDefault="00906F3E" w:rsidP="00906F3E" w:rsidR="00906F3E" w:rsidRPr="00183950">
      <w:pPr>
        <w:rPr>
          <w:b/>
        </w:rPr>
      </w:pPr>
      <w:r w:rsidRPr="00183950">
        <w:rPr>
          <w:b/>
        </w:rPr>
        <w:t xml:space="preserve">429. </w:t>
      </w:r>
      <w:r w:rsidR="00F51D42">
        <w:rPr>
          <w:b/>
        </w:rPr>
        <w:t>ETAŽA</w:t>
      </w:r>
      <w:r w:rsidRPr="00183950">
        <w:rPr>
          <w:b/>
        </w:rPr>
        <w:t xml:space="preserve">: 38/10000 </w:t>
      </w:r>
      <w:r w:rsidR="00183950">
        <w:rPr>
          <w:b/>
        </w:rPr>
        <w:t xml:space="preserve"> </w:t>
      </w:r>
      <w:r w:rsidRPr="00183950">
        <w:rPr>
          <w:b/>
        </w:rPr>
        <w:tab/>
      </w:r>
    </w:p>
    <w:p w:rsidRDefault="00906F3E" w:rsidP="00906F3E" w:rsidR="00906F3E">
      <w:r>
        <w:t>1. dvosobni stan oznake 819, u osmom katu objekta S 4, sa otvorenim parkirnim mjestom oznake PM 52 u dvorištu i spremištem oznake 76 u međuetaži, neto korisne površine 52,68 m2, u etažnom elaboratu sve označeno  plavom bojom</w:t>
      </w:r>
      <w:r>
        <w:tab/>
      </w:r>
      <w:r>
        <w:tab/>
      </w:r>
    </w:p>
    <w:p w:rsidRDefault="00183950" w:rsidP="00B1239C" w:rsidR="00341CA1">
      <w:r>
        <w:t xml:space="preserve"> </w:t>
      </w:r>
      <w:r w:rsidR="00906F3E">
        <w:tab/>
      </w:r>
    </w:p>
    <w:p w:rsidRDefault="00341CA1" w:rsidP="00341CA1" w:rsidR="00341CA1" w:rsidRPr="00341CA1">
      <w:pPr>
        <w:tabs>
          <w:tab w:pos="284" w:val="left"/>
        </w:tabs>
        <w:jc w:val="both"/>
        <w:rPr>
          <w:b/>
        </w:rPr>
      </w:pPr>
      <w:r w:rsidRPr="00341CA1">
        <w:rPr>
          <w:b/>
        </w:rPr>
        <w:t>za sve etaže na listu A opisano kao zgrada mješovite namjene br. 11, Jaruščica i dvorište u površini 5693 m2, sve na kat.čestici 1354/2  / zgrada mješovite namjene br. 11, Jaruščica  u površini 1956 m2 i dvorište u površini 3737 m2.</w:t>
      </w:r>
    </w:p>
    <w:p w:rsidRDefault="00FE6B74" w:rsidP="00FE6B74" w:rsidR="00FE6B74">
      <w:pPr>
        <w:tabs>
          <w:tab w:pos="284" w:val="left"/>
        </w:tabs>
        <w:rPr>
          <w:b/>
        </w:rPr>
      </w:pPr>
    </w:p>
    <w:p w:rsidRDefault="00341CA1" w:rsidP="001533FD" w:rsidR="00341CA1" w:rsidRPr="001533FD">
      <w:pPr>
        <w:pStyle w:val="Odlomakpopisa"/>
        <w:numPr>
          <w:ilvl w:val="0"/>
          <w:numId w:val="10"/>
        </w:numPr>
        <w:tabs>
          <w:tab w:pos="284" w:val="left"/>
        </w:tabs>
        <w:rPr>
          <w:b/>
        </w:rPr>
      </w:pPr>
      <w:r w:rsidRPr="001533FD">
        <w:rPr>
          <w:b/>
        </w:rPr>
        <w:t>prodajom u ovom stečajnom postupku uz odgovarajuću primjenu pravila o ovrsi na nekretnini.</w:t>
      </w:r>
    </w:p>
    <w:p w:rsidRDefault="00AF49E2" w:rsidP="00FE6B74" w:rsidR="00AF49E2" w:rsidRPr="00FE6B74">
      <w:pPr>
        <w:tabs>
          <w:tab w:pos="284" w:val="left"/>
        </w:tabs>
        <w:rPr>
          <w:b/>
        </w:rPr>
      </w:pPr>
    </w:p>
    <w:p w:rsidRDefault="00341CA1" w:rsidP="00341CA1" w:rsidR="00341CA1">
      <w:pPr>
        <w:tabs>
          <w:tab w:pos="284" w:val="left"/>
        </w:tabs>
        <w:jc w:val="both"/>
        <w:rPr>
          <w:b/>
        </w:rPr>
      </w:pPr>
      <w:r>
        <w:rPr>
          <w:b/>
        </w:rPr>
        <w:t>II.</w:t>
      </w:r>
      <w:r w:rsidR="001533FD">
        <w:rPr>
          <w:b/>
        </w:rPr>
        <w:t xml:space="preserve">    </w:t>
      </w:r>
      <w:r>
        <w:rPr>
          <w:b/>
        </w:rPr>
        <w:t xml:space="preserve"> U zemljišnoj knjizi će se upisati zabilježba rješenja o prodaji nekretnine.</w:t>
      </w:r>
    </w:p>
    <w:p w:rsidRDefault="00AF49E2" w:rsidP="00341CA1" w:rsidR="00AF49E2">
      <w:pPr>
        <w:tabs>
          <w:tab w:pos="284" w:val="left"/>
        </w:tabs>
        <w:jc w:val="both"/>
        <w:rPr>
          <w:b/>
        </w:rPr>
      </w:pPr>
    </w:p>
    <w:p w:rsidRDefault="00341CA1" w:rsidP="00341CA1" w:rsidR="00341CA1">
      <w:pPr>
        <w:tabs>
          <w:tab w:pos="284" w:val="left"/>
        </w:tabs>
        <w:jc w:val="both"/>
        <w:rPr>
          <w:b/>
        </w:rPr>
      </w:pPr>
      <w:r>
        <w:rPr>
          <w:b/>
        </w:rPr>
        <w:t xml:space="preserve">III. </w:t>
      </w:r>
      <w:r w:rsidR="001533FD">
        <w:rPr>
          <w:b/>
        </w:rPr>
        <w:t xml:space="preserve"> </w:t>
      </w:r>
      <w:r>
        <w:rPr>
          <w:b/>
        </w:rPr>
        <w:t>Stečajni sudac će zaključkom o prodaji utvrditi vrijednost nekretnine, način prodaje i uvjete prodaje.</w:t>
      </w:r>
    </w:p>
    <w:p w:rsidRDefault="00AF49E2" w:rsidP="00341CA1" w:rsidR="00AF49E2">
      <w:pPr>
        <w:tabs>
          <w:tab w:pos="284" w:val="left"/>
        </w:tabs>
        <w:jc w:val="both"/>
        <w:rPr>
          <w:b/>
        </w:rPr>
      </w:pPr>
    </w:p>
    <w:p w:rsidRDefault="00341CA1" w:rsidP="00FE6B74" w:rsidR="00341CA1">
      <w:pPr>
        <w:tabs>
          <w:tab w:pos="284" w:val="left"/>
        </w:tabs>
        <w:jc w:val="both"/>
        <w:rPr>
          <w:b/>
        </w:rPr>
      </w:pPr>
      <w:r>
        <w:rPr>
          <w:b/>
        </w:rPr>
        <w:t>IV. U prilogu ovog rješenja dostavlja se Općinskom sudu u Novom Zagrebu pravomoćno rješenje o otvaranju stečajnog postupka radi zabilježbe, sukladno izreci pod IX od 28.02.2013.</w:t>
      </w:r>
    </w:p>
    <w:p w:rsidRDefault="00341CA1" w:rsidP="00341CA1" w:rsidR="00341CA1">
      <w:pPr>
        <w:tabs>
          <w:tab w:pos="284" w:val="left"/>
        </w:tabs>
        <w:jc w:val="center"/>
        <w:rPr>
          <w:b/>
        </w:rPr>
      </w:pPr>
      <w:r>
        <w:rPr>
          <w:b/>
        </w:rPr>
        <w:t>O  b  r  a  z  l  o  ž  e  n</w:t>
      </w:r>
      <w:r w:rsidR="001533FD">
        <w:rPr>
          <w:b/>
        </w:rPr>
        <w:t xml:space="preserve"> </w:t>
      </w:r>
      <w:r>
        <w:rPr>
          <w:b/>
        </w:rPr>
        <w:t>j  e</w:t>
      </w:r>
    </w:p>
    <w:p w:rsidRDefault="00341CA1" w:rsidP="00341CA1" w:rsidR="00341CA1">
      <w:pPr>
        <w:tabs>
          <w:tab w:pos="284" w:val="left"/>
        </w:tabs>
        <w:jc w:val="both"/>
        <w:rPr>
          <w:b/>
        </w:rPr>
      </w:pPr>
    </w:p>
    <w:p w:rsidRDefault="00341CA1" w:rsidP="00341CA1" w:rsidR="00341CA1">
      <w:pPr>
        <w:tabs>
          <w:tab w:pos="284" w:val="left"/>
        </w:tabs>
        <w:jc w:val="both"/>
      </w:pPr>
      <w:r w:rsidRPr="00906CE4">
        <w:t>Sukladno prijedlogu stečajnog upravitelja u skladu s člankom 164. Stečajnog zakona</w:t>
      </w:r>
      <w:r w:rsidR="00463AFD">
        <w:t xml:space="preserve"> ( NN 44/96 do 133/12 koji se u dijelu unovčenja primjenjuje u ovom predmetu) </w:t>
      </w:r>
      <w:r w:rsidRPr="00906CE4">
        <w:t>, te odlukom skupštine vjerovnika od 29.04.2013. riješeno je kao u izreci. Po pravomoćnosti ovog rješenja sud će utvrditi vrijednost nekretnina</w:t>
      </w:r>
      <w:r w:rsidR="00FE6B74">
        <w:t xml:space="preserve"> prema priloženoj procjeni nekretnina po ovlaštenom sudskom vještaku koja prileži sudskom spisu</w:t>
      </w:r>
      <w:r w:rsidRPr="00906CE4">
        <w:t xml:space="preserve"> i oglasiti prodaju o kojoj će biti obaviješteni svi zainteresirani putem javne objave. O svim radnjama biti će obaviješteni razlučni vjerovnici.</w:t>
      </w:r>
    </w:p>
    <w:p w:rsidRDefault="00341CA1" w:rsidP="00341CA1" w:rsidR="00341CA1" w:rsidRPr="00906CE4">
      <w:pPr>
        <w:tabs>
          <w:tab w:pos="284" w:val="left"/>
        </w:tabs>
        <w:jc w:val="both"/>
      </w:pPr>
      <w:r>
        <w:t>Zemljišnoknjižnom sudu dostavlja se rješenje o otvaranju stečajnog postupka koje je steklo svojstvo pravomoćnosti uz rješenje o određivanju prodaje.</w:t>
      </w:r>
    </w:p>
    <w:p w:rsidRDefault="00341CA1" w:rsidP="00341CA1" w:rsidR="00341CA1" w:rsidRPr="006100EF">
      <w:pPr>
        <w:tabs>
          <w:tab w:pos="284" w:val="left"/>
        </w:tabs>
        <w:jc w:val="both"/>
      </w:pPr>
    </w:p>
    <w:p w:rsidRDefault="00341CA1" w:rsidP="00341CA1" w:rsidR="00341CA1">
      <w:pPr>
        <w:tabs>
          <w:tab w:pos="284" w:val="left"/>
        </w:tabs>
        <w:jc w:val="center"/>
      </w:pPr>
      <w:r w:rsidRPr="006100EF">
        <w:t xml:space="preserve">U Zagrebu, </w:t>
      </w:r>
      <w:r w:rsidR="00FE6B74">
        <w:t>0</w:t>
      </w:r>
      <w:r w:rsidR="00D907B0">
        <w:t>9</w:t>
      </w:r>
      <w:r w:rsidRPr="006100EF">
        <w:t xml:space="preserve">. </w:t>
      </w:r>
      <w:r>
        <w:t xml:space="preserve">ožujka </w:t>
      </w:r>
      <w:r w:rsidRPr="006100EF">
        <w:t xml:space="preserve"> 20</w:t>
      </w:r>
      <w:r>
        <w:t>16</w:t>
      </w:r>
      <w:r w:rsidRPr="006100EF">
        <w:t>. godine</w:t>
      </w:r>
    </w:p>
    <w:p w:rsidRDefault="00341CA1" w:rsidP="00341CA1" w:rsidR="00341CA1">
      <w:pPr>
        <w:tabs>
          <w:tab w:pos="284" w:val="left"/>
        </w:tabs>
        <w:jc w:val="center"/>
      </w:pPr>
    </w:p>
    <w:p w:rsidRDefault="00341CA1" w:rsidP="00341CA1" w:rsidR="00341CA1" w:rsidRPr="006100EF">
      <w:pPr>
        <w:tabs>
          <w:tab w:pos="284" w:val="left"/>
        </w:tabs>
        <w:jc w:val="both"/>
      </w:pPr>
      <w:r>
        <w:t xml:space="preserve">                                                                                                </w:t>
      </w:r>
      <w:r w:rsidRPr="006100EF">
        <w:t xml:space="preserve">    STEČAJNI SUDAC:</w:t>
      </w:r>
    </w:p>
    <w:p w:rsidRDefault="00341CA1" w:rsidP="00341CA1" w:rsidR="00341CA1" w:rsidRPr="006100EF">
      <w:pPr>
        <w:tabs>
          <w:tab w:pos="284" w:val="left"/>
        </w:tabs>
        <w:jc w:val="both"/>
      </w:pPr>
      <w:r w:rsidRPr="006100EF">
        <w:t xml:space="preserve">                                                                                                </w:t>
      </w:r>
      <w:r>
        <w:t xml:space="preserve">   </w:t>
      </w:r>
      <w:r w:rsidRPr="006100EF">
        <w:t xml:space="preserve"> NINO RADIĆ</w:t>
      </w:r>
      <w:r>
        <w:t xml:space="preserve">  v.r. </w:t>
      </w:r>
    </w:p>
    <w:p w:rsidRDefault="00341CA1" w:rsidP="00341CA1" w:rsidR="00341CA1">
      <w:pPr>
        <w:tabs>
          <w:tab w:pos="284" w:val="left"/>
        </w:tabs>
        <w:jc w:val="both"/>
      </w:pPr>
    </w:p>
    <w:p w:rsidRDefault="00341CA1" w:rsidP="00341CA1" w:rsidR="00341CA1">
      <w:pPr>
        <w:tabs>
          <w:tab w:pos="284" w:val="left"/>
        </w:tabs>
        <w:rPr>
          <w:sz w:val="22"/>
          <w:szCs w:val="22"/>
        </w:rPr>
      </w:pPr>
      <w:r>
        <w:rPr>
          <w:sz w:val="22"/>
          <w:szCs w:val="22"/>
        </w:rPr>
        <w:t xml:space="preserve">POUKA O PRAVNOM LIJEKU: </w:t>
      </w:r>
    </w:p>
    <w:p w:rsidRDefault="00341CA1" w:rsidP="00341CA1" w:rsidR="00341CA1">
      <w:pPr>
        <w:tabs>
          <w:tab w:pos="284" w:val="left"/>
        </w:tabs>
        <w:jc w:val="both"/>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341CA1" w:rsidR="005121BC">
      <w:r>
        <w:tab/>
        <w:t xml:space="preserve">      </w:t>
      </w:r>
      <w:r w:rsidR="005121BC">
        <w:t xml:space="preserve">    </w:t>
      </w:r>
      <w:r w:rsidR="005121BC">
        <w:tab/>
      </w:r>
      <w:r w:rsidR="005121BC">
        <w:tab/>
      </w:r>
      <w:r w:rsidR="005121BC">
        <w:tab/>
      </w:r>
      <w:r w:rsidR="005121BC">
        <w:tab/>
      </w:r>
      <w:r w:rsidR="005121BC">
        <w:tab/>
      </w:r>
      <w:r w:rsidR="005121BC">
        <w:tab/>
      </w:r>
      <w:r w:rsidR="005121BC">
        <w:tab/>
        <w:t xml:space="preserve">  Za točnost otpravka: </w:t>
      </w:r>
    </w:p>
    <w:p w:rsidRDefault="005121BC" w:rsidR="005121BC">
      <w:r>
        <w:tab/>
      </w:r>
      <w:r>
        <w:tab/>
      </w:r>
      <w:r>
        <w:tab/>
      </w:r>
      <w:r>
        <w:tab/>
      </w:r>
      <w:r>
        <w:tab/>
      </w:r>
      <w:r>
        <w:tab/>
        <w:t xml:space="preserve">                          Tatjana Slaviček </w:t>
      </w:r>
    </w:p>
    <w:p w:rsidRDefault="00341CA1" w:rsidP="00F348E5" w:rsidR="00341CA1">
      <w:pPr>
        <w:tabs>
          <w:tab w:pos="284" w:val="left"/>
        </w:tabs>
      </w:pPr>
    </w:p>
    <w:p w:rsidRDefault="00463AFD" w:rsidP="00AF49E2" w:rsidR="00341CA1" w:rsidRPr="00F348E5">
      <w:pPr>
        <w:tabs>
          <w:tab w:pos="284" w:val="left"/>
        </w:tabs>
        <w:jc w:val="both"/>
        <w:rPr>
          <w:b/>
          <w:sz w:val="22"/>
          <w:szCs w:val="22"/>
        </w:rPr>
      </w:pPr>
      <w:r w:rsidRPr="00F348E5">
        <w:rPr>
          <w:sz w:val="22"/>
          <w:szCs w:val="22"/>
        </w:rPr>
        <w:t xml:space="preserve">          </w:t>
      </w:r>
    </w:p>
    <w:sectPr w:rsidSect="00453EBC" w:rsidR="00341CA1" w:rsidRPr="00F348E5">
      <w:headerReference w:type="default" r:id="rId10"/>
      <w:pgSz w:h="16840" w:w="11900"/>
      <w:pgMar w:gutter="0" w:footer="284" w:header="284" w:left="1701"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7F97" w:rsidP="00247F97" w:rsidR="00247F97">
      <w:r>
        <w:separator/>
      </w:r>
    </w:p>
  </w:endnote>
  <w:endnote w:id="0" w:type="continuationSeparator">
    <w:p w:rsidRDefault="00247F97" w:rsidP="00247F97" w:rsidR="00247F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Times">
    <w:panose1 w:val="02020603060405020304"/>
    <w:charset w:val="EE"/>
    <w:family w:val="roman"/>
    <w:pitch w:val="variable"/>
    <w:sig w:csb1="00000000" w:csb0="00000093" w:usb3="00000000" w:usb2="00000000" w:usb1="00000000" w:usb0="00000007"/>
  </w:font>
  <w:font w:name="Lucida Grande">
    <w:altName w:val="Times New Roman"/>
    <w:charset w:val="00"/>
    <w:family w:val="auto"/>
    <w:pitch w:val="variable"/>
    <w:sig w:csb1="00000000" w:csb0="000001BF" w:usb3="00000000" w:usb2="00000000" w:usb1="5000A1FF" w:usb0="00000000"/>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7F97" w:rsidP="00247F97" w:rsidR="00247F97">
      <w:r>
        <w:separator/>
      </w:r>
    </w:p>
  </w:footnote>
  <w:footnote w:id="0" w:type="continuationSeparator">
    <w:p w:rsidRDefault="00247F97" w:rsidP="00247F97" w:rsidR="00247F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F97" w:rsidR="00247F97">
    <w:pPr>
      <w:pStyle w:val="Zaglavlje"/>
      <w:jc w:val="center"/>
    </w:pPr>
    <w:r>
      <w:tab/>
      <w:t>-</w:t>
    </w:r>
    <w:sdt>
      <w:sdtPr>
        <w:id w:val="1058830658"/>
        <w:docPartObj>
          <w:docPartGallery w:val="Page Numbers (Top of Page)"/>
          <w:docPartUnique/>
        </w:docPartObj>
      </w:sdtPr>
      <w:sdtEndPr/>
      <w:sdtContent>
        <w:r>
          <w:fldChar w:fldCharType="begin"/>
        </w:r>
        <w:r>
          <w:instrText>PAGE   \* MERGEFORMAT</w:instrText>
        </w:r>
        <w:r>
          <w:fldChar w:fldCharType="separate"/>
        </w:r>
        <w:r w:rsidR="005121BC">
          <w:rPr>
            <w:noProof/>
          </w:rPr>
          <w:t>43</w:t>
        </w:r>
        <w:r>
          <w:fldChar w:fldCharType="end"/>
        </w:r>
        <w:r>
          <w:t>-</w:t>
        </w:r>
        <w:r>
          <w:tab/>
          <w:t>12 St-1094/12</w:t>
        </w:r>
      </w:sdtContent>
    </w:sdt>
  </w:p>
  <w:p w:rsidRDefault="00247F97" w:rsidR="00247F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46766"/>
    <w:multiLevelType w:val="hybridMultilevel"/>
    <w:tmpl w:val="E22424D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
    <w:nsid w:val="20951FD1"/>
    <w:multiLevelType w:val="multilevel"/>
    <w:tmpl w:val="54CECE9E"/>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
    <w:nsid w:val="262F191A"/>
    <w:multiLevelType w:val="hybridMultilevel"/>
    <w:tmpl w:val="4E7AF074"/>
    <w:lvl w:tplc="156405F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F24563D"/>
    <w:multiLevelType w:val="multilevel"/>
    <w:tmpl w:val="994459F8"/>
    <w:lvl w:ilvl="0">
      <w:start w:val="1"/>
      <w:numFmt w:val="decimal"/>
      <w:pStyle w:val="Naslov1"/>
      <w:lvlText w:val="%1"/>
      <w:lvlJc w:val="left"/>
      <w:pPr>
        <w:ind w:hanging="432" w:left="432"/>
      </w:pPr>
    </w:lvl>
    <w:lvl w:ilvl="1">
      <w:start w:val="1"/>
      <w:numFmt w:val="decimal"/>
      <w:pStyle w:val="Naslov2"/>
      <w:lvlText w:val="%1.%2"/>
      <w:lvlJc w:val="left"/>
      <w:pPr>
        <w:ind w:hanging="576" w:left="576"/>
      </w:pPr>
    </w:lvl>
    <w:lvl w:ilvl="2">
      <w:start w:val="1"/>
      <w:numFmt w:val="decimal"/>
      <w:pStyle w:val="Naslov3"/>
      <w:lvlText w:val="%1.%2.%3"/>
      <w:lvlJc w:val="left"/>
      <w:pPr>
        <w:ind w:hanging="720" w:left="720"/>
      </w:pPr>
    </w:lvl>
    <w:lvl w:ilvl="3">
      <w:start w:val="1"/>
      <w:numFmt w:val="decimal"/>
      <w:pStyle w:val="Naslov4"/>
      <w:lvlText w:val="%1.%2.%3.%4"/>
      <w:lvlJc w:val="left"/>
      <w:pPr>
        <w:ind w:hanging="864" w:left="864"/>
      </w:pPr>
    </w:lvl>
    <w:lvl w:ilvl="4">
      <w:start w:val="1"/>
      <w:numFmt w:val="decimal"/>
      <w:pStyle w:val="Naslov5"/>
      <w:lvlText w:val="%1.%2.%3.%4.%5"/>
      <w:lvlJc w:val="left"/>
      <w:pPr>
        <w:ind w:hanging="1008" w:left="1008"/>
      </w:pPr>
    </w:lvl>
    <w:lvl w:ilvl="5">
      <w:start w:val="1"/>
      <w:numFmt w:val="decimal"/>
      <w:lvlText w:val="%1.%2.%3.%4.%5.%6"/>
      <w:lvlJc w:val="left"/>
      <w:pPr>
        <w:ind w:hanging="1152" w:left="1152"/>
      </w:pPr>
    </w:lvl>
    <w:lvl w:ilvl="6">
      <w:start w:val="1"/>
      <w:numFmt w:val="decimal"/>
      <w:lvlText w:val="%1.%2.%3.%4.%5.%6.%7"/>
      <w:lvlJc w:val="left"/>
      <w:pPr>
        <w:ind w:hanging="1296" w:left="1296"/>
      </w:pPr>
    </w:lvl>
    <w:lvl w:ilvl="7">
      <w:start w:val="1"/>
      <w:numFmt w:val="decimal"/>
      <w:lvlText w:val="%1.%2.%3.%4.%5.%6.%7.%8"/>
      <w:lvlJc w:val="left"/>
      <w:pPr>
        <w:ind w:hanging="1440" w:left="1440"/>
      </w:pPr>
    </w:lvl>
    <w:lvl w:ilvl="8">
      <w:start w:val="1"/>
      <w:numFmt w:val="decimal"/>
      <w:lvlText w:val="%1.%2.%3.%4.%5.%6.%7.%8.%9"/>
      <w:lvlJc w:val="left"/>
      <w:pPr>
        <w:ind w:hanging="1584" w:left="1584"/>
      </w:pPr>
    </w:lvl>
  </w:abstractNum>
  <w:num w:numId="1">
    <w:abstractNumId w:val="1"/>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0"/>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239C"/>
    <w:rsid w:val="00092622"/>
    <w:rsid w:val="001533FD"/>
    <w:rsid w:val="00173344"/>
    <w:rsid w:val="00176EA4"/>
    <w:rsid w:val="00183950"/>
    <w:rsid w:val="001C6E74"/>
    <w:rsid w:val="001D730E"/>
    <w:rsid w:val="001F5003"/>
    <w:rsid w:val="00247F97"/>
    <w:rsid w:val="002A4745"/>
    <w:rsid w:val="002C1365"/>
    <w:rsid w:val="002D00EB"/>
    <w:rsid w:val="002D260F"/>
    <w:rsid w:val="00341CA1"/>
    <w:rsid w:val="0038547E"/>
    <w:rsid w:val="00443E1E"/>
    <w:rsid w:val="00453EBC"/>
    <w:rsid w:val="00463AFD"/>
    <w:rsid w:val="00496034"/>
    <w:rsid w:val="004B419A"/>
    <w:rsid w:val="004C6314"/>
    <w:rsid w:val="004E19D9"/>
    <w:rsid w:val="005121BC"/>
    <w:rsid w:val="005361BD"/>
    <w:rsid w:val="00563D42"/>
    <w:rsid w:val="005A0ABA"/>
    <w:rsid w:val="006B1C81"/>
    <w:rsid w:val="00725C60"/>
    <w:rsid w:val="00732BCF"/>
    <w:rsid w:val="007A1D1A"/>
    <w:rsid w:val="008D58B9"/>
    <w:rsid w:val="0090190A"/>
    <w:rsid w:val="00906F3E"/>
    <w:rsid w:val="00990FA7"/>
    <w:rsid w:val="00AA475C"/>
    <w:rsid w:val="00AB45F3"/>
    <w:rsid w:val="00AF49E2"/>
    <w:rsid w:val="00B1239C"/>
    <w:rsid w:val="00CA41FF"/>
    <w:rsid w:val="00D35A43"/>
    <w:rsid w:val="00D907B0"/>
    <w:rsid w:val="00DB5613"/>
    <w:rsid w:val="00E071D9"/>
    <w:rsid w:val="00E4108F"/>
    <w:rsid w:val="00E60563"/>
    <w:rsid w:val="00F348E5"/>
    <w:rsid w:val="00F51D42"/>
    <w:rsid w:val="00FA37AD"/>
    <w:rsid w:val="00FE6B74"/>
  </w:rsids>
  <m:mathPr>
    <m:mathFont m:val="Cambria Math"/>
    <m:brkBin m:val="before"/>
    <m:brkBinSub m:val="--"/>
    <m:smallFrac/>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4"/>
        <w:szCs w:val="24"/>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239C"/>
    <w:rPr>
      <w:rFonts w:cs="Times New Roman" w:eastAsia="Times New Roman" w:hAnsi="Times New Roman" w:ascii="Times New Roman"/>
      <w:lang w:eastAsia="hr-HR" w:val="hr-HR"/>
    </w:rPr>
  </w:style>
  <w:style w:styleId="Naslov1" w:type="paragraph">
    <w:name w:val="heading 1"/>
    <w:basedOn w:val="Normal"/>
    <w:next w:val="Normal"/>
    <w:link w:val="Naslov1Char"/>
    <w:autoRedefine/>
    <w:uiPriority w:val="9"/>
    <w:qFormat/>
    <w:rsid w:val="00732BCF"/>
    <w:pPr>
      <w:keepNext/>
      <w:keepLines/>
      <w:numPr>
        <w:numId w:val="6"/>
      </w:numPr>
      <w:spacing w:before="200"/>
      <w:ind w:firstLine="0" w:left="0"/>
      <w:outlineLvl w:val="0"/>
    </w:pPr>
    <w:rPr>
      <w:rFonts w:cstheme="majorBidi" w:eastAsiaTheme="majorEastAsia"/>
      <w:b/>
      <w:bCs/>
    </w:rPr>
  </w:style>
  <w:style w:styleId="Naslov2" w:type="paragraph">
    <w:name w:val="heading 2"/>
    <w:basedOn w:val="Normal"/>
    <w:next w:val="Normal"/>
    <w:link w:val="Naslov2Char"/>
    <w:autoRedefine/>
    <w:uiPriority w:val="9"/>
    <w:unhideWhenUsed/>
    <w:qFormat/>
    <w:rsid w:val="00732BCF"/>
    <w:pPr>
      <w:keepNext/>
      <w:keepLines/>
      <w:numPr>
        <w:ilvl w:val="1"/>
        <w:numId w:val="8"/>
      </w:numPr>
      <w:spacing w:before="200"/>
      <w:outlineLvl w:val="1"/>
    </w:pPr>
    <w:rPr>
      <w:rFonts w:cstheme="majorBidi" w:eastAsiaTheme="majorEastAsia"/>
      <w:b/>
      <w:bCs/>
    </w:rPr>
  </w:style>
  <w:style w:styleId="Naslov3" w:type="paragraph">
    <w:name w:val="heading 3"/>
    <w:basedOn w:val="Normal"/>
    <w:next w:val="Normal"/>
    <w:link w:val="Naslov3Char"/>
    <w:autoRedefine/>
    <w:uiPriority w:val="9"/>
    <w:semiHidden/>
    <w:unhideWhenUsed/>
    <w:qFormat/>
    <w:rsid w:val="00732BCF"/>
    <w:pPr>
      <w:keepNext/>
      <w:keepLines/>
      <w:numPr>
        <w:ilvl w:val="2"/>
        <w:numId w:val="8"/>
      </w:numPr>
      <w:spacing w:before="200"/>
      <w:outlineLvl w:val="2"/>
    </w:pPr>
    <w:rPr>
      <w:rFonts w:cstheme="majorBidi" w:eastAsiaTheme="majorEastAsia"/>
      <w:b/>
      <w:bCs/>
    </w:rPr>
  </w:style>
  <w:style w:styleId="Naslov4" w:type="paragraph">
    <w:name w:val="heading 4"/>
    <w:basedOn w:val="Normal"/>
    <w:next w:val="Normal"/>
    <w:link w:val="Naslov4Char"/>
    <w:autoRedefine/>
    <w:uiPriority w:val="9"/>
    <w:unhideWhenUsed/>
    <w:qFormat/>
    <w:rsid w:val="00732BCF"/>
    <w:pPr>
      <w:keepNext/>
      <w:keepLines/>
      <w:numPr>
        <w:ilvl w:val="3"/>
        <w:numId w:val="8"/>
      </w:numPr>
      <w:spacing w:before="200"/>
      <w:outlineLvl w:val="3"/>
    </w:pPr>
    <w:rPr>
      <w:rFonts w:cstheme="majorBidi" w:eastAsiaTheme="majorEastAsia"/>
      <w:b/>
      <w:bCs/>
    </w:rPr>
  </w:style>
  <w:style w:styleId="Naslov5" w:type="paragraph">
    <w:name w:val="heading 5"/>
    <w:basedOn w:val="Normal"/>
    <w:next w:val="Normal"/>
    <w:link w:val="Naslov5Char"/>
    <w:autoRedefine/>
    <w:uiPriority w:val="9"/>
    <w:unhideWhenUsed/>
    <w:qFormat/>
    <w:rsid w:val="00732BCF"/>
    <w:pPr>
      <w:keepNext/>
      <w:keepLines/>
      <w:numPr>
        <w:ilvl w:val="4"/>
        <w:numId w:val="8"/>
      </w:numPr>
      <w:spacing w:before="200"/>
      <w:outlineLvl w:val="4"/>
    </w:pPr>
    <w:rPr>
      <w:rFonts w:cstheme="majorBidi" w:eastAsiaTheme="majorEastAsia"/>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732BCF"/>
    <w:rPr>
      <w:rFonts w:cstheme="majorBidi" w:eastAsiaTheme="majorEastAsia" w:hAnsi="Times" w:ascii="Times"/>
      <w:b/>
      <w:bCs/>
    </w:rPr>
  </w:style>
  <w:style w:customStyle="true" w:styleId="Naslov2Char" w:type="character">
    <w:name w:val="Naslov 2 Char"/>
    <w:basedOn w:val="Zadanifontodlomka"/>
    <w:link w:val="Naslov2"/>
    <w:uiPriority w:val="9"/>
    <w:rsid w:val="00732BCF"/>
    <w:rPr>
      <w:rFonts w:cstheme="majorBidi" w:eastAsiaTheme="majorEastAsia" w:hAnsi="Times" w:ascii="Times"/>
      <w:b/>
      <w:bCs/>
    </w:rPr>
  </w:style>
  <w:style w:styleId="Tijeloteksta" w:type="paragraph">
    <w:name w:val="Body Text"/>
    <w:basedOn w:val="Normal"/>
    <w:link w:val="TijelotekstaChar"/>
    <w:autoRedefine/>
    <w:uiPriority w:val="99"/>
    <w:unhideWhenUsed/>
    <w:qFormat/>
    <w:rsid w:val="00732BCF"/>
    <w:pPr>
      <w:spacing w:after="120" w:before="120"/>
      <w:contextualSpacing/>
    </w:pPr>
  </w:style>
  <w:style w:customStyle="true" w:styleId="TijelotekstaChar" w:type="character">
    <w:name w:val="Tijelo teksta Char"/>
    <w:basedOn w:val="Zadanifontodlomka"/>
    <w:link w:val="Tijeloteksta"/>
    <w:uiPriority w:val="99"/>
    <w:rsid w:val="00732BCF"/>
    <w:rPr>
      <w:rFonts w:hAnsi="Times" w:ascii="Times"/>
    </w:rPr>
  </w:style>
  <w:style w:customStyle="true" w:styleId="Naslov3Char" w:type="character">
    <w:name w:val="Naslov 3 Char"/>
    <w:basedOn w:val="Zadanifontodlomka"/>
    <w:link w:val="Naslov3"/>
    <w:uiPriority w:val="9"/>
    <w:semiHidden/>
    <w:rsid w:val="00732BCF"/>
    <w:rPr>
      <w:rFonts w:cstheme="majorBidi" w:eastAsiaTheme="majorEastAsia" w:hAnsi="Times" w:ascii="Times"/>
      <w:b/>
      <w:bCs/>
    </w:rPr>
  </w:style>
  <w:style w:customStyle="true" w:styleId="Naslov4Char" w:type="character">
    <w:name w:val="Naslov 4 Char"/>
    <w:basedOn w:val="Zadanifontodlomka"/>
    <w:link w:val="Naslov4"/>
    <w:uiPriority w:val="9"/>
    <w:rsid w:val="00732BCF"/>
    <w:rPr>
      <w:rFonts w:cstheme="majorBidi" w:eastAsiaTheme="majorEastAsia" w:hAnsi="Times" w:ascii="Times"/>
      <w:b/>
      <w:bCs/>
    </w:rPr>
  </w:style>
  <w:style w:customStyle="true" w:styleId="Naslov5Char" w:type="character">
    <w:name w:val="Naslov 5 Char"/>
    <w:basedOn w:val="Zadanifontodlomka"/>
    <w:link w:val="Naslov5"/>
    <w:uiPriority w:val="9"/>
    <w:rsid w:val="00732BCF"/>
    <w:rPr>
      <w:rFonts w:cstheme="majorBidi" w:eastAsiaTheme="majorEastAsia" w:hAnsi="Times" w:ascii="Times"/>
      <w:b/>
      <w:bCs/>
    </w:rPr>
  </w:style>
  <w:style w:customStyle="true" w:styleId="TITLE1" w:type="paragraph">
    <w:name w:val="TITLE 1"/>
    <w:basedOn w:val="Normal"/>
    <w:autoRedefine/>
    <w:qFormat/>
    <w:rsid w:val="00732BCF"/>
    <w:pPr>
      <w:spacing w:after="240"/>
      <w:jc w:val="center"/>
    </w:pPr>
    <w:rPr>
      <w:b/>
      <w:sz w:val="28"/>
    </w:rPr>
  </w:style>
  <w:style w:styleId="Tekstbalonia" w:type="paragraph">
    <w:name w:val="Balloon Text"/>
    <w:basedOn w:val="Normal"/>
    <w:link w:val="TekstbaloniaChar"/>
    <w:uiPriority w:val="99"/>
    <w:semiHidden/>
    <w:unhideWhenUsed/>
    <w:rsid w:val="00B1239C"/>
    <w:rPr>
      <w:rFonts w:cs="Lucida Grande" w:hAnsi="Lucida Grande" w:ascii="Lucida Grande"/>
      <w:sz w:val="18"/>
      <w:szCs w:val="18"/>
    </w:rPr>
  </w:style>
  <w:style w:customStyle="true" w:styleId="TekstbaloniaChar" w:type="character">
    <w:name w:val="Tekst balončića Char"/>
    <w:basedOn w:val="Zadanifontodlomka"/>
    <w:link w:val="Tekstbalonia"/>
    <w:uiPriority w:val="99"/>
    <w:semiHidden/>
    <w:rsid w:val="00B1239C"/>
    <w:rPr>
      <w:rFonts w:cs="Lucida Grande" w:eastAsia="Times New Roman" w:hAnsi="Lucida Grande" w:ascii="Lucida Grande"/>
      <w:sz w:val="18"/>
      <w:szCs w:val="18"/>
      <w:lang w:eastAsia="hr-HR" w:val="hr-HR"/>
    </w:rPr>
  </w:style>
  <w:style w:styleId="Odlomakpopisa" w:type="paragraph">
    <w:name w:val="List Paragraph"/>
    <w:basedOn w:val="Normal"/>
    <w:uiPriority w:val="34"/>
    <w:qFormat/>
    <w:rsid w:val="00183950"/>
    <w:pPr>
      <w:ind w:left="720"/>
      <w:contextualSpacing/>
    </w:pPr>
  </w:style>
  <w:style w:styleId="Zaglavlje" w:type="paragraph">
    <w:name w:val="header"/>
    <w:basedOn w:val="Normal"/>
    <w:link w:val="ZaglavljeChar"/>
    <w:uiPriority w:val="99"/>
    <w:unhideWhenUsed/>
    <w:rsid w:val="00247F97"/>
    <w:pPr>
      <w:tabs>
        <w:tab w:pos="4536" w:val="center"/>
        <w:tab w:pos="9072" w:val="right"/>
      </w:tabs>
    </w:pPr>
  </w:style>
  <w:style w:customStyle="true" w:styleId="ZaglavljeChar" w:type="character">
    <w:name w:val="Zaglavlje Char"/>
    <w:basedOn w:val="Zadanifontodlomka"/>
    <w:link w:val="Zaglavlje"/>
    <w:uiPriority w:val="99"/>
    <w:rsid w:val="00247F97"/>
    <w:rPr>
      <w:rFonts w:cs="Times New Roman" w:eastAsia="Times New Roman" w:hAnsi="Times New Roman" w:ascii="Times New Roman"/>
      <w:lang w:eastAsia="hr-HR" w:val="hr-HR"/>
    </w:rPr>
  </w:style>
  <w:style w:styleId="Podnoje" w:type="paragraph">
    <w:name w:val="footer"/>
    <w:basedOn w:val="Normal"/>
    <w:link w:val="PodnojeChar"/>
    <w:uiPriority w:val="99"/>
    <w:unhideWhenUsed/>
    <w:rsid w:val="00247F97"/>
    <w:pPr>
      <w:tabs>
        <w:tab w:pos="4536" w:val="center"/>
        <w:tab w:pos="9072" w:val="right"/>
      </w:tabs>
    </w:pPr>
  </w:style>
  <w:style w:customStyle="true" w:styleId="PodnojeChar" w:type="character">
    <w:name w:val="Podnožje Char"/>
    <w:basedOn w:val="Zadanifontodlomka"/>
    <w:link w:val="Podnoje"/>
    <w:uiPriority w:val="99"/>
    <w:rsid w:val="00247F97"/>
    <w:rPr>
      <w:rFonts w:cs="Times New Roman" w:eastAsia="Times New Roman" w:hAnsi="Times New Roman" w:ascii="Times New Roman"/>
      <w:lang w:eastAsia="hr-HR" w:val="hr-HR"/>
    </w:rPr>
  </w:style>
  <w:style w:styleId="Tekstrezerviranogmjesta" w:type="character">
    <w:name w:val="Placeholder Text"/>
    <w:basedOn w:val="Zadanifontodlomka"/>
    <w:uiPriority w:val="99"/>
    <w:semiHidden/>
    <w:rsid w:val="00D907B0"/>
    <w:rPr>
      <w:color w:val="808080"/>
      <w:bdr w:space="0" w:sz="0" w:color="auto" w:val="none"/>
      <w:shd w:fill="auto" w:color="auto" w:val="clear"/>
    </w:rPr>
  </w:style>
  <w:style w:customStyle="true" w:styleId="eSPISCCParagraphDefaultFont" w:type="character">
    <w:name w:val="eSPIS_CC_Paragraph Default Font"/>
    <w:basedOn w:val="Zadanifontodlomka"/>
    <w:rsid w:val="00D907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07B0"/>
    <w:rPr>
      <w:bdr w:space="0" w:sz="0" w:color="auto" w:val="none"/>
      <w:shd w:fill="FFFFCC" w:color="auto" w:val="clear"/>
      <w:lang w:val="hr-HR"/>
    </w:rPr>
  </w:style>
  <w:style w:customStyle="true" w:styleId="PozadinaSvijetloCrvena" w:type="character">
    <w:name w:val="Pozadina_SvijetloCrvena"/>
    <w:basedOn w:val="eSPISCCParagraphDefaultFont"/>
    <w:rsid w:val="00D907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07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4"/>
        <w:szCs w:val="24"/>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239C"/>
    <w:rPr>
      <w:rFonts w:ascii="Times New Roman" w:cs="Times New Roman" w:eastAsia="Times New Roman" w:hAnsi="Times New Roman"/>
      <w:lang w:eastAsia="hr-HR" w:val="hr-HR"/>
    </w:rPr>
  </w:style>
  <w:style w:styleId="Naslov1" w:type="paragraph">
    <w:name w:val="heading 1"/>
    <w:basedOn w:val="Normal"/>
    <w:next w:val="Normal"/>
    <w:link w:val="Naslov1Char"/>
    <w:autoRedefine/>
    <w:uiPriority w:val="9"/>
    <w:qFormat/>
    <w:rsid w:val="00732BCF"/>
    <w:pPr>
      <w:keepNext/>
      <w:keepLines/>
      <w:numPr>
        <w:numId w:val="6"/>
      </w:numPr>
      <w:spacing w:before="200"/>
      <w:ind w:firstLine="0" w:left="0"/>
      <w:outlineLvl w:val="0"/>
    </w:pPr>
    <w:rPr>
      <w:rFonts w:cstheme="majorBidi" w:eastAsiaTheme="majorEastAsia"/>
      <w:b/>
      <w:bCs/>
    </w:rPr>
  </w:style>
  <w:style w:styleId="Naslov2" w:type="paragraph">
    <w:name w:val="heading 2"/>
    <w:basedOn w:val="Normal"/>
    <w:next w:val="Normal"/>
    <w:link w:val="Naslov2Char"/>
    <w:autoRedefine/>
    <w:uiPriority w:val="9"/>
    <w:unhideWhenUsed/>
    <w:qFormat/>
    <w:rsid w:val="00732BCF"/>
    <w:pPr>
      <w:keepNext/>
      <w:keepLines/>
      <w:numPr>
        <w:ilvl w:val="1"/>
        <w:numId w:val="8"/>
      </w:numPr>
      <w:spacing w:before="200"/>
      <w:outlineLvl w:val="1"/>
    </w:pPr>
    <w:rPr>
      <w:rFonts w:cstheme="majorBidi" w:eastAsiaTheme="majorEastAsia"/>
      <w:b/>
      <w:bCs/>
    </w:rPr>
  </w:style>
  <w:style w:styleId="Naslov3" w:type="paragraph">
    <w:name w:val="heading 3"/>
    <w:basedOn w:val="Normal"/>
    <w:next w:val="Normal"/>
    <w:link w:val="Naslov3Char"/>
    <w:autoRedefine/>
    <w:uiPriority w:val="9"/>
    <w:semiHidden/>
    <w:unhideWhenUsed/>
    <w:qFormat/>
    <w:rsid w:val="00732BCF"/>
    <w:pPr>
      <w:keepNext/>
      <w:keepLines/>
      <w:numPr>
        <w:ilvl w:val="2"/>
        <w:numId w:val="8"/>
      </w:numPr>
      <w:spacing w:before="200"/>
      <w:outlineLvl w:val="2"/>
    </w:pPr>
    <w:rPr>
      <w:rFonts w:cstheme="majorBidi" w:eastAsiaTheme="majorEastAsia"/>
      <w:b/>
      <w:bCs/>
    </w:rPr>
  </w:style>
  <w:style w:styleId="Naslov4" w:type="paragraph">
    <w:name w:val="heading 4"/>
    <w:basedOn w:val="Normal"/>
    <w:next w:val="Normal"/>
    <w:link w:val="Naslov4Char"/>
    <w:autoRedefine/>
    <w:uiPriority w:val="9"/>
    <w:unhideWhenUsed/>
    <w:qFormat/>
    <w:rsid w:val="00732BCF"/>
    <w:pPr>
      <w:keepNext/>
      <w:keepLines/>
      <w:numPr>
        <w:ilvl w:val="3"/>
        <w:numId w:val="8"/>
      </w:numPr>
      <w:spacing w:before="200"/>
      <w:outlineLvl w:val="3"/>
    </w:pPr>
    <w:rPr>
      <w:rFonts w:cstheme="majorBidi" w:eastAsiaTheme="majorEastAsia"/>
      <w:b/>
      <w:bCs/>
    </w:rPr>
  </w:style>
  <w:style w:styleId="Naslov5" w:type="paragraph">
    <w:name w:val="heading 5"/>
    <w:basedOn w:val="Normal"/>
    <w:next w:val="Normal"/>
    <w:link w:val="Naslov5Char"/>
    <w:autoRedefine/>
    <w:uiPriority w:val="9"/>
    <w:unhideWhenUsed/>
    <w:qFormat/>
    <w:rsid w:val="00732BCF"/>
    <w:pPr>
      <w:keepNext/>
      <w:keepLines/>
      <w:numPr>
        <w:ilvl w:val="4"/>
        <w:numId w:val="8"/>
      </w:numPr>
      <w:spacing w:before="200"/>
      <w:outlineLvl w:val="4"/>
    </w:pPr>
    <w:rPr>
      <w:rFonts w:cstheme="majorBidi" w:eastAsiaTheme="majorEastAsia"/>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732BCF"/>
    <w:rPr>
      <w:rFonts w:ascii="Times" w:cstheme="majorBidi" w:eastAsiaTheme="majorEastAsia" w:hAnsi="Times"/>
      <w:b/>
      <w:bCs/>
    </w:rPr>
  </w:style>
  <w:style w:customStyle="1" w:styleId="Naslov2Char" w:type="character">
    <w:name w:val="Naslov 2 Char"/>
    <w:basedOn w:val="Zadanifontodlomka"/>
    <w:link w:val="Naslov2"/>
    <w:uiPriority w:val="9"/>
    <w:rsid w:val="00732BCF"/>
    <w:rPr>
      <w:rFonts w:ascii="Times" w:cstheme="majorBidi" w:eastAsiaTheme="majorEastAsia" w:hAnsi="Times"/>
      <w:b/>
      <w:bCs/>
    </w:rPr>
  </w:style>
  <w:style w:styleId="Tijeloteksta" w:type="paragraph">
    <w:name w:val="Body Text"/>
    <w:basedOn w:val="Normal"/>
    <w:link w:val="TijelotekstaChar"/>
    <w:autoRedefine/>
    <w:uiPriority w:val="99"/>
    <w:unhideWhenUsed/>
    <w:qFormat/>
    <w:rsid w:val="00732BCF"/>
    <w:pPr>
      <w:spacing w:after="120" w:before="120"/>
      <w:contextualSpacing/>
    </w:pPr>
  </w:style>
  <w:style w:customStyle="1" w:styleId="TijelotekstaChar" w:type="character">
    <w:name w:val="Tijelo teksta Char"/>
    <w:basedOn w:val="Zadanifontodlomka"/>
    <w:link w:val="Tijeloteksta"/>
    <w:uiPriority w:val="99"/>
    <w:rsid w:val="00732BCF"/>
    <w:rPr>
      <w:rFonts w:ascii="Times" w:hAnsi="Times"/>
    </w:rPr>
  </w:style>
  <w:style w:customStyle="1" w:styleId="Naslov3Char" w:type="character">
    <w:name w:val="Naslov 3 Char"/>
    <w:basedOn w:val="Zadanifontodlomka"/>
    <w:link w:val="Naslov3"/>
    <w:uiPriority w:val="9"/>
    <w:semiHidden/>
    <w:rsid w:val="00732BCF"/>
    <w:rPr>
      <w:rFonts w:ascii="Times" w:cstheme="majorBidi" w:eastAsiaTheme="majorEastAsia" w:hAnsi="Times"/>
      <w:b/>
      <w:bCs/>
    </w:rPr>
  </w:style>
  <w:style w:customStyle="1" w:styleId="Naslov4Char" w:type="character">
    <w:name w:val="Naslov 4 Char"/>
    <w:basedOn w:val="Zadanifontodlomka"/>
    <w:link w:val="Naslov4"/>
    <w:uiPriority w:val="9"/>
    <w:rsid w:val="00732BCF"/>
    <w:rPr>
      <w:rFonts w:ascii="Times" w:cstheme="majorBidi" w:eastAsiaTheme="majorEastAsia" w:hAnsi="Times"/>
      <w:b/>
      <w:bCs/>
    </w:rPr>
  </w:style>
  <w:style w:customStyle="1" w:styleId="Naslov5Char" w:type="character">
    <w:name w:val="Naslov 5 Char"/>
    <w:basedOn w:val="Zadanifontodlomka"/>
    <w:link w:val="Naslov5"/>
    <w:uiPriority w:val="9"/>
    <w:rsid w:val="00732BCF"/>
    <w:rPr>
      <w:rFonts w:ascii="Times" w:cstheme="majorBidi" w:eastAsiaTheme="majorEastAsia" w:hAnsi="Times"/>
      <w:b/>
      <w:bCs/>
    </w:rPr>
  </w:style>
  <w:style w:customStyle="1" w:styleId="TITLE1" w:type="paragraph">
    <w:name w:val="TITLE 1"/>
    <w:basedOn w:val="Normal"/>
    <w:autoRedefine/>
    <w:qFormat/>
    <w:rsid w:val="00732BCF"/>
    <w:pPr>
      <w:spacing w:after="240"/>
      <w:jc w:val="center"/>
    </w:pPr>
    <w:rPr>
      <w:b/>
      <w:sz w:val="28"/>
    </w:rPr>
  </w:style>
  <w:style w:styleId="Tekstbalonia" w:type="paragraph">
    <w:name w:val="Balloon Text"/>
    <w:basedOn w:val="Normal"/>
    <w:link w:val="TekstbaloniaChar"/>
    <w:uiPriority w:val="99"/>
    <w:semiHidden/>
    <w:unhideWhenUsed/>
    <w:rsid w:val="00B1239C"/>
    <w:rPr>
      <w:rFonts w:ascii="Lucida Grande" w:cs="Lucida Grande" w:hAnsi="Lucida Grande"/>
      <w:sz w:val="18"/>
      <w:szCs w:val="18"/>
    </w:rPr>
  </w:style>
  <w:style w:customStyle="1" w:styleId="TekstbaloniaChar" w:type="character">
    <w:name w:val="Tekst balončića Char"/>
    <w:basedOn w:val="Zadanifontodlomka"/>
    <w:link w:val="Tekstbalonia"/>
    <w:uiPriority w:val="99"/>
    <w:semiHidden/>
    <w:rsid w:val="00B1239C"/>
    <w:rPr>
      <w:rFonts w:ascii="Lucida Grande" w:cs="Lucida Grande" w:eastAsia="Times New Roman" w:hAnsi="Lucida Grande"/>
      <w:sz w:val="18"/>
      <w:szCs w:val="18"/>
      <w:lang w:eastAsia="hr-HR" w:val="hr-HR"/>
    </w:rPr>
  </w:style>
  <w:style w:styleId="Odlomakpopisa" w:type="paragraph">
    <w:name w:val="List Paragraph"/>
    <w:basedOn w:val="Normal"/>
    <w:uiPriority w:val="34"/>
    <w:qFormat/>
    <w:rsid w:val="00183950"/>
    <w:pPr>
      <w:ind w:left="720"/>
      <w:contextualSpacing/>
    </w:pPr>
  </w:style>
  <w:style w:styleId="Zaglavlje" w:type="paragraph">
    <w:name w:val="header"/>
    <w:basedOn w:val="Normal"/>
    <w:link w:val="ZaglavljeChar"/>
    <w:uiPriority w:val="99"/>
    <w:unhideWhenUsed/>
    <w:rsid w:val="00247F97"/>
    <w:pPr>
      <w:tabs>
        <w:tab w:pos="4536" w:val="center"/>
        <w:tab w:pos="9072" w:val="right"/>
      </w:tabs>
    </w:pPr>
  </w:style>
  <w:style w:customStyle="1" w:styleId="ZaglavljeChar" w:type="character">
    <w:name w:val="Zaglavlje Char"/>
    <w:basedOn w:val="Zadanifontodlomka"/>
    <w:link w:val="Zaglavlje"/>
    <w:uiPriority w:val="99"/>
    <w:rsid w:val="00247F97"/>
    <w:rPr>
      <w:rFonts w:ascii="Times New Roman" w:cs="Times New Roman" w:eastAsia="Times New Roman" w:hAnsi="Times New Roman"/>
      <w:lang w:eastAsia="hr-HR" w:val="hr-HR"/>
    </w:rPr>
  </w:style>
  <w:style w:styleId="Podnoje" w:type="paragraph">
    <w:name w:val="footer"/>
    <w:basedOn w:val="Normal"/>
    <w:link w:val="PodnojeChar"/>
    <w:uiPriority w:val="99"/>
    <w:unhideWhenUsed/>
    <w:rsid w:val="00247F97"/>
    <w:pPr>
      <w:tabs>
        <w:tab w:pos="4536" w:val="center"/>
        <w:tab w:pos="9072" w:val="right"/>
      </w:tabs>
    </w:pPr>
  </w:style>
  <w:style w:customStyle="1" w:styleId="PodnojeChar" w:type="character">
    <w:name w:val="Podnožje Char"/>
    <w:basedOn w:val="Zadanifontodlomka"/>
    <w:link w:val="Podnoje"/>
    <w:uiPriority w:val="99"/>
    <w:rsid w:val="00247F97"/>
    <w:rPr>
      <w:rFonts w:ascii="Times New Roman" w:cs="Times New Roman" w:eastAsia="Times New Roman" w:hAnsi="Times New Roman"/>
      <w:lang w:eastAsia="hr-HR" w:val="hr-HR"/>
    </w:rPr>
  </w:style>
  <w:style w:styleId="Tekstrezerviranogmjesta" w:type="character">
    <w:name w:val="Placeholder Text"/>
    <w:basedOn w:val="Zadanifontodlomka"/>
    <w:uiPriority w:val="99"/>
    <w:semiHidden/>
    <w:rsid w:val="00D907B0"/>
    <w:rPr>
      <w:color w:val="808080"/>
      <w:bdr w:color="auto" w:space="0" w:sz="0" w:val="none"/>
      <w:shd w:color="auto" w:fill="auto" w:val="clear"/>
    </w:rPr>
  </w:style>
  <w:style w:customStyle="1" w:styleId="eSPISCCParagraphDefaultFont" w:type="character">
    <w:name w:val="eSPIS_CC_Paragraph Default Font"/>
    <w:basedOn w:val="Zadanifontodlomka"/>
    <w:rsid w:val="00D907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07B0"/>
    <w:rPr>
      <w:bdr w:color="auto" w:space="0" w:sz="0" w:val="none"/>
      <w:shd w:color="auto" w:fill="FFFFCC" w:val="clear"/>
      <w:lang w:val="hr-HR"/>
    </w:rPr>
  </w:style>
  <w:style w:customStyle="1" w:styleId="PozadinaSvijetloCrvena" w:type="character">
    <w:name w:val="Pozadina_SvijetloCrvena"/>
    <w:basedOn w:val="eSPISCCParagraphDefaultFont"/>
    <w:rsid w:val="00D907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07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St-1094/2012-236</izvorni_sadrzaj>
    <derivirana_varijabla naziv="DomainObject.Oznaka_1">St-1094/2012-236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43</izvorni_sadrzaj>
    <derivirana_varijabla naziv="DomainObject.BrojStranica_1">43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St-1094/2012-236</izvorni_sadrzaj>
    <derivirana_varijabla naziv="DomainObject.PoslovniBrojDokumenta_1">St-1094/2012-236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43</properties:Pages>
  <properties:Words>14672</properties:Words>
  <properties:Characters>71536</properties:Characters>
  <properties:Lines>2140</properties:Lines>
  <properties:Paragraphs>993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2016-03-09T13:24:00Z</dcterms:created>
  <dc:creator>Ivana Bačić</dc:creator>
  <cp:lastModifiedBy>Tatjana Slaviček</cp:lastModifiedBy>
  <cp:lastPrinted>2016-03-09T13:16:00Z</cp:lastPrinted>
  <dcterms:modified xmlns:xsi="http://www.w3.org/2001/XMLSchema-instance" xsi:type="dcterms:W3CDTF">2016-03-09T13:59:00Z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St-1094/2012-236 / Odluka - Rješenje</vt:lpwstr>
  </prop:property>
  <prop:property name="CC_coloring" pid="4" fmtid="{D5CDD505-2E9C-101B-9397-08002B2CF9AE}">
    <vt:bool>false</vt:bool>
  </prop:property>
  <prop:property name="BrojStranica" pid="5" fmtid="{D5CDD505-2E9C-101B-9397-08002B2CF9AE}">
    <vt:i4>43</vt:i4>
  </prop:property>
</prop:Properties>
</file>