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3aeb" w14:paraId="77f3ae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F5521">
        <w:rPr>
          <w:sz w:val="24"/>
          <w:szCs w:val="24"/>
          <w:lang w:val="hr-HR"/>
        </w:rPr>
        <w:t>792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F5521">
        <w:t xml:space="preserve">LUCKY j.d.o.o., Zemunik Donji, Ulica I 1A, </w:t>
      </w:r>
      <w:r w:rsidR="00C07509">
        <w:t>OIB</w:t>
      </w:r>
      <w:r w:rsidR="003F5521">
        <w:t>: 74084101196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3F5521">
        <w:rPr>
          <w:sz w:val="24"/>
          <w:szCs w:val="24"/>
          <w:lang w:val="hr-HR"/>
        </w:rPr>
        <w:t>HALIL MUSIĆ, Smoković, Smoković 30, OIB: 86834062453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F5521">
        <w:rPr>
          <w:sz w:val="24"/>
          <w:szCs w:val="24"/>
          <w:lang w:val="hr-HR"/>
        </w:rPr>
        <w:t>792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3F5521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F5521" w:rsidRPr="003F5521">
        <w:rPr>
          <w:sz w:val="24"/>
          <w:szCs w:val="24"/>
        </w:rPr>
        <w:t>LUCKY j.d.o.o., Zemunik Donji</w:t>
      </w:r>
      <w:r w:rsidR="00883161" w:rsidRPr="003F5521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3F5521">
        <w:rPr>
          <w:szCs w:val="24"/>
        </w:rPr>
        <w:t>HALIL MUSIĆ, Smoković, Smoković 30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83D7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3F5521">
      <w:rPr>
        <w:sz w:val="24"/>
        <w:szCs w:val="24"/>
        <w:lang w:val="hr-HR"/>
      </w:rPr>
      <w:t>792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83D7F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3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D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83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D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LUCKY j.d.o.o. za ugostiteljstvo i trgovinu</izvorni_sadrzaj>
    <derivirana_varijabla naziv="DomainObject.Predmet.ProtustrankaFormated_1">  LUCKY j.d.o.o. za ugostiteljstvo i trgovinu</derivirana_varijabla>
  </DomainObject.Predmet.ProtustrankaFormated>
  <DomainObject.Predmet.ProtustrankaFormatedOIB>
    <izvorni_sadrzaj>  LUCKY j.d.o.o. za ugostiteljstvo i trgovinu, OIB 74084101196</izvorni_sadrzaj>
    <derivirana_varijabla naziv="DomainObject.Predmet.ProtustrankaFormatedOIB_1">  LUCKY j.d.o.o. za ugostiteljstvo i trgovinu, OIB 74084101196</derivirana_varijabla>
  </DomainObject.Predmet.ProtustrankaFormatedOIB>
  <DomainObject.Predmet.ProtustrankaFormatedWithAdress>
    <izvorni_sadrzaj> LUCKY j.d.o.o. za ugostiteljstvo i trgovinu, Ulica I 1 A, 23222 Zemunik Donji</izvorni_sadrzaj>
    <derivirana_varijabla naziv="DomainObject.Predmet.ProtustrankaFormatedWithAdress_1"> LUCKY j.d.o.o. za ugostiteljstvo i trgovinu, Ulica I 1 A, 23222 Zemunik Donji</derivirana_varijabla>
  </DomainObject.Predmet.ProtustrankaFormatedWithAdress>
  <DomainObject.Predmet.ProtustrankaFormatedWithAdressOIB>
    <izvorni_sadrzaj> LUCKY j.d.o.o. za ugostiteljstvo i trgovinu, OIB 74084101196, Ulica I 1 A, 23222 Zemunik Donji</izvorni_sadrzaj>
    <derivirana_varijabla naziv="DomainObject.Predmet.ProtustrankaFormatedWithAdressOIB_1"> LUCKY j.d.o.o. za ugostiteljstvo i trgovinu, OIB 74084101196, Ulica I 1 A, 23222 Zemunik Donji</derivirana_varijabla>
  </DomainObject.Predmet.ProtustrankaFormatedWithAdressOIB>
  <DomainObject.Predmet.ProtustrankaWithAdress>
    <izvorni_sadrzaj>LUCKY j.d.o.o. za ugostiteljstvo i trgovinu Ulica I 1 A, 23222 Zemunik Donji</izvorni_sadrzaj>
    <derivirana_varijabla naziv="DomainObject.Predmet.ProtustrankaWithAdress_1">LUCKY j.d.o.o. za ugostiteljstvo i trgovinu Ulica I 1 A, 23222 Zemunik Donji</derivirana_varijabla>
  </DomainObject.Predmet.ProtustrankaWithAdress>
  <DomainObject.Predmet.ProtustrankaWithAdressOIB>
    <izvorni_sadrzaj>LUCKY j.d.o.o. za ugostiteljstvo i trgovinu, OIB 74084101196, Ulica I 1 A, 23222 Zemunik Donji</izvorni_sadrzaj>
    <derivirana_varijabla naziv="DomainObject.Predmet.ProtustrankaWithAdressOIB_1">LUCKY j.d.o.o. za ugostiteljstvo i trgovinu, OIB 74084101196, Ulica I 1 A, 23222 Zemunik Donji</derivirana_varijabla>
  </DomainObject.Predmet.ProtustrankaWithAdressOIB>
  <DomainObject.Predmet.ProtustrankaNazivFormated>
    <izvorni_sadrzaj>LUCKY j.d.o.o. za ugostiteljstvo i trgovinu</izvorni_sadrzaj>
    <derivirana_varijabla naziv="DomainObject.Predmet.ProtustrankaNazivFormated_1">LUCKY j.d.o.o. za ugostiteljstvo i trgovinu</derivirana_varijabla>
  </DomainObject.Predmet.ProtustrankaNazivFormated>
  <DomainObject.Predmet.ProtustrankaNazivFormatedOIB>
    <izvorni_sadrzaj>LUCKY j.d.o.o. za ugostiteljstvo i trgovinu, OIB 74084101196</izvorni_sadrzaj>
    <derivirana_varijabla naziv="DomainObject.Predmet.ProtustrankaNazivFormatedOIB_1">LUCKY j.d.o.o. za ugostiteljstvo i trgovinu, OIB 74084101196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LUCKY j.d.o.o. za ugostiteljstvo i trgovinu</item>
    </izvorni_sadrzaj>
    <derivirana_varijabla naziv="DomainObject.Predmet.ProtuStrankaListFormated_1">
      <item>LUCKY j.d.o.o. za ugostiteljstvo i trgovinu</item>
    </derivirana_varijabla>
  </DomainObject.Predmet.ProtuStrankaListFormated>
  <DomainObject.Predmet.ProtuStrankaListFormatedOIB>
    <izvorni_sadrzaj>
      <item>LUCKY j.d.o.o. za ugostiteljstvo i trgovinu, OIB 74084101196</item>
    </izvorni_sadrzaj>
    <derivirana_varijabla naziv="DomainObject.Predmet.ProtuStrankaListFormatedOIB_1">
      <item>LUCKY j.d.o.o. za ugostiteljstvo i trgovinu, OIB 74084101196</item>
    </derivirana_varijabla>
  </DomainObject.Predmet.ProtuStrankaListFormatedOIB>
  <DomainObject.Predmet.ProtuStrankaListFormatedWithAdress>
    <izvorni_sadrzaj>
      <item>LUCKY j.d.o.o. za ugostiteljstvo i trgovinu, Ulica I 1 A, 23222 Zemunik Donji</item>
    </izvorni_sadrzaj>
    <derivirana_varijabla naziv="DomainObject.Predmet.ProtuStrankaListFormatedWithAdress_1">
      <item>LUCKY j.d.o.o. za ugostiteljstvo i trgovinu, Ulica I 1 A, 23222 Zemunik Donji</item>
    </derivirana_varijabla>
  </DomainObject.Predmet.ProtuStrankaListFormatedWithAdress>
  <DomainObject.Predmet.ProtuStrankaListFormatedWithAdressOIB>
    <izvorni_sadrzaj>
      <item>LUCKY j.d.o.o. za ugostiteljstvo i trgovinu, OIB 74084101196, Ulica I 1 A, 23222 Zemunik Donji</item>
    </izvorni_sadrzaj>
    <derivirana_varijabla naziv="DomainObject.Predmet.ProtuStrankaListFormatedWithAdressOIB_1">
      <item>LUCKY j.d.o.o. za ugostiteljstvo i trgovinu, OIB 74084101196, Ulica I 1 A, 23222 Zemunik Donji</item>
    </derivirana_varijabla>
  </DomainObject.Predmet.ProtuStrankaListFormatedWithAdressOIB>
  <DomainObject.Predmet.ProtuStrankaListNazivFormated>
    <izvorni_sadrzaj>
      <item>LUCKY j.d.o.o. za ugostiteljstvo i trgovinu</item>
    </izvorni_sadrzaj>
    <derivirana_varijabla naziv="DomainObject.Predmet.ProtuStrankaListNazivFormated_1">
      <item>LUCKY j.d.o.o. za ugostiteljstvo i trgovinu</item>
    </derivirana_varijabla>
  </DomainObject.Predmet.ProtuStrankaListNazivFormated>
  <DomainObject.Predmet.ProtuStrankaListNazivFormatedOIB>
    <izvorni_sadrzaj>
      <item>LUCKY j.d.o.o. za ugostiteljstvo i trgovinu, OIB 74084101196</item>
    </izvorni_sadrzaj>
    <derivirana_varijabla naziv="DomainObject.Predmet.ProtuStrankaListNazivFormatedOIB_1">
      <item>LUCKY j.d.o.o. za ugostiteljstvo i trgovinu, OIB 74084101196</item>
    </derivirana_varijabla>
  </DomainObject.Predmet.ProtuStrankaListNazivFormatedOIB>
  <DomainObject.Predmet.OstaliListFormated>
    <izvorni_sadrzaj>
      <item>Halil Musić</item>
    </izvorni_sadrzaj>
    <derivirana_varijabla naziv="DomainObject.Predmet.OstaliListFormated_1">
      <item>Halil Musić</item>
    </derivirana_varijabla>
  </DomainObject.Predmet.OstaliListFormated>
  <DomainObject.Predmet.OstaliListFormatedOIB>
    <izvorni_sadrzaj>
      <item>Halil Musić, OIB 86834062453</item>
    </izvorni_sadrzaj>
    <derivirana_varijabla naziv="DomainObject.Predmet.OstaliListFormatedOIB_1">
      <item>Halil Musić, OIB 86834062453</item>
    </derivirana_varijabla>
  </DomainObject.Predmet.OstaliListFormatedOIB>
  <DomainObject.Predmet.OstaliListFormatedWithAdress>
    <izvorni_sadrzaj>
      <item>Halil Musić, Smoković 30, 23222 Smoković</item>
    </izvorni_sadrzaj>
    <derivirana_varijabla naziv="DomainObject.Predmet.OstaliListFormatedWithAdress_1">
      <item>Halil Musić, Smoković 30, 23222 Smoković</item>
    </derivirana_varijabla>
  </DomainObject.Predmet.OstaliListFormatedWithAdress>
  <DomainObject.Predmet.OstaliListFormatedWithAdressOIB>
    <izvorni_sadrzaj>
      <item>Halil Musić, OIB 86834062453, Smoković 30, 23222 Smoković</item>
    </izvorni_sadrzaj>
    <derivirana_varijabla naziv="DomainObject.Predmet.OstaliListFormatedWithAdressOIB_1">
      <item>Halil Musić, OIB 86834062453, Smoković 30, 23222 Smoković</item>
    </derivirana_varijabla>
  </DomainObject.Predmet.OstaliListFormatedWithAdressOIB>
  <DomainObject.Predmet.OstaliListNazivFormated>
    <izvorni_sadrzaj>
      <item>Halil Musić</item>
    </izvorni_sadrzaj>
    <derivirana_varijabla naziv="DomainObject.Predmet.OstaliListNazivFormated_1">
      <item>Halil Musić</item>
    </derivirana_varijabla>
  </DomainObject.Predmet.OstaliListNazivFormated>
  <DomainObject.Predmet.OstaliListNazivFormatedOIB>
    <izvorni_sadrzaj>
      <item>Halil Musić, OIB 86834062453</item>
    </izvorni_sadrzaj>
    <derivirana_varijabla naziv="DomainObject.Predmet.OstaliListNazivFormatedOIB_1">
      <item>Halil Musić, OIB 86834062453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LUCKY j.d.o.o. za ugostiteljstvo i trgovinu</izvorni_sadrzaj>
    <derivirana_varijabla naziv="DomainObject.Predmet.ProtustrankaIDrugi_1">LUCKY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LUCKY j.d.o.o. za ugostiteljstvo i trgovinu, OIB 74084101196, Ulica I 1 A, 23222 Zemunik Donji</izvorni_sadrzaj>
    <derivirana_varijabla naziv="DomainObject.Predmet.ProtustrankaIDrugiAdressOIB_1">LUCKY j.d.o.o. za ugostiteljstvo i trgovinu, OIB 74084101196, Ulica I 1 A,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LUCKY j.d.o.o. za ugostiteljstvo i trgovinu</item>
      <item>Halil Musić</item>
    </izvorni_sadrzaj>
    <derivirana_varijabla naziv="DomainObject.Predmet.SudioniciListNaziv_1">
      <item>FINA</item>
      <item>LUCKY j.d.o.o. za ugostiteljstvo i trgovinu</item>
      <item>Halil Musić</item>
    </derivirana_varijabla>
  </DomainObject.Predmet.SudioniciListNaziv>
  <DomainObject.Predmet.SudioniciListAdressOIB>
    <izvorni_sadrzaj>
      <item>FINA, OIB 85821130368</item>
      <item>LUCKY j.d.o.o. za ugostiteljstvo i trgovinu, OIB 74084101196, Ulica I 1 A,23222 Zemunik Donji</item>
      <item>Halil Musić, OIB 86834062453, Smoković 30,23222 Smoković</item>
    </izvorni_sadrzaj>
    <derivirana_varijabla naziv="DomainObject.Predmet.SudioniciListAdressOIB_1">
      <item>FINA, OIB 85821130368</item>
      <item>LUCKY j.d.o.o. za ugostiteljstvo i trgovinu, OIB 74084101196, Ulica I 1 A,23222 Zemunik Donji</item>
      <item>Halil Musić, OIB 86834062453, Smoković 30,23222 Smoković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74084101196</item>
      <item>, OIB 86834062453</item>
    </izvorni_sadrzaj>
    <derivirana_varijabla naziv="DomainObject.Predmet.SudioniciListNazivOIB_1">
      <item>, OIB 85821130368</item>
      <item>, OIB 74084101196</item>
      <item>, OIB 86834062453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CC09E-D28D-44F7-BB42-FBD943DBC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317</properties:Words>
  <properties:Characters>1575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2016-05-27T06:34:00Z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2016-05-31T06:21:00Z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