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8f01" w14:paraId="6708f01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096D94">
        <w:t>2</w:t>
      </w:r>
      <w:r w:rsidR="000C14FC">
        <w:t>6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0C14FC">
        <w:t>PROCUS CARUS d. o. o., za nekretnine, trgovinu i druge usluge Rovinj, D. Segalla 8, OIB 93783547716, MBS 040190509</w:t>
      </w:r>
      <w:r w:rsidR="00297230">
        <w:t xml:space="preserve">, </w:t>
      </w:r>
      <w:r w:rsidR="007A2F75">
        <w:t xml:space="preserve">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0C14FC">
        <w:t>PROCUS CARUS d. o. o., za nekretnine, trgovinu i druge usluge Rovinj, D. Segalla 8, OIB 93783547716, MBS 040190509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0C14FC">
        <w:t xml:space="preserve"> Jadranka Šeput iz Osijeka, Dalmatinska 17, OIB 56729601545.</w:t>
      </w:r>
      <w:r w:rsidR="006506DC">
        <w:t xml:space="preserve">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0C14FC">
        <w:t>PROCUS CARUS d. o. o., za nekretnine, trgovinu i druge usluge Rovinj, D. Segalla 8, OIB 93783547716, MBS 040190509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9116C9">
        <w:t xml:space="preserve">12. kolovoza </w:t>
      </w:r>
      <w:r>
        <w:t xml:space="preserve">2016. zahtjev za provedbu skraćenog stečajnog postupka nad dužnikom </w:t>
      </w:r>
      <w:r w:rsidR="000C14FC">
        <w:t>PROCUS CARUS d. o. o., Rovinj, D. Segalla 8, OIB 93783547716</w:t>
      </w:r>
      <w:r w:rsidR="006506DC"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3D55A7">
        <w:t>2</w:t>
      </w:r>
      <w:r w:rsidR="009116C9">
        <w:t>6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5CD" w:rsidP="00F961D8" w:rsidR="006B35CD">
      <w:r>
        <w:separator/>
      </w:r>
    </w:p>
  </w:endnote>
  <w:endnote w:id="0" w:type="continuationSeparator">
    <w:p w:rsidRDefault="006B35CD" w:rsidP="00F961D8" w:rsidR="006B3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5CD" w:rsidP="00F961D8" w:rsidR="006B35CD">
      <w:r>
        <w:separator/>
      </w:r>
    </w:p>
  </w:footnote>
  <w:footnote w:id="0" w:type="continuationSeparator">
    <w:p w:rsidRDefault="006B35CD" w:rsidP="00F961D8" w:rsidR="006B3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B09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3D55A7">
      <w:t>2</w:t>
    </w:r>
    <w:r w:rsidR="009116C9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96D94"/>
    <w:rsid w:val="000B0EF5"/>
    <w:rsid w:val="000C14FC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64C3"/>
    <w:rsid w:val="002743B4"/>
    <w:rsid w:val="00284497"/>
    <w:rsid w:val="00286227"/>
    <w:rsid w:val="00287507"/>
    <w:rsid w:val="00291642"/>
    <w:rsid w:val="002955F5"/>
    <w:rsid w:val="00297230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5A7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385C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5CD"/>
    <w:rsid w:val="006B3974"/>
    <w:rsid w:val="006B6B09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8F77B6"/>
    <w:rsid w:val="00901807"/>
    <w:rsid w:val="00904414"/>
    <w:rsid w:val="009108ED"/>
    <w:rsid w:val="009116C9"/>
    <w:rsid w:val="009134B9"/>
    <w:rsid w:val="009628B3"/>
    <w:rsid w:val="009664E4"/>
    <w:rsid w:val="009910A5"/>
    <w:rsid w:val="009B53FE"/>
    <w:rsid w:val="009B7829"/>
    <w:rsid w:val="009C4CC5"/>
    <w:rsid w:val="009E1BBA"/>
    <w:rsid w:val="009F6173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B6A4D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6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PROCUS CARUS d.o.o. ROVINJ</izvorni_sadrzaj>
    <derivirana_varijabla naziv="DomainObject.Predmet.ProtustrankaFormated_1">  PROCUS CARUS d.o.o. ROVINJ</derivirana_varijabla>
  </DomainObject.Predmet.ProtustrankaFormated>
  <DomainObject.Predmet.ProtustrankaFormatedOIB>
    <izvorni_sadrzaj>  PROCUS CARUS d.o.o. ROVINJ, OIB 93783547716</izvorni_sadrzaj>
    <derivirana_varijabla naziv="DomainObject.Predmet.ProtustrankaFormatedOIB_1">  PROCUS CARUS d.o.o. ROVINJ, OIB 93783547716</derivirana_varijabla>
  </DomainObject.Predmet.ProtustrankaFormatedOIB>
  <DomainObject.Predmet.ProtustrankaFormatedWithAdress>
    <izvorni_sadrzaj> PROCUS CARUS d.o.o. ROVINJ, D.Segalla 8, 52210 Rovinj</izvorni_sadrzaj>
    <derivirana_varijabla naziv="DomainObject.Predmet.ProtustrankaFormatedWithAdress_1"> PROCUS CARUS d.o.o. ROVINJ, D.Segalla 8, 52210 Rovinj</derivirana_varijabla>
  </DomainObject.Predmet.ProtustrankaFormatedWithAdress>
  <DomainObject.Predmet.ProtustrankaFormatedWithAdressOIB>
    <izvorni_sadrzaj> PROCUS CARUS d.o.o. ROVINJ, OIB 93783547716, D.Segalla 8, 52210 Rovinj</izvorni_sadrzaj>
    <derivirana_varijabla naziv="DomainObject.Predmet.ProtustrankaFormatedWithAdressOIB_1"> PROCUS CARUS d.o.o. ROVINJ, OIB 93783547716, D.Segalla 8, 52210 Rovinj</derivirana_varijabla>
  </DomainObject.Predmet.ProtustrankaFormatedWithAdressOIB>
  <DomainObject.Predmet.ProtustrankaWithAdress>
    <izvorni_sadrzaj>PROCUS CARUS d.o.o. ROVINJ D.Segalla 8, 52210 Rovinj</izvorni_sadrzaj>
    <derivirana_varijabla naziv="DomainObject.Predmet.ProtustrankaWithAdress_1">PROCUS CARUS d.o.o. ROVINJ D.Segalla 8, 52210 Rovinj</derivirana_varijabla>
  </DomainObject.Predmet.ProtustrankaWithAdress>
  <DomainObject.Predmet.ProtustrankaWithAdressOIB>
    <izvorni_sadrzaj>PROCUS CARUS d.o.o. ROVINJ, OIB 93783547716, D.Segalla 8, 52210 Rovinj</izvorni_sadrzaj>
    <derivirana_varijabla naziv="DomainObject.Predmet.ProtustrankaWithAdressOIB_1">PROCUS CARUS d.o.o. ROVINJ, OIB 93783547716, D.Segalla 8, 52210 Rovinj</derivirana_varijabla>
  </DomainObject.Predmet.ProtustrankaWithAdressOIB>
  <DomainObject.Predmet.ProtustrankaNazivFormated>
    <izvorni_sadrzaj>PROCUS CARUS d.o.o. ROVINJ</izvorni_sadrzaj>
    <derivirana_varijabla naziv="DomainObject.Predmet.ProtustrankaNazivFormated_1">PROCUS CARUS d.o.o. ROVINJ</derivirana_varijabla>
  </DomainObject.Predmet.ProtustrankaNazivFormated>
  <DomainObject.Predmet.ProtustrankaNazivFormatedOIB>
    <izvorni_sadrzaj>PROCUS CARUS d.o.o. ROVINJ, OIB 93783547716</izvorni_sadrzaj>
    <derivirana_varijabla naziv="DomainObject.Predmet.ProtustrankaNazivFormatedOIB_1">PROCUS CARUS d.o.o. ROVINJ, OIB 93783547716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PROCUS CARUS d.o.o. ROVINJ</item>
    </izvorni_sadrzaj>
    <derivirana_varijabla naziv="DomainObject.Predmet.ProtuStrankaListFormated_1">
      <item>PROCUS CARUS d.o.o. ROVINJ</item>
    </derivirana_varijabla>
  </DomainObject.Predmet.ProtuStrankaListFormated>
  <DomainObject.Predmet.ProtuStrankaListFormatedOIB>
    <izvorni_sadrzaj>
      <item>PROCUS CARUS d.o.o. ROVINJ, OIB 93783547716</item>
    </izvorni_sadrzaj>
    <derivirana_varijabla naziv="DomainObject.Predmet.ProtuStrankaListFormatedOIB_1">
      <item>PROCUS CARUS d.o.o. ROVINJ, OIB 93783547716</item>
    </derivirana_varijabla>
  </DomainObject.Predmet.ProtuStrankaListFormatedOIB>
  <DomainObject.Predmet.ProtuStrankaListFormatedWithAdress>
    <izvorni_sadrzaj>
      <item>PROCUS CARUS d.o.o. ROVINJ, D.Segalla 8, 52210 Rovinj</item>
    </izvorni_sadrzaj>
    <derivirana_varijabla naziv="DomainObject.Predmet.ProtuStrankaListFormatedWithAdress_1">
      <item>PROCUS CARUS d.o.o. ROVINJ, D.Segalla 8, 52210 Rovinj</item>
    </derivirana_varijabla>
  </DomainObject.Predmet.ProtuStrankaListFormatedWithAdress>
  <DomainObject.Predmet.ProtuStrankaListFormatedWithAdressOIB>
    <izvorni_sadrzaj>
      <item>PROCUS CARUS d.o.o. ROVINJ, OIB 93783547716, D.Segalla 8, 52210 Rovinj</item>
    </izvorni_sadrzaj>
    <derivirana_varijabla naziv="DomainObject.Predmet.ProtuStrankaListFormatedWithAdressOIB_1">
      <item>PROCUS CARUS d.o.o. ROVINJ, OIB 93783547716, D.Segalla 8, 52210 Rovinj</item>
    </derivirana_varijabla>
  </DomainObject.Predmet.ProtuStrankaListFormatedWithAdressOIB>
  <DomainObject.Predmet.ProtuStrankaListNazivFormated>
    <izvorni_sadrzaj>
      <item>PROCUS CARUS d.o.o. ROVINJ</item>
    </izvorni_sadrzaj>
    <derivirana_varijabla naziv="DomainObject.Predmet.ProtuStrankaListNazivFormated_1">
      <item>PROCUS CARUS d.o.o. ROVINJ</item>
    </derivirana_varijabla>
  </DomainObject.Predmet.ProtuStrankaListNazivFormated>
  <DomainObject.Predmet.ProtuStrankaListNazivFormatedOIB>
    <izvorni_sadrzaj>
      <item>PROCUS CARUS d.o.o. ROVINJ, OIB 93783547716</item>
    </izvorni_sadrzaj>
    <derivirana_varijabla naziv="DomainObject.Predmet.ProtuStrankaListNazivFormatedOIB_1">
      <item>PROCUS CARUS d.o.o. ROVINJ, OIB 93783547716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PROCUS CARUS d.o.o. ROVINJ</izvorni_sadrzaj>
    <derivirana_varijabla naziv="DomainObject.Predmet.ProtustrankaIDrugi_1">PROCUS CARUS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PROCUS CARUS d.o.o. ROVINJ, OIB 93783547716, D.Segalla 8, 52210 Rovinj</izvorni_sadrzaj>
    <derivirana_varijabla naziv="DomainObject.Predmet.ProtustrankaIDrugiAdressOIB_1">PROCUS CARUS d.o.o. ROVINJ, OIB 93783547716, D.Segalla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PROCUS CARUS d.o.o. ROVINJ</item>
    </izvorni_sadrzaj>
    <derivirana_varijabla naziv="DomainObject.Predmet.SudioniciListNaziv_1">
      <item>FINANCIJSKA AGENCIJA, RC RIJEKA, PODRUŽNICA PULA, PULA</item>
      <item>PROCUS CARUS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PROCUS CARUS d.o.o. ROVINJ, OIB 93783547716, D.Segalla 8,52210 Rovinj</item>
    </izvorni_sadrzaj>
    <derivirana_varijabla naziv="DomainObject.Predmet.SudioniciListAdressOIB_1">
      <item>FINANCIJSKA AGENCIJA, RC RIJEKA, PODRUŽNICA PULA, PULA, OIB 85821130368, Ulica grada Vukovara 70,10000 Zagreb</item>
      <item>PROCUS CARUS d.o.o. ROVINJ, OIB 93783547716, D.Segalla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93783547716</item>
    </izvorni_sadrzaj>
    <derivirana_varijabla naziv="DomainObject.Predmet.SudioniciListNazivOIB_1">
      <item>, OIB 85821130368</item>
      <item>, OIB 93783547716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8BABB2-6EF7-49C4-BCF7-A8EB80F97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2310</properties:Characters>
  <properties:Lines>85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2016-12-07T11:23:00Z</dcterms:created>
  <dc:creator>Darija Miličević</dc:creator>
  <cp:lastModifiedBy>Darija Miličević</cp:lastModifiedBy>
  <cp:lastPrinted>2016-12-07T11:12:00Z</cp:lastPrinted>
  <dcterms:modified xmlns:xsi="http://www.w3.org/2001/XMLSchema-instance" xsi:type="dcterms:W3CDTF">2016-12-07T11:26:00Z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