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a7b6" w14:paraId="043a7b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33289">
        <w:t>3810</w:t>
      </w:r>
      <w:r w:rsidR="00B0604A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B33289">
        <w:rPr>
          <w:rFonts w:eastAsia="Calibri"/>
          <w:lang w:eastAsia="en-US"/>
        </w:rPr>
        <w:t>KREATIVAN DOM d.o.o., Bestovje, Gorjanska 4, OIB: 89038275984</w:t>
      </w:r>
      <w:r w:rsidR="00B74CF9">
        <w:t>,</w:t>
      </w:r>
      <w:r w:rsidR="00D5399D" w:rsidRPr="00AF1EFD">
        <w:t xml:space="preserve"> </w:t>
      </w:r>
      <w:r w:rsidR="006420C7">
        <w:t>8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33289">
        <w:rPr>
          <w:rFonts w:eastAsia="Calibri"/>
          <w:lang w:eastAsia="en-US"/>
        </w:rPr>
        <w:t>KREATIVAN DOM d.o.o., Bestovje, Gorjanska 4, OIB: 89038275984</w:t>
      </w:r>
      <w:r w:rsidR="00410421">
        <w:t xml:space="preserve">. </w:t>
      </w:r>
      <w:r w:rsidRPr="00AF1EFD">
        <w:t xml:space="preserve">Stečajni postupak je otvoren dana </w:t>
      </w:r>
      <w:r w:rsidR="006420C7">
        <w:t>8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6420C7">
        <w:t>10,</w:t>
      </w:r>
      <w:r w:rsidR="00B33289">
        <w:t>55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33289">
        <w:t>Ivan Prpić, Zagreb, Hruševečka ulica 11, OIB: 16795120342</w:t>
      </w:r>
      <w:r w:rsidR="00316986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33289">
        <w:rPr>
          <w:rFonts w:eastAsia="Calibri"/>
          <w:lang w:eastAsia="en-US"/>
        </w:rPr>
        <w:t>KREATIVAN DOM d.o.o., Bestovje, Gorjanska 4, OIB: 89038275984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33289">
        <w:rPr>
          <w:rFonts w:eastAsia="Calibri"/>
          <w:lang w:eastAsia="en-US"/>
        </w:rPr>
        <w:t>KREATIVAN DOM d.o.o., Bestovje, Gorjanska 4, OIB: 89038275984</w:t>
      </w:r>
      <w:r w:rsidR="00316986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B33289">
        <w:rPr>
          <w:rFonts w:eastAsia="Calibri"/>
          <w:lang w:eastAsia="en-US"/>
        </w:rPr>
        <w:t>KREATIVAN DOM d.o.o., Bestovje, Gorjanska 4, OIB: 89038275984</w:t>
      </w:r>
      <w:r w:rsidR="00316986">
        <w:t>,</w:t>
      </w:r>
      <w:r w:rsidR="00631A90">
        <w:t xml:space="preserve"> dana </w:t>
      </w:r>
      <w:r w:rsidR="00B33289">
        <w:t>19</w:t>
      </w:r>
      <w:r w:rsidR="00316986">
        <w:t>. travnja</w:t>
      </w:r>
      <w:r w:rsidR="00B0604A">
        <w:t xml:space="preserve"> </w:t>
      </w:r>
      <w:r w:rsidR="00AF1B3C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Ovosudnim rješenjem poslovni broj St-</w:t>
      </w:r>
      <w:r w:rsidR="00B33289">
        <w:t>3810</w:t>
      </w:r>
      <w:r w:rsidR="00B0604A">
        <w:t>/16</w:t>
      </w:r>
      <w:r>
        <w:t xml:space="preserve"> od </w:t>
      </w:r>
      <w:r w:rsidR="00B33289">
        <w:t>6. ožujka</w:t>
      </w:r>
      <w:r>
        <w:t xml:space="preserve"> 2017. pokrenut je prethodni postupak te je rješenjem od </w:t>
      </w:r>
      <w:r w:rsidR="00B33289">
        <w:t>20. travnja</w:t>
      </w:r>
      <w:r>
        <w:t xml:space="preserve"> 2017. imenovan privremeni stečajni upravitelj </w:t>
      </w:r>
      <w:r w:rsidR="00B33289">
        <w:t>Ivan Prpić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B33289">
        <w:rPr>
          <w:rFonts w:eastAsia="Calibri"/>
          <w:lang w:eastAsia="en-US"/>
        </w:rPr>
        <w:t>KREATIVAN DOM d.o.o., Bestovje, Gorjanska 4, OIB: 89038275984</w:t>
      </w:r>
      <w:r w:rsidR="00316986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B33289">
        <w:t>8. ožujka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B33289">
        <w:t>832.788,71</w:t>
      </w:r>
      <w:r w:rsidR="00AF1B3C">
        <w:t xml:space="preserve"> kn</w:t>
      </w:r>
      <w:r>
        <w:t xml:space="preserve"> i </w:t>
      </w:r>
      <w:r w:rsidR="00B33289">
        <w:t>400</w:t>
      </w:r>
      <w:r>
        <w:t xml:space="preserve"> dana neprekidne blokade (list </w:t>
      </w:r>
      <w:r w:rsidR="0029045B">
        <w:t>1</w:t>
      </w:r>
      <w:r w:rsidR="00316986">
        <w:t>0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33289">
        <w:t>3810</w:t>
      </w:r>
      <w:r w:rsidR="00B0604A">
        <w:t>/16</w:t>
      </w:r>
      <w:r>
        <w:t xml:space="preserve"> od </w:t>
      </w:r>
      <w:r w:rsidR="00B33289">
        <w:t>2. lipnja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B33289">
        <w:t>30</w:t>
      </w:r>
      <w:r w:rsidR="006420C7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33289">
        <w:t>2. lipnja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8</w:t>
      </w:r>
      <w:r w:rsidR="00AF1B3C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4A3" w:rsidR="009434A3">
      <w:r>
        <w:separator/>
      </w:r>
    </w:p>
  </w:endnote>
  <w:endnote w:id="0" w:type="continuationSeparator">
    <w:p w:rsidRDefault="009434A3" w:rsidR="00943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4A3" w:rsidR="009434A3">
      <w:r>
        <w:separator/>
      </w:r>
    </w:p>
  </w:footnote>
  <w:footnote w:id="0" w:type="continuationSeparator">
    <w:p w:rsidRDefault="009434A3" w:rsidR="009434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6F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33289">
      <w:t>3810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6F09"/>
    <w:rsid w:val="00174993"/>
    <w:rsid w:val="00191009"/>
    <w:rsid w:val="001A044D"/>
    <w:rsid w:val="001C02F6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16986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861EF"/>
    <w:rsid w:val="006C786C"/>
    <w:rsid w:val="0070113E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434A3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33289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3810</izvorni_sadrzaj>
    <derivirana_varijabla naziv="DomainObject.Predmet.Broj_1">3810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St-3810/2016</izvorni_sadrzaj>
    <derivirana_varijabla naziv="DomainObject.Predmet.OznakaBroj_1">St-3810/2016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KREATIVAN DOM d.o.o. zastupanog po punomoćniku Denis Knežević</izvorni_sadrzaj>
    <derivirana_varijabla naziv="DomainObject.Predmet.ProtustrankaFormated_1">  KREATIVAN DOM d.o.o. zastupanog po punomoćniku Denis Knežević</derivirana_varijabla>
  </DomainObject.Predmet.ProtustrankaFormated>
  <DomainObject.Predmet.ProtustrankaFormatedOIB>
    <izvorni_sadrzaj>  KREATIVAN DOM d.o.o., OIB 89038275984 zastupanog po punomoćniku Denis Knežević</izvorni_sadrzaj>
    <derivirana_varijabla naziv="DomainObject.Predmet.ProtustrankaFormatedOIB_1">  KREATIVAN DOM d.o.o., OIB 89038275984 zastupanog po punomoćniku Denis Knežević</derivirana_varijabla>
  </DomainObject.Predmet.ProtustrankaFormatedOIB>
  <DomainObject.Predmet.ProtustrankaFormatedWithAdress>
    <izvorni_sadrzaj> KREATIVAN DOM d.o.o., Gorjanska 4, 10437 Bestovje zastupanog po punomoćniku Denis Knežević</izvorni_sadrzaj>
    <derivirana_varijabla naziv="DomainObject.Predmet.ProtustrankaFormatedWithAdress_1"> KREATIVAN DOM d.o.o., Gorjanska 4, 10437 Bestovje zastupanog po punomoćniku Denis Knežević</derivirana_varijabla>
  </DomainObject.Predmet.ProtustrankaFormatedWithAdress>
  <DomainObject.Predmet.ProtustrankaFormatedWithAdressOIB>
    <izvorni_sadrzaj> KREATIVAN DOM d.o.o., OIB 89038275984, Gorjanska 4, 10437 Bestovje zastupanog po punomoćniku Denis Knežević</izvorni_sadrzaj>
    <derivirana_varijabla naziv="DomainObject.Predmet.ProtustrankaFormatedWithAdressOIB_1"> KREATIVAN DOM d.o.o., OIB 89038275984, Gorjanska 4, 10437 Bestovje zastupanog po punomoćniku Denis Knežević</derivirana_varijabla>
  </DomainObject.Predmet.ProtustrankaFormatedWithAdressOIB>
  <DomainObject.Predmet.ProtustrankaWithAdress>
    <izvorni_sadrzaj>KREATIVAN DOM d.o.o. Gorjanska 4, 10437 Bestovje</izvorni_sadrzaj>
    <derivirana_varijabla naziv="DomainObject.Predmet.ProtustrankaWithAdress_1">KREATIVAN DOM d.o.o. Gorjanska 4, 10437 Bestovje</derivirana_varijabla>
  </DomainObject.Predmet.ProtustrankaWithAdress>
  <DomainObject.Predmet.ProtustrankaWithAdressOIB>
    <izvorni_sadrzaj>KREATIVAN DOM d.o.o., OIB 89038275984, Gorjanska 4, 10437 Bestovje</izvorni_sadrzaj>
    <derivirana_varijabla naziv="DomainObject.Predmet.ProtustrankaWithAdressOIB_1">KREATIVAN DOM d.o.o., OIB 89038275984, Gorjanska 4, 10437 Bestovje</derivirana_varijabla>
  </DomainObject.Predmet.ProtustrankaWithAdressOIB>
  <DomainObject.Predmet.ProtustrankaNazivFormated>
    <izvorni_sadrzaj>KREATIVAN DOM d.o.o.</izvorni_sadrzaj>
    <derivirana_varijabla naziv="DomainObject.Predmet.ProtustrankaNazivFormated_1">KREATIVAN DOM d.o.o.</derivirana_varijabla>
  </DomainObject.Predmet.ProtustrankaNazivFormated>
  <DomainObject.Predmet.ProtustrankaNazivFormatedOIB>
    <izvorni_sadrzaj>KREATIVAN DOM d.o.o., OIB 89038275984</izvorni_sadrzaj>
    <derivirana_varijabla naziv="DomainObject.Predmet.ProtustrankaNazivFormatedOIB_1">KREATIVAN DOM d.o.o., OIB 89038275984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KREATIVAN DOM d.o.o. zastupanog po punomoćniku Denis Knežević</item>
    </izvorni_sadrzaj>
    <derivirana_varijabla naziv="DomainObject.Predmet.ProtuStrankaListFormated_1">
      <item>KREATIVAN DOM d.o.o. zastupanog po punomoćniku Denis Knežević</item>
    </derivirana_varijabla>
  </DomainObject.Predmet.ProtuStrankaListFormated>
  <DomainObject.Predmet.ProtuStrankaListFormatedOIB>
    <izvorni_sadrzaj>
      <item>KREATIVAN DOM d.o.o., OIB 89038275984 zastupanog po punomoćniku Denis Knežević</item>
    </izvorni_sadrzaj>
    <derivirana_varijabla naziv="DomainObject.Predmet.ProtuStrankaListFormatedOIB_1">
      <item>KREATIVAN DOM d.o.o., OIB 89038275984 zastupanog po punomoćniku Denis Knežević</item>
    </derivirana_varijabla>
  </DomainObject.Predmet.ProtuStrankaListFormatedOIB>
  <DomainObject.Predmet.ProtuStrankaListFormatedWithAdress>
    <izvorni_sadrzaj>
      <item>KREATIVAN DOM d.o.o., Gorjanska 4, 10437 Bestovje zastupanog po punomoćniku Denis Knežević</item>
    </izvorni_sadrzaj>
    <derivirana_varijabla naziv="DomainObject.Predmet.ProtuStrankaListFormatedWithAdress_1">
      <item>KREATIVAN DOM d.o.o., Gorjanska 4, 10437 Bestovje zastupanog po punomoćniku Denis Knežević</item>
    </derivirana_varijabla>
  </DomainObject.Predmet.ProtuStrankaListFormatedWithAdress>
  <DomainObject.Predmet.ProtuStrankaListFormatedWithAdressOIB>
    <izvorni_sadrzaj>
      <item>KREATIVAN DOM d.o.o., OIB 89038275984, Gorjanska 4, 10437 Bestovje zastupanog po punomoćniku Denis Knežević</item>
    </izvorni_sadrzaj>
    <derivirana_varijabla naziv="DomainObject.Predmet.ProtuStrankaListFormatedWithAdressOIB_1">
      <item>KREATIVAN DOM d.o.o., OIB 89038275984, Gorjanska 4, 10437 Bestovje zastupanog po punomoćniku Denis Knežević</item>
    </derivirana_varijabla>
  </DomainObject.Predmet.ProtuStrankaListFormatedWithAdressOIB>
  <DomainObject.Predmet.ProtuStrankaListNazivFormated>
    <izvorni_sadrzaj>
      <item>KREATIVAN DOM d.o.o.</item>
    </izvorni_sadrzaj>
    <derivirana_varijabla naziv="DomainObject.Predmet.ProtuStrankaListNazivFormated_1">
      <item>KREATIVAN DOM d.o.o.</item>
    </derivirana_varijabla>
  </DomainObject.Predmet.ProtuStrankaListNazivFormated>
  <DomainObject.Predmet.ProtuStrankaListNazivFormatedOIB>
    <izvorni_sadrzaj>
      <item>KREATIVAN DOM d.o.o., OIB 89038275984</item>
    </izvorni_sadrzaj>
    <derivirana_varijabla naziv="DomainObject.Predmet.ProtuStrankaListNazivFormatedOIB_1">
      <item>KREATIVAN DOM d.o.o., OIB 89038275984</item>
    </derivirana_varijabla>
  </DomainObject.Predmet.ProtuStrankaListNazivFormatedOIB>
  <DomainObject.Predmet.OstaliListFormated>
    <izvorni_sadrzaj>
      <item>Denis Knežević punomoćnik sudionika u postupku KREATIVAN DOM d.o.o.</item>
    </izvorni_sadrzaj>
    <derivirana_varijabla naziv="DomainObject.Predmet.OstaliListFormated_1">
      <item>Denis Knežević punomoćnik sudionika u postupku KREATIVAN DOM d.o.o.</item>
    </derivirana_varijabla>
  </DomainObject.Predmet.OstaliListFormated>
  <DomainObject.Predmet.OstaliListFormatedOIB>
    <izvorni_sadrzaj>
      <item>Denis Knežević, OIB 72440388823 punomoćnik sudionika u postupku KREATIVAN DOM d.o.o.</item>
    </izvorni_sadrzaj>
    <derivirana_varijabla naziv="DomainObject.Predmet.OstaliListFormatedOIB_1">
      <item>Denis Knežević, OIB 72440388823 punomoćnik sudionika u postupku KREATIVAN DOM d.o.o.</item>
    </derivirana_varijabla>
  </DomainObject.Predmet.OstaliListFormatedOIB>
  <DomainObject.Predmet.OstaliListFormatedWithAdress>
    <izvorni_sadrzaj>
      <item>Denis Knežević, Gorjanska 4, 10437 Bestovje punomoćnik sudionika u postupku KREATIVAN DOM d.o.o.</item>
    </izvorni_sadrzaj>
    <derivirana_varijabla naziv="DomainObject.Predmet.OstaliListFormatedWithAdress_1">
      <item>Denis Knežević, Gorjanska 4, 10437 Bestovje punomoćnik sudionika u postupku KREATIVAN DOM d.o.o.</item>
    </derivirana_varijabla>
  </DomainObject.Predmet.OstaliListFormatedWithAdress>
  <DomainObject.Predmet.OstaliListFormatedWithAdressOIB>
    <izvorni_sadrzaj>
      <item>Denis Knežević, OIB 72440388823, Gorjanska 4, 10437 Bestovje punomoćnik sudionika u postupku KREATIVAN DOM d.o.o.</item>
    </izvorni_sadrzaj>
    <derivirana_varijabla naziv="DomainObject.Predmet.OstaliListFormatedWithAdressOIB_1">
      <item>Denis Knežević, OIB 72440388823, Gorjanska 4, 10437 Bestovje punomoćnik sudionika u postupku KREATIVAN DOM d.o.o.</item>
    </derivirana_varijabla>
  </DomainObject.Predmet.OstaliListFormatedWithAdressOIB>
  <DomainObject.Predmet.OstaliListNazivFormated>
    <izvorni_sadrzaj>
      <item>Denis Knežević</item>
    </izvorni_sadrzaj>
    <derivirana_varijabla naziv="DomainObject.Predmet.OstaliListNazivFormated_1">
      <item>Denis Knežević</item>
    </derivirana_varijabla>
  </DomainObject.Predmet.OstaliListNazivFormated>
  <DomainObject.Predmet.OstaliListNazivFormatedOIB>
    <izvorni_sadrzaj>
      <item>Denis Knežević, OIB 72440388823</item>
    </izvorni_sadrzaj>
    <derivirana_varijabla naziv="DomainObject.Predmet.OstaliListNazivFormatedOIB_1">
      <item>Denis Knežević, OIB 72440388823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KREATIVAN DOM d.o.o.</izvorni_sadrzaj>
    <derivirana_varijabla naziv="DomainObject.Predmet.ProtustrankaIDrugi_1">KREATIVAN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KREATIVAN DOM d.o.o., OIB 89038275984, Gorjanska 4, 10437 Bestovje</izvorni_sadrzaj>
    <derivirana_varijabla naziv="DomainObject.Predmet.ProtustrankaIDrugiAdressOIB_1">KREATIVAN DOM d.o.o., OIB 89038275984, Gorjanska 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KREATIVAN DOM d.o.o.</item>
      <item>Denis Knežević</item>
    </izvorni_sadrzaj>
    <derivirana_varijabla naziv="DomainObject.Predmet.SudioniciListNaziv_1">
      <item>FINA Regionalni centar Zagreb</item>
      <item>KREATIVAN DOM d.o.o.</item>
      <item>Denis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KREATIVAN DOM d.o.o., OIB 89038275984, Gorjanska 4,10437 Bestovje</item>
      <item>Denis Knežević, OIB 72440388823, Gorjanska 4,10437 Bestovje</item>
    </izvorni_sadrzaj>
    <derivirana_varijabla naziv="DomainObject.Predmet.SudioniciListAdressOIB_1">
      <item>FINA Regionalni centar Zagreb, OIB 85821130368, Trg svibanjskih žrtava 1995. 1,10000 Zagreb</item>
      <item>KREATIVAN DOM d.o.o., OIB 89038275984, Gorjanska 4,10437 Bestovje</item>
      <item>Denis Knežević, OIB 72440388823, Gorjanska 4,10437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89038275984</item>
      <item>, OIB 72440388823</item>
    </izvorni_sadrzaj>
    <derivirana_varijabla naziv="DomainObject.Predmet.SudioniciListNazivOIB_1">
      <item>, OIB 85821130368</item>
      <item>, OIB 89038275984</item>
      <item>, OIB 72440388823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569</properties:Words>
  <properties:Characters>3000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2017-08-08T08:48:00Z</dcterms:created>
  <dc:creator>Korisnik</dc:creator>
  <cp:lastModifiedBy>Draženka Prpić</cp:lastModifiedBy>
  <cp:lastPrinted>2017-08-08T08:49:00Z</cp:lastPrinted>
  <dcterms:modified xmlns:xsi="http://www.w3.org/2001/XMLSchema-instance" xsi:type="dcterms:W3CDTF">2017-08-08T08:49:00Z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