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6ba0" w14:paraId="4446ba0" w:rsidRDefault="00541CDA" w:rsidP="008B7CED" w:rsidR="00930C53" w:rsidRPr="00064956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06495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06495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B7CED" w:rsidP="008B7CED" w:rsidR="008B7CED" w:rsidRPr="0006495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B7CED" w:rsidP="008B7CED" w:rsidR="008B7CED" w:rsidRPr="0006495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B7CED" w:rsidP="008B7CED" w:rsidR="008B7CED" w:rsidRPr="000649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E179B"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proofErr w:type="spellStart"/>
      <w:r w:rsidR="00DC06AB">
        <w:rPr>
          <w:rFonts w:hAnsi="Times New Roman" w:ascii="Times New Roman"/>
          <w:color w:val="auto"/>
          <w:sz w:val="24"/>
          <w:szCs w:val="24"/>
          <w:lang w:val="hr-HR"/>
        </w:rPr>
        <w:t>1108</w:t>
      </w:r>
      <w:proofErr w:type="spellEnd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</w:p>
    <w:p w:rsidRDefault="008B7CED" w:rsidP="008B7CED" w:rsidR="008B7CED" w:rsidRPr="000649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52919" w:rsidP="008B7CED" w:rsidR="00552919" w:rsidRPr="000649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B7CED" w:rsidP="008B7CED" w:rsidR="008B7CED" w:rsidRPr="000649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B7CED" w:rsidP="008B7CED" w:rsidR="008B7CED" w:rsidRPr="000649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B7CED" w:rsidP="008B7CED" w:rsid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="00AF4B39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 po sucu pojedincu Vesni Malenica kao stečajnom sucu u stečajnom postupku nad dužnikom </w:t>
      </w:r>
      <w:proofErr w:type="spellStart"/>
      <w:r w:rsidR="00064956" w:rsidRPr="00064956">
        <w:rPr>
          <w:rFonts w:hAnsi="Times New Roman" w:ascii="Times New Roman"/>
          <w:color w:val="auto"/>
          <w:sz w:val="24"/>
          <w:szCs w:val="24"/>
        </w:rPr>
        <w:t>MA.E.S</w:t>
      </w:r>
      <w:proofErr w:type="spellEnd"/>
      <w:r w:rsidR="00064956" w:rsidRPr="00064956">
        <w:rPr>
          <w:rFonts w:hAnsi="Times New Roman" w:ascii="Times New Roman"/>
          <w:color w:val="auto"/>
          <w:sz w:val="24"/>
          <w:szCs w:val="24"/>
        </w:rPr>
        <w:t xml:space="preserve">. </w:t>
      </w:r>
      <w:proofErr w:type="spellStart"/>
      <w:r w:rsidR="00064956" w:rsidRPr="00064956">
        <w:rPr>
          <w:rFonts w:hAnsi="Times New Roman" w:ascii="Times New Roman"/>
          <w:color w:val="auto"/>
          <w:sz w:val="24"/>
          <w:szCs w:val="24"/>
        </w:rPr>
        <w:t>TRGOVINA</w:t>
      </w:r>
      <w:proofErr w:type="spellEnd"/>
      <w:r w:rsidR="00064956" w:rsidRPr="00064956">
        <w:rPr>
          <w:rFonts w:hAnsi="Times New Roman" w:ascii="Times New Roman"/>
          <w:color w:val="auto"/>
          <w:sz w:val="24"/>
          <w:szCs w:val="24"/>
        </w:rPr>
        <w:t xml:space="preserve"> d. </w:t>
      </w:r>
      <w:proofErr w:type="gramStart"/>
      <w:r w:rsidR="00064956" w:rsidRPr="00064956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="00064956" w:rsidRPr="00064956">
        <w:rPr>
          <w:rFonts w:hAnsi="Times New Roman" w:ascii="Times New Roman"/>
          <w:color w:val="auto"/>
          <w:sz w:val="24"/>
          <w:szCs w:val="24"/>
        </w:rPr>
        <w:t xml:space="preserve">. o. u </w:t>
      </w:r>
      <w:proofErr w:type="spellStart"/>
      <w:r w:rsidR="00064956" w:rsidRPr="00064956">
        <w:rPr>
          <w:rFonts w:hAnsi="Times New Roman" w:ascii="Times New Roman"/>
          <w:color w:val="auto"/>
          <w:sz w:val="24"/>
          <w:szCs w:val="24"/>
        </w:rPr>
        <w:t>stečaju</w:t>
      </w:r>
      <w:proofErr w:type="spellEnd"/>
      <w:r w:rsidR="00064956" w:rsidRPr="00064956">
        <w:rPr>
          <w:rFonts w:hAnsi="Times New Roman" w:ascii="Times New Roman"/>
          <w:color w:val="auto"/>
          <w:sz w:val="24"/>
          <w:szCs w:val="24"/>
        </w:rPr>
        <w:t xml:space="preserve">, Zagrebu, Av. Dubrovnik 15, </w:t>
      </w:r>
      <w:proofErr w:type="spellStart"/>
      <w:r w:rsidR="00064956" w:rsidRPr="00064956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064956" w:rsidRPr="00064956">
        <w:rPr>
          <w:rFonts w:hAnsi="Times New Roman" w:ascii="Times New Roman"/>
          <w:color w:val="auto"/>
          <w:sz w:val="24"/>
          <w:szCs w:val="24"/>
        </w:rPr>
        <w:t>: 71873393319</w:t>
      </w:r>
      <w:r w:rsidR="00F02D76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F02D76" w:rsidRPr="00064956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proofErr w:type="spellEnd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</w:t>
      </w:r>
      <w:proofErr w:type="spellStart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155D5C" w:rsidP="008B7CED" w:rsidR="00155D5C" w:rsidRPr="000649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F0266" w:rsidP="00356EFE" w:rsidR="00356EFE" w:rsidRPr="000649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6EFE" w:rsidP="00356EFE" w:rsidR="00356EFE" w:rsidRPr="000649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1384" w:rsidP="007E258F" w:rsidR="00C81384" w:rsidRPr="00064956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D35537" w:rsidRPr="00064956">
        <w:rPr>
          <w:rFonts w:hAnsi="Times New Roman" w:ascii="Times New Roman"/>
          <w:color w:val="auto"/>
          <w:sz w:val="24"/>
          <w:szCs w:val="24"/>
          <w:lang w:val="hr-HR"/>
        </w:rPr>
        <w:t>Privremenom s</w:t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Domagoju </w:t>
      </w:r>
      <w:proofErr w:type="spellStart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Krpačić</w:t>
      </w:r>
      <w:proofErr w:type="spellEnd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iz Siska, </w:t>
      </w:r>
      <w:proofErr w:type="spellStart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Stupno</w:t>
      </w:r>
      <w:proofErr w:type="spellEnd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66</w:t>
      </w:r>
      <w:proofErr w:type="spellEnd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18593686473</w:t>
      </w:r>
      <w:proofErr w:type="spellEnd"/>
      <w:r w:rsidR="006815B2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8B7CED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</w:t>
      </w:r>
      <w:r w:rsidR="000419A1" w:rsidRPr="00064956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proofErr w:type="spellStart"/>
      <w:r w:rsidR="00AF4B39" w:rsidRPr="00064956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0419A1" w:rsidRPr="00064956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6815B2" w:rsidRPr="00064956">
        <w:rPr>
          <w:rFonts w:hAnsi="Times New Roman" w:ascii="Times New Roman"/>
          <w:color w:val="auto"/>
          <w:sz w:val="24"/>
          <w:szCs w:val="24"/>
          <w:lang w:val="hr-HR"/>
        </w:rPr>
        <w:t>000</w:t>
      </w:r>
      <w:proofErr w:type="spellEnd"/>
      <w:r w:rsidR="006815B2" w:rsidRPr="00064956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6815B2" w:rsidRPr="00064956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6815B2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1306B" w:rsidP="006815B2" w:rsidR="0001306B" w:rsidRPr="0006495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2. Nalaže se računovodstvu suda da navedenu nagradu isplati</w:t>
      </w:r>
      <w:r w:rsidR="00D35537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privremenom</w:t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stečajnom upravitelju </w:t>
      </w:r>
      <w:r w:rsidR="00D40A76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na teret Fonda za pokriće troškova stečajnih postupaka, na </w:t>
      </w:r>
      <w:r w:rsidR="006815B2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račun broj </w:t>
      </w:r>
      <w:proofErr w:type="spellStart"/>
      <w:r w:rsidR="006815B2" w:rsidRPr="00064956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1824020063102992262</w:t>
      </w:r>
      <w:proofErr w:type="spellEnd"/>
      <w:r w:rsidR="00AF4B39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, otvoren kod </w:t>
      </w:r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Erste&amp;</w:t>
      </w:r>
      <w:proofErr w:type="spellStart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Steiermarkische</w:t>
      </w:r>
      <w:proofErr w:type="spellEnd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bank</w:t>
      </w:r>
      <w:proofErr w:type="spellEnd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d. d.</w:t>
      </w:r>
    </w:p>
    <w:p w:rsidRDefault="00D874FE" w:rsidP="006815B2" w:rsidR="00C81384" w:rsidRPr="0006495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F4B39" w:rsidRPr="00064956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oglasnoj ploči.</w:t>
      </w:r>
    </w:p>
    <w:p w:rsidRDefault="0001306B" w:rsidP="0001306B" w:rsidR="0001306B" w:rsidRPr="000649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0649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0649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C5C2F" w:rsidP="00EC5C2F" w:rsidR="00EC5C2F" w:rsidRPr="0006495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Temeljem odredbe čl. </w:t>
      </w:r>
      <w:proofErr w:type="spellStart"/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st. 2 Stečajnog zakona određena je nagrada</w:t>
      </w:r>
      <w:r w:rsidR="00D35537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privremenom</w:t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stečajnom upravitelju za obavljanje poslova </w:t>
      </w:r>
      <w:r w:rsidR="00D35537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privremenog </w:t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stečajnog upravitelja u ovom  stečajnom postupku.</w:t>
      </w:r>
    </w:p>
    <w:p w:rsidRDefault="00EC5C2F" w:rsidP="00EC5C2F" w:rsidR="00EC5C2F" w:rsidRPr="000649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Visinu nagrade odredio je stečajni sudac obzirom na složenosti i količinu poslova koje je </w:t>
      </w:r>
      <w:r w:rsidR="00D35537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privremeni </w:t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stečajni upravitelj obavio u ovom postupku.</w:t>
      </w:r>
    </w:p>
    <w:p w:rsidRDefault="0001306B" w:rsidP="00EC5C2F" w:rsidR="0001306B" w:rsidRPr="000649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064956" w:rsidRPr="00064956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proofErr w:type="spellEnd"/>
      <w:r w:rsidR="007E258F" w:rsidRPr="00064956">
        <w:rPr>
          <w:rFonts w:hAnsi="Times New Roman" w:ascii="Times New Roman"/>
          <w:color w:val="auto"/>
          <w:sz w:val="24"/>
          <w:szCs w:val="24"/>
          <w:lang w:val="hr-HR"/>
        </w:rPr>
        <w:t>. svibanj</w:t>
      </w:r>
      <w:r w:rsidR="00AF4B39" w:rsidRPr="000649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AF4B39" w:rsidRPr="00064956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AF4B39" w:rsidRPr="0006495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0649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0649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1306B" w:rsidR="0067630E" w:rsidRPr="000649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9077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67630E" w:rsidR="0067630E" w:rsidRPr="000649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67630E" w:rsidR="0067630E" w:rsidRPr="000649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495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1306B" w:rsidP="0001306B" w:rsidR="0001306B" w:rsidRPr="000649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9077D" w:rsidP="00AB7A2F" w:rsidR="00B9077D" w:rsidRPr="00B9077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77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9077D" w:rsidP="00995CE9" w:rsidR="00B9077D" w:rsidRPr="00B9077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907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07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07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07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07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07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07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077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0649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06495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064956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956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D5C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58F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3B"/>
    <w:rsid w:val="00AF3FF8"/>
    <w:rsid w:val="00AF40FF"/>
    <w:rsid w:val="00AF4B39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77D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5537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06AB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2D76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90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77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77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77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77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90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77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77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77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77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2016.</izvorni_sadrzaj>
    <derivirana_varijabla naziv="DomainObject.Predmet.DatumRjesavanja_1">25.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St-1108/2014</izvorni_sadrzaj>
    <derivirana_varijabla naziv="DomainObject.Predmet.OznakaBroj_1">St-1108/2014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MA.E.S.TRGOVINA, d.o.o. zastupanog po punomoćniku Sven Šalehar</izvorni_sadrzaj>
    <derivirana_varijabla naziv="DomainObject.Predmet.ProtustrankaFormated_1">  MA.E.S.TRGOVINA, d.o.o. zastupanog po punomoćniku Sven Šalehar</derivirana_varijabla>
  </DomainObject.Predmet.ProtustrankaFormated>
  <DomainObject.Predmet.ProtustrankaFormatedOIB>
    <izvorni_sadrzaj>  MA.E.S.TRGOVINA, d.o.o., OIB 71873393319 zastupanog po punomoćniku Sven Šalehar</izvorni_sadrzaj>
    <derivirana_varijabla naziv="DomainObject.Predmet.ProtustrankaFormatedOIB_1">  MA.E.S.TRGOVINA, d.o.o., OIB 71873393319 zastupanog po punomoćniku Sven Šalehar</derivirana_varijabla>
  </DomainObject.Predmet.ProtustrankaFormatedOIB>
  <DomainObject.Predmet.ProtustrankaFormatedWithAdress>
    <izvorni_sadrzaj> MA.E.S.TRGOVINA, d.o.o., Avenija Dubrovnik 15, 10000 Zagreb zastupanog po punomoćniku Sven Šalehar</izvorni_sadrzaj>
    <derivirana_varijabla naziv="DomainObject.Predmet.ProtustrankaFormatedWithAdress_1"> MA.E.S.TRGOVINA, d.o.o., Avenija Dubrovnik 15, 10000 Zagreb zastupanog po punomoćniku Sven Šalehar</derivirana_varijabla>
  </DomainObject.Predmet.ProtustrankaFormatedWithAdress>
  <DomainObject.Predmet.ProtustrankaFormatedWithAdressOIB>
    <izvorni_sadrzaj> MA.E.S.TRGOVINA, d.o.o., OIB 71873393319, Avenija Dubrovnik 15, 10000 Zagreb zastupanog po punomoćniku Sven Šalehar</izvorni_sadrzaj>
    <derivirana_varijabla naziv="DomainObject.Predmet.ProtustrankaFormatedWithAdressOIB_1"> MA.E.S.TRGOVINA, d.o.o., OIB 71873393319, Avenija Dubrovnik 15, 10000 Zagreb zastupanog po punomoćniku Sven Šalehar</derivirana_varijabla>
  </DomainObject.Predmet.ProtustrankaFormatedWithAdressOIB>
  <DomainObject.Predmet.ProtustrankaWithAdress>
    <izvorni_sadrzaj>MA.E.S.TRGOVINA, d.o.o. Avenija Dubrovnik 15, 10000 Zagreb</izvorni_sadrzaj>
    <derivirana_varijabla naziv="DomainObject.Predmet.ProtustrankaWithAdress_1">MA.E.S.TRGOVINA, d.o.o. Avenija Dubrovnik 15, 10000 Zagreb</derivirana_varijabla>
  </DomainObject.Predmet.ProtustrankaWithAdress>
  <DomainObject.Predmet.ProtustrankaWithAdressOIB>
    <izvorni_sadrzaj>MA.E.S.TRGOVINA, d.o.o., OIB 71873393319, Avenija Dubrovnik 15, 10000 Zagreb</izvorni_sadrzaj>
    <derivirana_varijabla naziv="DomainObject.Predmet.ProtustrankaWithAdressOIB_1">MA.E.S.TRGOVINA, d.o.o., OIB 71873393319, Avenija Dubrovnik 15, 10000 Zagreb</derivirana_varijabla>
  </DomainObject.Predmet.ProtustrankaWithAdressOIB>
  <DomainObject.Predmet.ProtustrankaNazivFormated>
    <izvorni_sadrzaj>MA.E.S.TRGOVINA, d.o.o.</izvorni_sadrzaj>
    <derivirana_varijabla naziv="DomainObject.Predmet.ProtustrankaNazivFormated_1">MA.E.S.TRGOVINA, d.o.o.</derivirana_varijabla>
  </DomainObject.Predmet.ProtustrankaNazivFormated>
  <DomainObject.Predmet.ProtustrankaNazivFormatedOIB>
    <izvorni_sadrzaj>MA.E.S.TRGOVINA, d.o.o., OIB 71873393319</izvorni_sadrzaj>
    <derivirana_varijabla naziv="DomainObject.Predmet.ProtustrankaNazivFormatedOIB_1">MA.E.S.TRGOVINA, d.o.o., OIB 71873393319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Gabrijela Veriga zastupanog po punomoćniku Dejan Bogdanović; ostali - vjerovnici</izvorni_sadrzaj>
    <derivirana_varijabla naziv="DomainObject.Predmet.StrankaFormated_1">  Gabrijela Veriga zastupanog po punomoćniku Dejan Bogdanović; ostali - vjerovnici</derivirana_varijabla>
  </DomainObject.Predmet.StrankaFormated>
  <DomainObject.Predmet.StrankaFormatedOIB>
    <izvorni_sadrzaj>  Gabrijela Veriga, OIB 18064163700 zastupanog po punomoćniku Dejan Bogdanović; ostali - vjerovnici</izvorni_sadrzaj>
    <derivirana_varijabla naziv="DomainObject.Predmet.StrankaFormatedOIB_1">  Gabrijela Veriga, OIB 18064163700 zastupanog po punomoćniku Dejan Bogdanović; ostali - vjerovnici</derivirana_varijabla>
  </DomainObject.Predmet.StrankaFormatedOIB>
  <DomainObject.Predmet.StrankaFormatedWithAdress>
    <izvorni_sadrzaj> Gabrijela Veriga, Hribarov Prilaz 6, 10000 Zagreb zastupanog po punomoćniku Dejan Bogdanović; ostali - vjerovnici</izvorni_sadrzaj>
    <derivirana_varijabla naziv="DomainObject.Predmet.StrankaFormatedWithAdress_1"> Gabrijela Veriga, Hribarov Prilaz 6, 10000 Zagreb zastupanog po punomoćniku Dejan Bogdanović; ostali - vjerovnici</derivirana_varijabla>
  </DomainObject.Predmet.StrankaFormatedWithAdress>
  <DomainObject.Predmet.StrankaFormatedWithAdressOIB>
    <izvorni_sadrzaj> Gabrijela Veriga, OIB 18064163700, Hribarov Prilaz 6, 10000 Zagreb zastupanog po punomoćniku Dejan Bogdanović; ostali - vjerovnici</izvorni_sadrzaj>
    <derivirana_varijabla naziv="DomainObject.Predmet.StrankaFormatedWithAdressOIB_1"> Gabrijela Veriga, OIB 18064163700, Hribarov Prilaz 6, 10000 Zagreb zastupanog po punomoćniku Dejan Bogdanović; ostali - vjerovnici</derivirana_varijabla>
  </DomainObject.Predmet.StrankaFormatedWithAdressOIB>
  <DomainObject.Predmet.StrankaWithAdress>
    <izvorni_sadrzaj>Gabrijela Veriga Hribarov Prilaz 6,10000 Zagreb,ostali - vjerovnici </izvorni_sadrzaj>
    <derivirana_varijabla naziv="DomainObject.Predmet.StrankaWithAdress_1">Gabrijela Veriga Hribarov Prilaz 6,10000 Zagreb,ostali - vjerovnici </derivirana_varijabla>
  </DomainObject.Predmet.StrankaWithAdress>
  <DomainObject.Predmet.StrankaWithAdressOIB>
    <izvorni_sadrzaj>Gabrijela Veriga, OIB 18064163700, Hribarov Prilaz 6,10000 Zagreb,ostali - vjerovnici</izvorni_sadrzaj>
    <derivirana_varijabla naziv="DomainObject.Predmet.StrankaWithAdressOIB_1">Gabrijela Veriga, OIB 18064163700, Hribarov Prilaz 6,10000 Zagreb,ostali - vjerovnici</derivirana_varijabla>
  </DomainObject.Predmet.StrankaWithAdressOIB>
  <DomainObject.Predmet.StrankaNazivFormated>
    <izvorni_sadrzaj>Gabrijela Veriga,ostali - vjerovnici</izvorni_sadrzaj>
    <derivirana_varijabla naziv="DomainObject.Predmet.StrankaNazivFormated_1">Gabrijela Veriga,ostali - vjerovnici</derivirana_varijabla>
  </DomainObject.Predmet.StrankaNazivFormated>
  <DomainObject.Predmet.StrankaNazivFormatedOIB>
    <izvorni_sadrzaj>Gabrijela Veriga, OIB 18064163700,ostali - vjerovnici</izvorni_sadrzaj>
    <derivirana_varijabla naziv="DomainObject.Predmet.StrankaNazivFormatedOIB_1">Gabrijela Veriga, OIB 18064163700,ostali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Gabrijela Veriga zastupanog po punomoćniku Dejan Bogdanović</item>
      <item>ostali - vjerovnici</item>
    </izvorni_sadrzaj>
    <derivirana_varijabla naziv="DomainObject.Predmet.StrankaListFormated_1">
      <item>Gabrijela Veriga zastupanog po punomoćniku Dejan Bogdanović</item>
      <item>ostali - vjerovnici</item>
    </derivirana_varijabla>
  </DomainObject.Predmet.StrankaListFormated>
  <DomainObject.Predmet.StrankaListFormatedOIB>
    <izvorni_sadrzaj>
      <item>Gabrijela Veriga, OIB 18064163700 zastupanog po punomoćniku Dejan Bogdanović</item>
      <item>ostali - vjerovnici</item>
    </izvorni_sadrzaj>
    <derivirana_varijabla naziv="DomainObject.Predmet.StrankaListFormatedOIB_1">
      <item>Gabrijela Veriga, OIB 18064163700 zastupanog po punomoćniku Dejan Bogdanović</item>
      <item>ostali - vjerovnici</item>
    </derivirana_varijabla>
  </DomainObject.Predmet.StrankaListFormatedOIB>
  <DomainObject.Predmet.StrankaListFormatedWithAdress>
    <izvorni_sadrzaj>
      <item>Gabrijela Veriga, Hribarov Prilaz 6, 10000 Zagreb zastupanog po punomoćniku Dejan Bogdanović</item>
      <item>ostali - vjerovnici</item>
    </izvorni_sadrzaj>
    <derivirana_varijabla naziv="DomainObject.Predmet.StrankaListFormatedWithAdress_1">
      <item>Gabrijela Veriga, Hribarov Prilaz 6, 10000 Zagreb zastupanog po punomoćniku Dejan Bogdanović</item>
      <item>ostali - vjerovnici</item>
    </derivirana_varijabla>
  </DomainObject.Predmet.StrankaListFormatedWithAdress>
  <DomainObject.Predmet.StrankaListFormatedWithAdressOIB>
    <izvorni_sadrzaj>
      <item>Gabrijela Veriga, OIB 18064163700, Hribarov Prilaz 6, 10000 Zagreb zastupanog po punomoćniku Dejan Bogdanović</item>
      <item>ostali - vjerovnici</item>
    </izvorni_sadrzaj>
    <derivirana_varijabla naziv="DomainObject.Predmet.StrankaListFormatedWithAdressOIB_1">
      <item>Gabrijela Veriga, OIB 18064163700, Hribarov Prilaz 6, 10000 Zagreb zastupanog po punomoćniku Dejan Bogdanović</item>
      <item>ostali - vjerovnici</item>
    </derivirana_varijabla>
  </DomainObject.Predmet.StrankaListFormatedWithAdressOIB>
  <DomainObject.Predmet.StrankaListNazivFormated>
    <izvorni_sadrzaj>
      <item>Gabrijela Veriga</item>
      <item>ostali - vjerovnici</item>
    </izvorni_sadrzaj>
    <derivirana_varijabla naziv="DomainObject.Predmet.StrankaListNazivFormated_1">
      <item>Gabrijela Veriga</item>
      <item>ostali - vjerovnici</item>
    </derivirana_varijabla>
  </DomainObject.Predmet.StrankaListNazivFormated>
  <DomainObject.Predmet.StrankaListNazivFormatedOIB>
    <izvorni_sadrzaj>
      <item>Gabrijela Veriga, OIB 18064163700</item>
      <item>ostali - vjerovnici</item>
    </izvorni_sadrzaj>
    <derivirana_varijabla naziv="DomainObject.Predmet.StrankaListNazivFormatedOIB_1">
      <item>Gabrijela Veriga, OIB 18064163700</item>
      <item>ostali - vjerovnici</item>
    </derivirana_varijabla>
  </DomainObject.Predmet.StrankaListNazivFormatedOIB>
  <DomainObject.Predmet.ProtuStrankaListFormated>
    <izvorni_sadrzaj>
      <item>MA.E.S.TRGOVINA, d.o.o. zastupanog po punomoćniku Sven Šalehar</item>
    </izvorni_sadrzaj>
    <derivirana_varijabla naziv="DomainObject.Predmet.ProtuStrankaListFormated_1">
      <item>MA.E.S.TRGOVINA, d.o.o. zastupanog po punomoćniku Sven Šalehar</item>
    </derivirana_varijabla>
  </DomainObject.Predmet.ProtuStrankaListFormated>
  <DomainObject.Predmet.ProtuStrankaListFormatedOIB>
    <izvorni_sadrzaj>
      <item>MA.E.S.TRGOVINA, d.o.o., OIB 71873393319 zastupanog po punomoćniku Sven Šalehar</item>
    </izvorni_sadrzaj>
    <derivirana_varijabla naziv="DomainObject.Predmet.ProtuStrankaListFormatedOIB_1">
      <item>MA.E.S.TRGOVINA, d.o.o., OIB 71873393319 zastupanog po punomoćniku Sven Šalehar</item>
    </derivirana_varijabla>
  </DomainObject.Predmet.ProtuStrankaListFormatedOIB>
  <DomainObject.Predmet.ProtuStrankaListFormatedWithAdress>
    <izvorni_sadrzaj>
      <item>MA.E.S.TRGOVINA, d.o.o., Avenija Dubrovnik 15, 10000 Zagreb zastupanog po punomoćniku Sven Šalehar</item>
    </izvorni_sadrzaj>
    <derivirana_varijabla naziv="DomainObject.Predmet.ProtuStrankaListFormatedWithAdress_1">
      <item>MA.E.S.TRGOVINA, d.o.o., Avenija Dubrovnik 15, 10000 Zagreb zastupanog po punomoćniku Sven Šalehar</item>
    </derivirana_varijabla>
  </DomainObject.Predmet.ProtuStrankaListFormatedWithAdress>
  <DomainObject.Predmet.ProtuStrankaListFormatedWithAdressOIB>
    <izvorni_sadrzaj>
      <item>MA.E.S.TRGOVINA, d.o.o., OIB 71873393319, Avenija Dubrovnik 15, 10000 Zagreb zastupanog po punomoćniku Sven Šalehar</item>
    </izvorni_sadrzaj>
    <derivirana_varijabla naziv="DomainObject.Predmet.ProtuStrankaListFormatedWithAdressOIB_1">
      <item>MA.E.S.TRGOVINA, d.o.o., OIB 71873393319, Avenija Dubrovnik 15, 10000 Zagreb zastupanog po punomoćniku Sven Šalehar</item>
    </derivirana_varijabla>
  </DomainObject.Predmet.ProtuStrankaListFormatedWithAdressOIB>
  <DomainObject.Predmet.ProtuStrankaListNazivFormated>
    <izvorni_sadrzaj>
      <item>MA.E.S.TRGOVINA, d.o.o.</item>
    </izvorni_sadrzaj>
    <derivirana_varijabla naziv="DomainObject.Predmet.ProtuStrankaListNazivFormated_1">
      <item>MA.E.S.TRGOVINA, d.o.o.</item>
    </derivirana_varijabla>
  </DomainObject.Predmet.ProtuStrankaListNazivFormated>
  <DomainObject.Predmet.ProtuStrankaListNazivFormatedOIB>
    <izvorni_sadrzaj>
      <item>MA.E.S.TRGOVINA, d.o.o., OIB 71873393319</item>
    </izvorni_sadrzaj>
    <derivirana_varijabla naziv="DomainObject.Predmet.ProtuStrankaListNazivFormatedOIB_1">
      <item>MA.E.S.TRGOVINA, d.o.o., OIB 71873393319</item>
    </derivirana_varijabla>
  </DomainObject.Predmet.ProtuStrankaListNazivFormatedOIB>
  <DomainObject.Predmet.OstaliListFormated>
    <izvorni_sadrzaj>
      <item>Dejan Bogdanović punomoćnik sudionika u postupku Gabrijela Veriga</item>
      <item>Sven Šalehar punomoćnik sudionika u postupku MA.E.S.TRGOVINA, d.o.o.</item>
      <item>Domagoj Krpačić</item>
    </izvorni_sadrzaj>
    <derivirana_varijabla naziv="DomainObject.Predmet.OstaliListFormated_1">
      <item>Dejan Bogdanović punomoćnik sudionika u postupku Gabrijela Veriga</item>
      <item>Sven Šalehar punomoćnik sudionika u postupku MA.E.S.TRGOVINA, d.o.o.</item>
      <item>Domagoj Krpačić</item>
    </derivirana_varijabla>
  </DomainObject.Predmet.OstaliListFormated>
  <DomainObject.Predmet.OstaliListFormatedOIB>
    <izvorni_sadrzaj>
      <item>Dejan Bogdanović punomoćnik sudionika u postupku Gabrijela Veriga</item>
      <item>Sven Šalehar, OIB 11078083081 punomoćnik sudionika u postupku MA.E.S.TRGOVINA, d.o.o.</item>
      <item>Domagoj Krpačić, OIB 18593686473</item>
    </izvorni_sadrzaj>
    <derivirana_varijabla naziv="DomainObject.Predmet.OstaliListFormatedOIB_1">
      <item>Dejan Bogdanović punomoćnik sudionika u postupku Gabrijela Veriga</item>
      <item>Sven Šalehar, OIB 11078083081 punomoćnik sudionika u postupku MA.E.S.TRGOVINA, d.o.o.</item>
      <item>Domagoj Krpačić, OIB 18593686473</item>
    </derivirana_varijabla>
  </DomainObject.Predmet.OstaliListFormatedOIB>
  <DomainObject.Predmet.OstaliListFormatedWithAdress>
    <izvorni_sadrzaj>
      <item>Dejan Bogdanović, Crnčićeva  16a/1, 10000 Zagreb punomoćnik sudionika u postupku Gabrijela Veriga</item>
      <item>Sven Šalehar, Hribarov Prilaz 6, 10000 Zagreb punomoćnik sudionika u postupku MA.E.S.TRGOVINA, d.o.o.</item>
      <item>Domagoj Krpačić, Stupno 66, 44000 Stupno</item>
    </izvorni_sadrzaj>
    <derivirana_varijabla naziv="DomainObject.Predmet.OstaliListFormatedWithAdress_1">
      <item>Dejan Bogdanović, Crnčićeva  16a/1, 10000 Zagreb punomoćnik sudionika u postupku Gabrijela Veriga</item>
      <item>Sven Šalehar, Hribarov Prilaz 6, 10000 Zagreb punomoćnik sudionika u postupku MA.E.S.TRGOVINA, d.o.o.</item>
      <item>Domagoj Krpačić, Stupno 66, 44000 Stupno</item>
    </derivirana_varijabla>
  </DomainObject.Predmet.OstaliListFormatedWithAdress>
  <DomainObject.Predmet.OstaliListFormatedWithAdressOIB>
    <izvorni_sadrzaj>
      <item>Dejan Bogdanović, Crnčićeva  16a/1, 10000 Zagreb punomoćnik sudionika u postupku Gabrijela Veriga</item>
      <item>Sven Šalehar, OIB 11078083081, Hribarov Prilaz 6, 10000 Zagreb punomoćnik sudionika u postupku MA.E.S.TRGOVINA, d.o.o.</item>
      <item>Domagoj Krpačić, OIB 18593686473, Stupno 66, 44000 Stupno</item>
    </izvorni_sadrzaj>
    <derivirana_varijabla naziv="DomainObject.Predmet.OstaliListFormatedWithAdressOIB_1">
      <item>Dejan Bogdanović, Crnčićeva  16a/1, 10000 Zagreb punomoćnik sudionika u postupku Gabrijela Veriga</item>
      <item>Sven Šalehar, OIB 11078083081, Hribarov Prilaz 6, 10000 Zagreb punomoćnik sudionika u postupku MA.E.S.TRGOVINA, d.o.o.</item>
      <item>Domagoj Krpačić, OIB 18593686473, Stupno 66, 44000 Stupno</item>
    </derivirana_varijabla>
  </DomainObject.Predmet.OstaliListFormatedWithAdressOIB>
  <DomainObject.Predmet.OstaliListNazivFormated>
    <izvorni_sadrzaj>
      <item>Dejan Bogdanović</item>
      <item>Sven Šalehar</item>
      <item>Domagoj Krpačić</item>
    </izvorni_sadrzaj>
    <derivirana_varijabla naziv="DomainObject.Predmet.OstaliListNazivFormated_1">
      <item>Dejan Bogdanović</item>
      <item>Sven Šalehar</item>
      <item>Domagoj Krpačić</item>
    </derivirana_varijabla>
  </DomainObject.Predmet.OstaliListNazivFormated>
  <DomainObject.Predmet.OstaliListNazivFormatedOIB>
    <izvorni_sadrzaj>
      <item>Dejan Bogdanović</item>
      <item>Sven Šalehar, OIB 11078083081</item>
      <item>Domagoj Krpačić, OIB 18593686473</item>
    </izvorni_sadrzaj>
    <derivirana_varijabla naziv="DomainObject.Predmet.OstaliListNazivFormatedOIB_1">
      <item>Dejan Bogdanović</item>
      <item>Sven Šalehar, OIB 11078083081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Gabrijela Veriga i dr.</izvorni_sadrzaj>
    <derivirana_varijabla naziv="DomainObject.Predmet.StrankaIDrugi_1">Gabrijela Veriga i dr.</derivirana_varijabla>
  </DomainObject.Predmet.StrankaIDrugi>
  <DomainObject.Predmet.ProtustrankaIDrugi>
    <izvorni_sadrzaj>MA.E.S.TRGOVINA, d.o.o.</izvorni_sadrzaj>
    <derivirana_varijabla naziv="DomainObject.Predmet.ProtustrankaIDrugi_1">MA.E.S.TRGOVINA, d.o.o.</derivirana_varijabla>
  </DomainObject.Predmet.ProtustrankaIDrugi>
  <DomainObject.Predmet.StrankaIDrugiAdressOIB>
    <izvorni_sadrzaj>Gabrijela Veriga, OIB 18064163700, Hribarov Prilaz 6, 10000 Zagreb i dr.</izvorni_sadrzaj>
    <derivirana_varijabla naziv="DomainObject.Predmet.StrankaIDrugiAdressOIB_1">Gabrijela Veriga, OIB 18064163700, Hribarov Prilaz 6, 10000 Zagreb i dr.</derivirana_varijabla>
  </DomainObject.Predmet.StrankaIDrugiAdressOIB>
  <DomainObject.Predmet.ProtustrankaIDrugiAdressOIB>
    <izvorni_sadrzaj>MA.E.S.TRGOVINA, d.o.o., OIB 71873393319, Avenija Dubrovnik 15, 10000 Zagreb</izvorni_sadrzaj>
    <derivirana_varijabla naziv="DomainObject.Predmet.ProtustrankaIDrugiAdressOIB_1">MA.E.S.TRGOVINA, d.o.o., OIB 71873393319,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2016.</izvorni_sadrzaj>
    <derivirana_varijabla naziv="DomainObject.Predmet.OdlukaRjesenje.DatumDonosenjaOdluke_1">22. veljače 2016.</derivirana_varijabla>
  </DomainObject.Predmet.OdlukaRjesenje.DatumDonosenjaOdluke>
  <DomainObject.Predmet.OdlukaRjesenje.DatumPravomocnosti>
    <izvorni_sadrzaj>11. ožujka 2016.</izvorni_sadrzaj>
    <derivirana_varijabla naziv="DomainObject.Predmet.OdlukaRjesenje.DatumPravomocnosti_1">11. ožujka 2016.</derivirana_varijabla>
  </DomainObject.Predmet.OdlukaRjesenje.DatumPravomocnosti>
  <DomainObject.Predmet.OdlukaRjesenje.Oznaka>
    <izvorni_sadrzaj>St-1108/2014-25</izvorni_sadrzaj>
    <derivirana_varijabla naziv="DomainObject.Predmet.OdlukaRjesenje.Oznaka_1">St-1108/2014-25</derivirana_varijabla>
  </DomainObject.Predmet.OdlukaRjesenje.Oznaka>
  <DomainObject.Predmet.SudioniciListNaziv>
    <izvorni_sadrzaj>
      <item>Gabrijela Veriga</item>
      <item>MA.E.S.TRGOVINA, d.o.o.</item>
      <item>Dejan Bogdanović</item>
      <item>Sven Šalehar</item>
      <item>ostali - vjerovnici</item>
      <item>Domagoj Krpačić</item>
    </izvorni_sadrzaj>
    <derivirana_varijabla naziv="DomainObject.Predmet.SudioniciListNaziv_1">
      <item>Gabrijela Veriga</item>
      <item>MA.E.S.TRGOVINA, d.o.o.</item>
      <item>Dejan Bogdanović</item>
      <item>Sven Šalehar</item>
      <item>ostali - vjerovnici</item>
      <item>Domagoj Krpačić</item>
    </derivirana_varijabla>
  </DomainObject.Predmet.SudioniciListNaziv>
  <DomainObject.Predmet.SudioniciListAdressOIB>
    <izvorni_sadrzaj>
      <item>Gabrijela Veriga, OIB 18064163700, Hribarov Prilaz 6,10000 Zagreb</item>
      <item>MA.E.S.TRGOVINA, d.o.o., OIB 71873393319, Avenija Dubrovnik 15,10000 Zagreb</item>
      <item>Dejan Bogdanović, Crnčićeva  16a/1,10000 Zagreb</item>
      <item>Sven Šalehar, OIB 11078083081, Hribarov Prilaz 6,10000 Zagreb</item>
      <item>ostali - vjerovnici</item>
      <item>Domagoj Krpačić, OIB 18593686473, Stupno 66,44000 Stupno</item>
    </izvorni_sadrzaj>
    <derivirana_varijabla naziv="DomainObject.Predmet.SudioniciListAdressOIB_1">
      <item>Gabrijela Veriga, OIB 18064163700, Hribarov Prilaz 6,10000 Zagreb</item>
      <item>MA.E.S.TRGOVINA, d.o.o., OIB 71873393319, Avenija Dubrovnik 15,10000 Zagreb</item>
      <item>Dejan Bogdanović, Crnčićeva  16a/1,10000 Zagreb</item>
      <item>Sven Šalehar, OIB 11078083081, Hribarov Prilaz 6,10000 Zagreb</item>
      <item>ostali - vjerovnici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18064163700</item>
      <item>, OIB 71873393319</item>
      <item>, OIB null</item>
      <item>, OIB 11078083081</item>
      <item>, OIB null</item>
      <item>, OIB 18593686473</item>
    </izvorni_sadrzaj>
    <derivirana_varijabla naziv="DomainObject.Predmet.SudioniciListNazivOIB_1">
      <item>, OIB 18064163700</item>
      <item>, OIB 71873393319</item>
      <item>, OIB null</item>
      <item>, OIB 11078083081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1288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2016-05-24T13:02:00Z</dcterms:created>
  <dc:creator>malenicav</dc:creator>
  <cp:lastModifiedBy>Kristina Švajger</cp:lastModifiedBy>
  <cp:lastPrinted>2016-05-24T13:06:00Z</cp:lastPrinted>
  <dcterms:modified xmlns:xsi="http://www.w3.org/2001/XMLSchema-instance" xsi:type="dcterms:W3CDTF">2016-05-24T13:06:00Z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