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8a0c" w14:paraId="99f8a0c" w:rsidRDefault="006E0706" w:rsidP="006E0706" w:rsidR="006E0706">
      <w:pPr>
        <w:pStyle w:val="Bezproreda"/>
        <w15:collapsed w:val="false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A56509" w:rsidP="006E0706" w:rsidR="006E0706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  <w:t>1 St-393</w:t>
      </w:r>
      <w:r w:rsidR="006E0706">
        <w:t>/2015-3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U    I M E    R E P U B L I K E     H R V A T S</w:t>
      </w:r>
      <w:r w:rsidR="00A56509">
        <w:t xml:space="preserve"> </w:t>
      </w:r>
      <w:r>
        <w:t>K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  <w:jc w:val="center"/>
      </w:pPr>
      <w:r>
        <w:t>R J E Š E N J 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TRGOVAČKI SUD U BJELOVARU, po 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A56509">
        <w:t xml:space="preserve">MALETA GRADNJA d.o.o. za trgovinu i usluge BJELOVAR, Velike </w:t>
      </w:r>
      <w:proofErr w:type="spellStart"/>
      <w:r w:rsidR="00A56509">
        <w:t>Sredice</w:t>
      </w:r>
      <w:proofErr w:type="spellEnd"/>
      <w:r w:rsidR="00A56509">
        <w:t xml:space="preserve"> 76, OIB: 37438511179</w:t>
      </w:r>
      <w:r w:rsidR="005E55A9">
        <w:t xml:space="preserve"> , dana 1. veljače  2016</w:t>
      </w:r>
      <w:r>
        <w:t>. godine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r i j e š i o   j 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I. Otvara se stečajni postupak nad dužnikom </w:t>
      </w:r>
      <w:r w:rsidR="00A56509">
        <w:t xml:space="preserve">MALETA GRADNJA d.o.o. za trgovinu i usluge BJELOVAR, Velike </w:t>
      </w:r>
      <w:proofErr w:type="spellStart"/>
      <w:r w:rsidR="00A56509">
        <w:t>Sredice</w:t>
      </w:r>
      <w:proofErr w:type="spellEnd"/>
      <w:r w:rsidR="00A56509">
        <w:t xml:space="preserve"> 76, OIB: 37438511179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II. Za stečajnog upravitelja imenuje se </w:t>
      </w:r>
      <w:r w:rsidR="00A56509">
        <w:t xml:space="preserve">Krešimir </w:t>
      </w:r>
      <w:proofErr w:type="spellStart"/>
      <w:r w:rsidR="00A56509">
        <w:t>Panjaković</w:t>
      </w:r>
      <w:proofErr w:type="spellEnd"/>
      <w:r w:rsidR="00A56509">
        <w:t xml:space="preserve"> iz Osijeka, Kapucinska 27/2, OIB: 39814088271.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III. Zaključuje se stečajni postupak nad dužnikom </w:t>
      </w:r>
      <w:r w:rsidR="00A56509">
        <w:t xml:space="preserve">MALETA GRADNJA d.o.o. za trgovinu i usluge BJELOVAR, Velike </w:t>
      </w:r>
      <w:proofErr w:type="spellStart"/>
      <w:r w:rsidR="00A56509">
        <w:t>Sredice</w:t>
      </w:r>
      <w:proofErr w:type="spellEnd"/>
      <w:r w:rsidR="00A56509">
        <w:t xml:space="preserve"> 76, OIB: 37438511179</w:t>
      </w:r>
      <w:r>
        <w:t>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IV. Stečajni postupak </w:t>
      </w:r>
      <w:r w:rsidR="005E55A9">
        <w:t>je otvoren i zaključen</w:t>
      </w:r>
      <w:r w:rsidR="00A56509">
        <w:t xml:space="preserve"> s danom 1. veljače 2016. u   13,0</w:t>
      </w:r>
      <w:r>
        <w:t>0 sati, kada je ovo rješenje stavljeno</w:t>
      </w:r>
      <w:r w:rsidR="005E55A9">
        <w:t xml:space="preserve"> na  e-oglasnu ploču ovoga suda.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V. Nakon pravomoćnosti ovoga rješenja stečajni dužnik će se brisati iz sudskog registra.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VI. Izvod iz ovog rješenja će se objaviti  na mrežnoj stranici e-oglasne ploče Trgovačkog suda u Bjelovaru.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  <w:jc w:val="center"/>
      </w:pPr>
      <w:r>
        <w:t>Obrazloženje</w:t>
      </w:r>
    </w:p>
    <w:p w:rsidRDefault="006E0706" w:rsidP="006E0706" w:rsidR="006E0706">
      <w:pPr>
        <w:pStyle w:val="Bezproreda"/>
        <w:jc w:val="center"/>
      </w:pPr>
    </w:p>
    <w:p w:rsidRDefault="006E0706" w:rsidP="006E0706" w:rsidR="006E0706">
      <w:pPr>
        <w:pStyle w:val="Bezproreda"/>
      </w:pPr>
    </w:p>
    <w:p w:rsidRDefault="00A56509" w:rsidP="006E0706" w:rsidR="006E0706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St-393</w:t>
      </w:r>
      <w:r w:rsidR="005E55A9">
        <w:t>/2015-2  od 30.  studenog</w:t>
      </w:r>
      <w:r w:rsidR="006E0706">
        <w:t xml:space="preserve">  2015. koji je objavljen na mrežnoj stranici e-oglasne ploče Tr</w:t>
      </w:r>
      <w:r w:rsidR="005E55A9">
        <w:t>govačkog suda u Bjelovaru dana 30. studenog</w:t>
      </w:r>
      <w:r w:rsidR="006E0706">
        <w:t xml:space="preserve"> 2015. godine, pozvani su vjerovnici dužnika da u roku od 45 dana od objave oglasa predlože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Istim oglasom pozvana je osoba ovlaštena za zastupanje dužnika da u roku od 15 dana od objave oglasa na mrežnoj stranici e-oglasne ploče Trgovačkog suda u Bjelovaru  podnese sudu javnobilježnički ovjerovljen popis imovine 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Prema odredbi čl. 431. Stečajnog zakona,  ako osobe ovlaštene za zastupanje dužnika po zakonu u roku od 15 dana ne podnesu popis imovine i obveza dužnika  ili ako iz tog popisa proizlazi da imovina  nije dostatna  za namirenje predviđenih troškova stečajnog postupka, te ako u roku od 45 dana ni </w:t>
      </w:r>
      <w:r>
        <w:lastRenderedPageBreak/>
        <w:t xml:space="preserve">jedan vjerovnik ne predloži otvaranje stečajnog postupka i ne predujmi sredstva za namirenje troškova postupka, smatrati će se da je dužnik nesposoban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Stoga se, sukladno odredbi čl. 431. Stečajnog zakona (Narodne novine br. 44/96, 29/99, 123/03, 82/06, 116/10, 25/12, 133/12 i 71/15, dalje: SZ), smatra da je pravna osoba nesposobna za plaćanje.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S obzirom da se iz uvida u</w:t>
      </w:r>
      <w:r w:rsidR="00A56509">
        <w:t xml:space="preserve">  podatke iz  bilance na dan 1.  rujna</w:t>
      </w:r>
      <w:r w:rsidR="005E55A9">
        <w:t xml:space="preserve"> </w:t>
      </w:r>
      <w:r>
        <w:t xml:space="preserve"> 2015. godine te dokumentacije priložene uz prijedlog za pokretanje skraćenog stečajnog postupka,  ne može sa sigurnošću utvrditi da dužnik ima imovinu koja bi ušla u stečajnu masu i koja bi bila dovoljna za namirenje troškova stečajnog postupka, sud je temeljem čl. 431. SZ riješio kao u </w:t>
      </w:r>
      <w:proofErr w:type="spellStart"/>
      <w:r>
        <w:t>toč</w:t>
      </w:r>
      <w:proofErr w:type="spellEnd"/>
      <w:r>
        <w:t>. I., II., III. i IV. izreke.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>O brisanju dužnika iz sudskog registra i objavi izvatka iz rješenja na mrežnoj stranici e-oglasne ploče Trgovačkog suda u Bjelovaru (</w:t>
      </w:r>
      <w:proofErr w:type="spellStart"/>
      <w:r>
        <w:t>toč</w:t>
      </w:r>
      <w:proofErr w:type="spellEnd"/>
      <w:r>
        <w:t xml:space="preserve">. V. i VI. izreke) sud je odlučio sukladno čl. 131. u vezi čl. 132. SZ-a.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5E55A9" w:rsidP="006E0706" w:rsidR="006E0706">
      <w:pPr>
        <w:pStyle w:val="Bezproreda"/>
      </w:pPr>
      <w:r>
        <w:t>U Bjelovaru,  1. veljače  2016</w:t>
      </w:r>
      <w:r w:rsidR="006E0706">
        <w:t xml:space="preserve">. </w:t>
      </w: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6E0706" w:rsidP="006E0706" w:rsidR="006E0706">
      <w:pPr>
        <w:pStyle w:val="Bezproreda"/>
      </w:pPr>
    </w:p>
    <w:p w:rsidRDefault="006E0706" w:rsidP="00A56509" w:rsidR="006E0706">
      <w:pPr>
        <w:pStyle w:val="Bezproreda"/>
      </w:pPr>
      <w:r>
        <w:t xml:space="preserve">                                                                </w:t>
      </w:r>
      <w:r>
        <w:tab/>
      </w:r>
      <w:r>
        <w:tab/>
        <w:t xml:space="preserve">           BRANKA PLESKALT </w:t>
      </w:r>
      <w:r w:rsidR="00A56509">
        <w:t xml:space="preserve"> </w:t>
      </w:r>
      <w:bookmarkStart w:name="_GoBack" w:id="0"/>
      <w:bookmarkEnd w:id="0"/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</w:p>
    <w:p w:rsidRDefault="006E0706" w:rsidP="006E0706" w:rsidR="006E0706">
      <w:pPr>
        <w:pStyle w:val="Bezproreda"/>
      </w:pPr>
      <w:r>
        <w:t xml:space="preserve">POUKA O PRAVNOM LIJEKU: Protiv ovoga rješenja žalbu može podnijeti zastupnik po zakonu dužnika (čl. 128. SZ).Žalba se podnosi ovome sudu u dva primjerka u roku od 8 dana od dana objave rješenja na e-oglasnoj ploči suda, na Visoki trgovački sud RH u Zagrebu, a putem ovoga suda. </w:t>
      </w:r>
    </w:p>
    <w:p w:rsidRDefault="006E0706" w:rsidP="006E0706" w:rsidR="006E0706">
      <w:pPr>
        <w:pStyle w:val="Bezproreda"/>
      </w:pPr>
      <w:r>
        <w:t xml:space="preserve"> </w:t>
      </w:r>
    </w:p>
    <w:p w:rsidRDefault="00A56509" w:rsidP="00A56509" w:rsidR="00A56509">
      <w:pPr>
        <w:pStyle w:val="Bezproreda"/>
      </w:pPr>
    </w:p>
    <w:p w:rsidRDefault="00A56509" w:rsidP="00A56509" w:rsidR="00A5650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56509" w:rsidP="00A56509" w:rsidR="00A56509">
      <w:pPr>
        <w:pStyle w:val="Bezproreda"/>
      </w:pPr>
      <w:r>
        <w:t>DNA:   predlagatelju – putem e-oglasne ploče suda</w:t>
      </w:r>
    </w:p>
    <w:p w:rsidRDefault="00A56509" w:rsidP="00A56509" w:rsidR="00A56509">
      <w:pPr>
        <w:pStyle w:val="Bezproreda"/>
      </w:pPr>
      <w:r>
        <w:t xml:space="preserve">             zakonskom zastupniku dužnika  - putem e-oglasne ploče suda i putem pošte</w:t>
      </w:r>
    </w:p>
    <w:p w:rsidRDefault="00A56509" w:rsidP="00A56509" w:rsidR="00A56509">
      <w:pPr>
        <w:pStyle w:val="Bezproreda"/>
      </w:pPr>
      <w:r>
        <w:t xml:space="preserve">             stečajnom upravitelju- putem e-oglasne ploče suda</w:t>
      </w:r>
    </w:p>
    <w:p w:rsidRDefault="00A56509" w:rsidP="00A56509" w:rsidR="00A56509">
      <w:pPr>
        <w:pStyle w:val="Bezproreda"/>
      </w:pPr>
      <w:r>
        <w:t xml:space="preserve">             FINI, Podružnica Bjelovar- putem e-oglasne ploče suda</w:t>
      </w:r>
    </w:p>
    <w:p w:rsidRDefault="00A56509" w:rsidP="00A56509" w:rsidR="00A56509">
      <w:pPr>
        <w:pStyle w:val="Bezproreda"/>
      </w:pPr>
      <w:r>
        <w:t xml:space="preserve">             sudskom registru ovog suda nakon pravomoćnosti rješenja</w:t>
      </w:r>
    </w:p>
    <w:p w:rsidRDefault="00A56509" w:rsidP="00A56509" w:rsidR="00A56509">
      <w:pPr>
        <w:pStyle w:val="Bezproreda"/>
      </w:pPr>
      <w:r>
        <w:t xml:space="preserve">             ŽDO- u Bjelovaru – putem e-oglasne ploče suda</w:t>
      </w:r>
    </w:p>
    <w:p w:rsidRDefault="00A56509" w:rsidP="00A56509" w:rsidR="00A56509">
      <w:pPr>
        <w:pStyle w:val="Bezproreda"/>
      </w:pPr>
      <w:r>
        <w:t xml:space="preserve">             Porezna uprava Bjelovar – putem e-oglasne ploče suda</w:t>
      </w:r>
    </w:p>
    <w:p w:rsidRDefault="00A56509" w:rsidP="00A56509" w:rsidR="00A56509">
      <w:pPr>
        <w:pStyle w:val="Bezproreda"/>
      </w:pPr>
      <w:r>
        <w:t xml:space="preserve">             e-oglasna ploča ovoga suda</w:t>
      </w:r>
    </w:p>
    <w:p w:rsidRDefault="00A56509" w:rsidP="00A56509" w:rsidR="00A56509">
      <w:pPr>
        <w:pStyle w:val="Bezproreda"/>
      </w:pPr>
      <w:r>
        <w:t xml:space="preserve">             Sc.  pravomoćnost</w:t>
      </w:r>
    </w:p>
    <w:p w:rsidRDefault="00A56509" w:rsidP="00A56509" w:rsidR="00A56509">
      <w:pPr>
        <w:pStyle w:val="Bezproreda"/>
      </w:pPr>
      <w:r>
        <w:t>Bjelovar, 1.  02.  2016.</w:t>
      </w:r>
    </w:p>
    <w:p w:rsidRDefault="00A56509" w:rsidP="00A56509" w:rsidR="00A56509">
      <w:pPr>
        <w:pStyle w:val="Bezproreda"/>
      </w:pPr>
    </w:p>
    <w:p w:rsidRDefault="00A56509" w:rsidP="00A56509" w:rsidR="00A56509"/>
    <w:p w:rsidRDefault="00A56509" w:rsidP="00A56509" w:rsidR="00A56509">
      <w:pPr>
        <w:pStyle w:val="Bezproreda"/>
      </w:pPr>
    </w:p>
    <w:p w:rsidRDefault="006E0706" w:rsidP="006E0706" w:rsidR="006E0706">
      <w:pPr>
        <w:pStyle w:val="Bezproreda"/>
      </w:pPr>
    </w:p>
    <w:sectPr w:rsidSect="00A56509" w:rsidR="006E0706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509" w:rsidP="00A56509" w:rsidR="00A56509">
      <w:pPr>
        <w:spacing w:lineRule="auto" w:line="240" w:after="0"/>
      </w:pPr>
      <w:r>
        <w:separator/>
      </w:r>
    </w:p>
  </w:endnote>
  <w:endnote w:id="0" w:type="continuationSeparator">
    <w:p w:rsidRDefault="00A56509" w:rsidP="00A56509" w:rsidR="00A565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509" w:rsidP="00A56509" w:rsidR="00A56509">
      <w:pPr>
        <w:spacing w:lineRule="auto" w:line="240" w:after="0"/>
      </w:pPr>
      <w:r>
        <w:separator/>
      </w:r>
    </w:p>
  </w:footnote>
  <w:footnote w:id="0" w:type="continuationSeparator">
    <w:p w:rsidRDefault="00A56509" w:rsidP="00A56509" w:rsidR="00A565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0573133"/>
      <w:docPartObj>
        <w:docPartGallery w:val="Page Numbers (Top of Page)"/>
        <w:docPartUnique/>
      </w:docPartObj>
    </w:sdtPr>
    <w:sdtContent>
      <w:p w:rsidRDefault="00A56509" w:rsidR="00A5650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A56509" w:rsidR="00A5650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0706"/>
    <w:rsid w:val="005E55A9"/>
    <w:rsid w:val="006E0706"/>
    <w:rsid w:val="00A56509"/>
    <w:rsid w:val="00A92139"/>
    <w:rsid w:val="00B07D3A"/>
    <w:rsid w:val="00ED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07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565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65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5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5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5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565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56509"/>
  </w:style>
  <w:style w:styleId="Podnoje" w:type="paragraph">
    <w:name w:val="footer"/>
    <w:basedOn w:val="Normal"/>
    <w:link w:val="PodnojeChar"/>
    <w:uiPriority w:val="99"/>
    <w:unhideWhenUsed/>
    <w:rsid w:val="00A565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5650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07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E070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565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65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5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5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5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565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56509"/>
  </w:style>
  <w:style w:styleId="Podnoje" w:type="paragraph">
    <w:name w:val="footer"/>
    <w:basedOn w:val="Normal"/>
    <w:link w:val="PodnojeChar"/>
    <w:uiPriority w:val="99"/>
    <w:unhideWhenUsed/>
    <w:rsid w:val="00A565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5650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8069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St-393/2015-3</izvorni_sadrzaj>
    <derivirana_varijabla naziv="DomainObject.Oznaka_1">St-393/2015-3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St-393/2015</izvorni_sadrzaj>
    <derivirana_varijabla naziv="DomainObject.Predmet.OznakaBroj_1">St-393/2015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MALETA GRADNJA društvo s ograničenom odgovornošću za trgovinu i usluge, Bjelovar</izvorni_sadrzaj>
    <derivirana_varijabla naziv="DomainObject.Predmet.ProtustrankaFormated_1">  MALETA GRADNJA društvo s ograničenom odgovornošću za trgovinu i usluge, Bjelovar</derivirana_varijabla>
  </DomainObject.Predmet.ProtustrankaFormated>
  <DomainObject.Predmet.ProtustrankaFormatedOIB>
    <izvorni_sadrzaj>  MALETA GRADNJA društvo s ograničenom odgovornošću za trgovinu i usluge, Bjelovar, OIB 37438511179</izvorni_sadrzaj>
    <derivirana_varijabla naziv="DomainObject.Predmet.ProtustrankaFormatedOIB_1">  MALETA GRADNJA društvo s ograničenom odgovornošću za trgovinu i usluge, Bjelovar, OIB 37438511179</derivirana_varijabla>
  </DomainObject.Predmet.ProtustrankaFormatedOIB>
  <DomainObject.Predmet.ProtustrankaFormatedWithAdress>
    <izvorni_sadrzaj> MALETA GRADNJA društvo s ograničenom odgovornošću za trgovinu i usluge, Bjelovar, Velike Sredice 76, 43000 Bjelovar</izvorni_sadrzaj>
    <derivirana_varijabla naziv="DomainObject.Predmet.ProtustrankaFormatedWithAdress_1"> MALETA GRADNJA društvo s ograničenom odgovornošću za trgovinu i usluge, Bjelovar, Velike Sredice 76, 43000 Bjelovar</derivirana_varijabla>
  </DomainObject.Predmet.ProtustrankaFormatedWithAdress>
  <DomainObject.Predmet.ProtustrankaFormatedWithAdressOIB>
    <izvorni_sadrzaj> MALETA GRADNJA društvo s ograničenom odgovornošću za trgovinu i usluge, Bjelovar, OIB 37438511179, Velike Sredice 76, 43000 Bjelovar</izvorni_sadrzaj>
    <derivirana_varijabla naziv="DomainObject.Predmet.ProtustrankaFormatedWithAdressOIB_1"> MALETA GRADNJA društvo s ograničenom odgovornošću za trgovinu i usluge, Bjelovar, OIB 37438511179, Velike Sredice 76, 43000 Bjelovar</derivirana_varijabla>
  </DomainObject.Predmet.ProtustrankaFormatedWithAdressOIB>
  <DomainObject.Predmet.ProtustrankaWithAdress>
    <izvorni_sadrzaj>MALETA GRADNJA društvo s ograničenom odgovornošću za trgovinu i usluge, Bjelovar Velike Sredice 76, 43000 Bjelovar</izvorni_sadrzaj>
    <derivirana_varijabla naziv="DomainObject.Predmet.ProtustrankaWithAdress_1">MALETA GRADNJA društvo s ograničenom odgovornošću za trgovinu i usluge, Bjelovar Velike Sredice 76, 43000 Bjelovar</derivirana_varijabla>
  </DomainObject.Predmet.ProtustrankaWithAdress>
  <DomainObject.Predmet.ProtustrankaWithAdressOIB>
    <izvorni_sadrzaj>MALETA GRADNJA društvo s ograničenom odgovornošću za trgovinu i usluge, Bjelovar, OIB 37438511179, Velike Sredice 76, 43000 Bjelovar</izvorni_sadrzaj>
    <derivirana_varijabla naziv="DomainObject.Predmet.ProtustrankaWithAdressOIB_1">MALETA GRADNJA društvo s ograničenom odgovornošću za trgovinu i usluge, Bjelovar, OIB 37438511179, Velike Sredice 76, 43000 Bjelovar</derivirana_varijabla>
  </DomainObject.Predmet.ProtustrankaWithAdressOIB>
  <DomainObject.Predmet.ProtustrankaNazivFormated>
    <izvorni_sadrzaj>MALETA GRADNJA društvo s ograničenom odgovornošću za trgovinu i usluge, Bjelovar</izvorni_sadrzaj>
    <derivirana_varijabla naziv="DomainObject.Predmet.ProtustrankaNazivFormated_1">MALETA GRADNJA društvo s ograničenom odgovornošću za trgovinu i usluge, Bjelovar</derivirana_varijabla>
  </DomainObject.Predmet.ProtustrankaNazivFormated>
  <DomainObject.Predmet.ProtustrankaNazivFormatedOIB>
    <izvorni_sadrzaj>MALETA GRADNJA društvo s ograničenom odgovornošću za trgovinu i usluge, Bjelovar, OIB 37438511179</izvorni_sadrzaj>
    <derivirana_varijabla naziv="DomainObject.Predmet.ProtustrankaNazivFormatedOIB_1">MALETA GRADNJA društvo s ograničenom odgovornošću za trgovinu i usluge, Bjelovar, OIB 37438511179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MALETA GRADNJA društvo s ograničenom odgovornošću za trgovinu i usluge, Bjelovar</item>
    </izvorni_sadrzaj>
    <derivirana_varijabla naziv="DomainObject.Predmet.ProtuStrankaListFormated_1">
      <item>MALETA GRADNJA društvo s ograničenom odgovornošću za trgovinu i usluge, Bjelovar</item>
    </derivirana_varijabla>
  </DomainObject.Predmet.ProtuStrankaListFormated>
  <DomainObject.Predmet.ProtuStrankaListFormatedOIB>
    <izvorni_sadrzaj>
      <item>MALETA GRADNJA društvo s ograničenom odgovornošću za trgovinu i usluge, Bjelovar, OIB 37438511179</item>
    </izvorni_sadrzaj>
    <derivirana_varijabla naziv="DomainObject.Predmet.ProtuStrankaListFormatedOIB_1">
      <item>MALETA GRADNJA društvo s ograničenom odgovornošću za trgovinu i usluge, Bjelovar, OIB 37438511179</item>
    </derivirana_varijabla>
  </DomainObject.Predmet.ProtuStrankaListFormatedOIB>
  <DomainObject.Predmet.ProtuStrankaListFormatedWithAdress>
    <izvorni_sadrzaj>
      <item>MALETA GRADNJA društvo s ograničenom odgovornošću za trgovinu i usluge, Bjelovar, Velike Sredice 76, 43000 Bjelovar</item>
    </izvorni_sadrzaj>
    <derivirana_varijabla naziv="DomainObject.Predmet.ProtuStrankaListFormatedWithAdress_1">
      <item>MALETA GRADNJA društvo s ograničenom odgovornošću za trgovinu i usluge, Bjelovar, Velike Sredice 76, 43000 Bjelovar</item>
    </derivirana_varijabla>
  </DomainObject.Predmet.ProtuStrankaListFormatedWithAdress>
  <DomainObject.Predmet.ProtuStrankaListFormatedWithAdressOIB>
    <izvorni_sadrzaj>
      <item>MALETA GRADNJA društvo s ograničenom odgovornošću za trgovinu i usluge, Bjelovar, OIB 37438511179, Velike Sredice 76, 43000 Bjelovar</item>
    </izvorni_sadrzaj>
    <derivirana_varijabla naziv="DomainObject.Predmet.ProtuStrankaListFormatedWithAdressOIB_1">
      <item>MALETA GRADNJA društvo s ograničenom odgovornošću za trgovinu i usluge, Bjelovar, OIB 37438511179, Velike Sredice 76, 43000 Bjelovar</item>
    </derivirana_varijabla>
  </DomainObject.Predmet.ProtuStrankaListFormatedWithAdressOIB>
  <DomainObject.Predmet.ProtuStrankaListNazivFormated>
    <izvorni_sadrzaj>
      <item>MALETA GRADNJA društvo s ograničenom odgovornošću za trgovinu i usluge, Bjelovar</item>
    </izvorni_sadrzaj>
    <derivirana_varijabla naziv="DomainObject.Predmet.ProtuStrankaListNazivFormated_1">
      <item>MALETA GRADNJA društvo s ograničenom odgovornošću za trgovinu i usluge, Bjelovar</item>
    </derivirana_varijabla>
  </DomainObject.Predmet.ProtuStrankaListNazivFormated>
  <DomainObject.Predmet.ProtuStrankaListNazivFormatedOIB>
    <izvorni_sadrzaj>
      <item>MALETA GRADNJA društvo s ograničenom odgovornošću za trgovinu i usluge, Bjelovar, OIB 37438511179</item>
    </izvorni_sadrzaj>
    <derivirana_varijabla naziv="DomainObject.Predmet.ProtuStrankaListNazivFormatedOIB_1">
      <item>MALETA GRADNJA društvo s ograničenom odgovornošću za trgovinu i usluge, Bjelovar, OIB 37438511179</item>
    </derivirana_varijabla>
  </DomainObject.Predmet.ProtuStrankaListNazivFormatedOIB>
  <DomainObject.Predmet.OstaliListFormated>
    <izvorni_sadrzaj>
      <item>Božo Maleta</item>
    </izvorni_sadrzaj>
    <derivirana_varijabla naziv="DomainObject.Predmet.OstaliListFormated_1">
      <item>Božo Maleta</item>
    </derivirana_varijabla>
  </DomainObject.Predmet.OstaliListFormated>
  <DomainObject.Predmet.OstaliListFormatedOIB>
    <izvorni_sadrzaj>
      <item>Božo Maleta, OIB 23556286872</item>
    </izvorni_sadrzaj>
    <derivirana_varijabla naziv="DomainObject.Predmet.OstaliListFormatedOIB_1">
      <item>Božo Maleta, OIB 23556286872</item>
    </derivirana_varijabla>
  </DomainObject.Predmet.OstaliListFormatedOIB>
  <DomainObject.Predmet.OstaliListFormatedWithAdress>
    <izvorni_sadrzaj>
      <item>Božo Maleta, V.Sredice  76., 43000 Bjelovar</item>
    </izvorni_sadrzaj>
    <derivirana_varijabla naziv="DomainObject.Predmet.OstaliListFormatedWithAdress_1">
      <item>Božo Maleta, V.Sredice  76., 43000 Bjelovar</item>
    </derivirana_varijabla>
  </DomainObject.Predmet.OstaliListFormatedWithAdress>
  <DomainObject.Predmet.OstaliListFormatedWithAdressOIB>
    <izvorni_sadrzaj>
      <item>Božo Maleta, OIB 23556286872, V.Sredice  76., 43000 Bjelovar</item>
    </izvorni_sadrzaj>
    <derivirana_varijabla naziv="DomainObject.Predmet.OstaliListFormatedWithAdressOIB_1">
      <item>Božo Maleta, OIB 23556286872, V.Sredice  76., 43000 Bjelovar</item>
    </derivirana_varijabla>
  </DomainObject.Predmet.OstaliListFormatedWithAdressOIB>
  <DomainObject.Predmet.OstaliListNazivFormated>
    <izvorni_sadrzaj>
      <item>Božo Maleta</item>
    </izvorni_sadrzaj>
    <derivirana_varijabla naziv="DomainObject.Predmet.OstaliListNazivFormated_1">
      <item>Božo Maleta</item>
    </derivirana_varijabla>
  </DomainObject.Predmet.OstaliListNazivFormated>
  <DomainObject.Predmet.OstaliListNazivFormatedOIB>
    <izvorni_sadrzaj>
      <item>Božo Maleta, OIB 23556286872</item>
    </izvorni_sadrzaj>
    <derivirana_varijabla naziv="DomainObject.Predmet.OstaliListNazivFormatedOIB_1">
      <item>Božo Maleta, OIB 23556286872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St-393/2015-3</izvorni_sadrzaj>
    <derivirana_varijabla naziv="DomainObject.PoslovniBrojDokumenta_1">St-393/2015-3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MALETA GRADNJA društvo s ograničenom odgovornošću za trgovinu i usluge, Bjelovar</izvorni_sadrzaj>
    <derivirana_varijabla naziv="DomainObject.Predmet.ProtustrankaIDrugi_1">MALETA GRADNJA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MALETA GRADNJA društvo s ograničenom odgovornošću za trgovinu i usluge, Bjelovar, OIB 37438511179, Velike Sredice 76, 43000 Bjelovar</izvorni_sadrzaj>
    <derivirana_varijabla naziv="DomainObject.Predmet.ProtustrankaIDrugiAdressOIB_1">MALETA GRADNJA društvo s ograničenom odgovornošću za trgovinu i usluge, Bjelovar, OIB 37438511179, Velike Sredice 76,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MALETA GRADNJA društvo s ograničenom odgovornošću za trgovinu i usluge, Bjelovar</item>
      <item>Božo Maleta</item>
    </izvorni_sadrzaj>
    <derivirana_varijabla naziv="DomainObject.Predmet.SudioniciListNaziv_1">
      <item>FINA, RC ZAGREB, Podružnica Bjelovar</item>
      <item>MALETA GRADNJA društvo s ograničenom odgovornošću za trgovinu i usluge, Bjelovar</item>
      <item>Božo Maleta</item>
    </derivirana_varijabla>
  </DomainObject.Predmet.SudioniciListNaziv>
  <DomainObject.Predmet.SudioniciListAdressOIB>
    <izvorni_sadrzaj>
      <item>FINA, RC ZAGREB, Podružnica Bjelovar, OIB 85821130368, F. Supila 4,43000 Bjelovar</item>
      <item>MALETA GRADNJA društvo s ograničenom odgovornošću za trgovinu i usluge, Bjelovar, OIB 37438511179, Velike Sredice 76,43000 Bjelovar</item>
      <item>Božo Maleta, OIB 23556286872, V.Sredice  76.,43000 Bjelovar</item>
    </izvorni_sadrzaj>
    <derivirana_varijabla naziv="DomainObject.Predmet.SudioniciListAdressOIB_1">
      <item>FINA, RC ZAGREB, Podružnica Bjelovar, OIB 85821130368, F. Supila 4,43000 Bjelovar</item>
      <item>MALETA GRADNJA društvo s ograničenom odgovornošću za trgovinu i usluge, Bjelovar, OIB 37438511179, Velike Sredice 76,43000 Bjelovar</item>
      <item>Božo Maleta, OIB 23556286872, V.Sredice  76.,43000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37438511179</item>
      <item>, OIB 23556286872</item>
    </izvorni_sadrzaj>
    <derivirana_varijabla naziv="DomainObject.Predmet.SudioniciListNazivOIB_1">
      <item>, OIB 85821130368</item>
      <item>, OIB 37438511179</item>
      <item>, OIB 23556286872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</item>
    </izvorni_sadrzaj>
    <derivirana_varijabla naziv="DomainObject.Predmet.StecajniUpraviteljiListAddressOIB_1">
      <item>Krešimir Panjaković, OIB 39814088271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3250</properties:Characters>
  <properties:Lines>97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2016-02-01T11:44:00Z</dcterms:created>
  <dc:creator>Vesna Dragišić</dc:creator>
  <cp:lastModifiedBy>Vesna Dragišić</cp:lastModifiedBy>
  <cp:lastPrinted>2016-02-01T12:02:00Z</cp:lastPrinted>
  <dcterms:modified xmlns:xsi="http://www.w3.org/2001/XMLSchema-instance" xsi:type="dcterms:W3CDTF">2016-02-01T12:03:00Z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St-393/2015-3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