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9ef5" w14:paraId="ed29ef5" w:rsidRDefault="0030197F" w:rsidP="0030197F" w:rsidR="0030197F">
      <w:pPr>
        <w:jc w:val="right"/>
        <w15:collapsed w:val="false"/>
      </w:pPr>
      <w:bookmarkStart w:name="_GoBack" w:id="0"/>
      <w:bookmarkEnd w:id="0"/>
      <w:r>
        <w:t xml:space="preserve">                    </w:t>
      </w:r>
      <w:r>
        <w:tab/>
      </w:r>
      <w:r>
        <w:tab/>
      </w:r>
      <w:r>
        <w:tab/>
      </w:r>
      <w:r>
        <w:tab/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0197F" w:rsidR="0030197F">
        <w:tc>
          <w:tcPr>
            <w:tcW w:type="dxa" w:w="2985"/>
            <w:hideMark/>
          </w:tcPr>
          <w:p w:rsidRDefault="0030197F" w:rsidR="0030197F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0197F" w:rsidR="0030197F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Republika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Hrvatska</w:t>
            </w:r>
            <w:proofErr w:type="spellEnd"/>
          </w:p>
          <w:p w:rsidRDefault="0030197F" w:rsidR="0030197F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Trgovački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sud</w:t>
            </w:r>
            <w:proofErr w:type="spellEnd"/>
            <w:r>
              <w:rPr>
                <w:lang w:eastAsia="en-US" w:val="en-US"/>
              </w:rPr>
              <w:t xml:space="preserve"> u </w:t>
            </w:r>
            <w:proofErr w:type="spellStart"/>
            <w:r>
              <w:rPr>
                <w:lang w:eastAsia="en-US" w:val="en-US"/>
              </w:rPr>
              <w:t>Varaždinu</w:t>
            </w:r>
            <w:proofErr w:type="spellEnd"/>
          </w:p>
          <w:p w:rsidRDefault="0030197F" w:rsidR="0030197F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Varaždin</w:t>
            </w:r>
            <w:proofErr w:type="spellEnd"/>
            <w:r>
              <w:rPr>
                <w:lang w:eastAsia="en-US" w:val="en-US"/>
              </w:rPr>
              <w:t xml:space="preserve">, </w:t>
            </w:r>
            <w:proofErr w:type="spellStart"/>
            <w:r>
              <w:rPr>
                <w:lang w:eastAsia="en-US" w:val="en-US"/>
              </w:rPr>
              <w:t>Braće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Radić</w:t>
            </w:r>
            <w:proofErr w:type="spellEnd"/>
            <w:r>
              <w:rPr>
                <w:lang w:eastAsia="en-US" w:val="en-US"/>
              </w:rPr>
              <w:t xml:space="preserve"> 2</w:t>
            </w:r>
          </w:p>
        </w:tc>
      </w:tr>
    </w:tbl>
    <w:p w:rsidRDefault="0030197F" w:rsidP="0030197F" w:rsidR="0030197F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0197F" w:rsidR="0030197F">
        <w:trPr>
          <w:jc w:val="right"/>
        </w:trPr>
        <w:tc>
          <w:tcPr>
            <w:tcW w:type="dxa" w:w="4320"/>
            <w:hideMark/>
          </w:tcPr>
          <w:p w:rsidRDefault="0030197F" w:rsidP="0030197F" w:rsidR="0030197F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St-831/2016-22</w:t>
            </w:r>
          </w:p>
        </w:tc>
      </w:tr>
    </w:tbl>
    <w:p w:rsidRDefault="0030197F" w:rsidP="0030197F" w:rsidR="0030197F">
      <w:pPr>
        <w:jc w:val="right"/>
      </w:pPr>
    </w:p>
    <w:p w:rsidRDefault="0030197F" w:rsidP="0030197F" w:rsidR="0030197F">
      <w:pPr>
        <w:jc w:val="both"/>
      </w:pPr>
    </w:p>
    <w:p w:rsidRDefault="0030197F" w:rsidP="0030197F" w:rsidR="0030197F">
      <w:pPr>
        <w:jc w:val="center"/>
      </w:pPr>
    </w:p>
    <w:p w:rsidRDefault="0030197F" w:rsidP="0030197F" w:rsidR="0030197F">
      <w:pPr>
        <w:jc w:val="center"/>
      </w:pPr>
      <w:r>
        <w:t>U    I M E    R E P U B L I K E    H R V A T S K E</w:t>
      </w:r>
    </w:p>
    <w:p w:rsidRDefault="0030197F" w:rsidP="0030197F" w:rsidR="0030197F">
      <w:pPr>
        <w:jc w:val="both"/>
      </w:pPr>
    </w:p>
    <w:p w:rsidRDefault="0030197F" w:rsidP="0030197F" w:rsidR="0030197F">
      <w:pPr>
        <w:jc w:val="center"/>
      </w:pPr>
      <w:r>
        <w:t>R J E Š E NJ E</w:t>
      </w: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  <w:r>
        <w:tab/>
        <w:t>Trgovački su</w:t>
      </w:r>
      <w:r w:rsidR="00D434BD">
        <w:t>d u Varaždinu, po sucu</w:t>
      </w:r>
      <w:r>
        <w:t xml:space="preserve"> Hugu </w:t>
      </w:r>
      <w:proofErr w:type="spellStart"/>
      <w:r>
        <w:t>Wedemeyeru</w:t>
      </w:r>
      <w:proofErr w:type="spellEnd"/>
      <w:r>
        <w:t>, u stečajnom predmetu povodom prijedloga</w:t>
      </w:r>
      <w:r w:rsidR="00D434BD">
        <w:t xml:space="preserve"> predlagatelja Republika Hrvatska, Ministarstvo financija, Porezna uprava, Područni ured Sjeverna Hrvatska, koju zastupa Županijsko državno odvjetništvo u Varaždinu</w:t>
      </w:r>
      <w:r>
        <w:t xml:space="preserve">, radi otvaranja stečajnog postupka nad društvom </w:t>
      </w:r>
      <w:r w:rsidR="00D434BD">
        <w:t>MORE MEDIA d.o.o., OIB: 34587212889, iz Preloga, Jug II br. 10</w:t>
      </w:r>
      <w:r>
        <w:t>, izvan ročišta 26. rujna 2018.,</w:t>
      </w: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</w:p>
    <w:p w:rsidRDefault="0030197F" w:rsidP="0030197F" w:rsidR="0030197F">
      <w:pPr>
        <w:jc w:val="center"/>
        <w:rPr>
          <w:b/>
        </w:rPr>
      </w:pPr>
      <w:r>
        <w:t xml:space="preserve"> r i j e š i o     j e</w:t>
      </w: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  <w:r>
        <w:tab/>
      </w:r>
      <w:r>
        <w:tab/>
      </w:r>
    </w:p>
    <w:p w:rsidRDefault="0030197F" w:rsidP="0030197F" w:rsidR="0030197F">
      <w:pPr>
        <w:jc w:val="both"/>
        <w:rPr>
          <w:b/>
        </w:rPr>
      </w:pPr>
      <w:r>
        <w:tab/>
        <w:t>Odbija se prijedlog predlagatelja za otvaranje stečajnog postupka nad društvom</w:t>
      </w:r>
      <w:r w:rsidR="007670C7">
        <w:t xml:space="preserve"> MORE MEDIA d.o.o., OIB: 34587212889, iz Preloga, Jug II br. 10</w:t>
      </w:r>
      <w:r>
        <w:t>.</w:t>
      </w:r>
      <w:r>
        <w:tab/>
      </w:r>
    </w:p>
    <w:p w:rsidRDefault="0030197F" w:rsidP="0030197F" w:rsidR="0030197F"/>
    <w:p w:rsidRDefault="0030197F" w:rsidP="0030197F" w:rsidR="0030197F">
      <w:pPr>
        <w:jc w:val="center"/>
      </w:pPr>
    </w:p>
    <w:p w:rsidRDefault="0030197F" w:rsidP="0030197F" w:rsidR="0030197F">
      <w:pPr>
        <w:jc w:val="center"/>
      </w:pPr>
      <w:r>
        <w:t xml:space="preserve">Obrazloženje   </w:t>
      </w:r>
    </w:p>
    <w:p w:rsidRDefault="0030197F" w:rsidP="0030197F" w:rsidR="0030197F">
      <w:pPr>
        <w:jc w:val="both"/>
        <w:rPr>
          <w:b/>
        </w:rPr>
      </w:pPr>
    </w:p>
    <w:p w:rsidRDefault="0030197F" w:rsidP="0030197F" w:rsidR="0030197F">
      <w:pPr>
        <w:jc w:val="both"/>
        <w:rPr>
          <w:b/>
        </w:rPr>
      </w:pPr>
      <w:r>
        <w:rPr>
          <w:b/>
        </w:rPr>
        <w:t xml:space="preserve"> </w:t>
      </w:r>
    </w:p>
    <w:p w:rsidRDefault="0030197F" w:rsidP="000858BB" w:rsidR="00ED1DC4">
      <w:pPr>
        <w:jc w:val="both"/>
      </w:pPr>
      <w:r>
        <w:rPr>
          <w:b/>
        </w:rPr>
        <w:tab/>
      </w:r>
      <w:r>
        <w:t xml:space="preserve">Predlagatelj je ovome sudu </w:t>
      </w:r>
      <w:r w:rsidR="000858BB">
        <w:t>3. ožujka</w:t>
      </w:r>
      <w:r>
        <w:t xml:space="preserve"> 2016. podnio prijedlog za otvaranje stečajnog postupka nad trgovačkim društvom</w:t>
      </w:r>
      <w:r w:rsidR="000858BB">
        <w:t xml:space="preserve"> More </w:t>
      </w:r>
      <w:proofErr w:type="spellStart"/>
      <w:r w:rsidR="000858BB">
        <w:t>Media</w:t>
      </w:r>
      <w:proofErr w:type="spellEnd"/>
      <w:r w:rsidR="000858BB">
        <w:t xml:space="preserve"> d.o.o. iz Preloga</w:t>
      </w:r>
      <w:r>
        <w:t>, u kojem je</w:t>
      </w:r>
      <w:r w:rsidR="00ED1DC4">
        <w:t xml:space="preserve"> naveo da predlagatelj kao vjerovnik ima tražbinu prema dužniku u</w:t>
      </w:r>
      <w:r w:rsidR="000711E0">
        <w:t xml:space="preserve"> iznosu od 46.510,40 kuna, a sud je uvidom u podatke Ministarstva financija, Porezne uprave od 19. veljače 2016. utvrdio da dužnik ima u vlasništvu nekretnine navedene u predmetnim podacima.</w:t>
      </w:r>
      <w:r w:rsidR="00ED1DC4">
        <w:t xml:space="preserve"> </w:t>
      </w:r>
    </w:p>
    <w:p w:rsidRDefault="0030197F" w:rsidP="0030197F" w:rsidR="00791C1E">
      <w:pPr>
        <w:jc w:val="both"/>
      </w:pPr>
      <w:r>
        <w:rPr>
          <w:b/>
        </w:rPr>
        <w:tab/>
      </w:r>
      <w:r>
        <w:t>Radi navedenog sud je rješe</w:t>
      </w:r>
      <w:r w:rsidR="00791C1E">
        <w:t>njem poslovni broj 6 St-831/16-2</w:t>
      </w:r>
      <w:r>
        <w:t xml:space="preserve"> od 1</w:t>
      </w:r>
      <w:r w:rsidR="00791C1E">
        <w:t>0. listopada</w:t>
      </w:r>
      <w:r>
        <w:t xml:space="preserve"> 2016. pokrenuo prethodni postupak, te ujedno odredio ročište radi očitovanja o prijedlogu za otvaranje stečajnog postupka za </w:t>
      </w:r>
      <w:r w:rsidR="00791C1E">
        <w:t>7. veljače</w:t>
      </w:r>
      <w:r>
        <w:t xml:space="preserve"> 201</w:t>
      </w:r>
      <w:r w:rsidR="00791C1E">
        <w:t>7</w:t>
      </w:r>
      <w:r>
        <w:t>., a na kojem je ročištu direktor društva dužnika</w:t>
      </w:r>
      <w:r w:rsidR="00791C1E">
        <w:t xml:space="preserve"> Daniel </w:t>
      </w:r>
      <w:proofErr w:type="spellStart"/>
      <w:r w:rsidR="00791C1E">
        <w:t>Lieser</w:t>
      </w:r>
      <w:proofErr w:type="spellEnd"/>
      <w:r>
        <w:t xml:space="preserve"> naveo da </w:t>
      </w:r>
      <w:r w:rsidR="00791C1E">
        <w:t>predlaže dodjelu privremenog roka kako bi provjerio</w:t>
      </w:r>
      <w:r w:rsidR="002139C1">
        <w:t xml:space="preserve"> strukturu predmetnog dugovanja, te radi podmirenja istog.</w:t>
      </w:r>
    </w:p>
    <w:p w:rsidRDefault="0030197F" w:rsidP="0030197F" w:rsidR="002139C1">
      <w:pPr>
        <w:jc w:val="both"/>
      </w:pPr>
      <w:r>
        <w:tab/>
        <w:t>Sud je udovoljio navedenom prijedlogu društva dužnika, te je  nov</w:t>
      </w:r>
      <w:r w:rsidR="002139C1">
        <w:t>o ročište odredio za 5. travnja 2017</w:t>
      </w:r>
      <w:r>
        <w:t>.,</w:t>
      </w:r>
      <w:r w:rsidR="002139C1">
        <w:t xml:space="preserve"> a na koje nije pristupio dužnik, već je zamolio dodjelu dodatnog roka od 30 dana iz razloga što isti još nije zaprimio svu zatraženu dokumentaciju od strane Financijske agencije, pa je sud i navedeno ročište odgodio, a novo odredio za 15. svibnja 2017. na kojem je direktor društva dužnika naveo da je u međuvremenu uplatio na račun dužnika iznos od </w:t>
      </w:r>
      <w:r w:rsidR="002139C1">
        <w:lastRenderedPageBreak/>
        <w:t>25.000,00 kuna radi podmirenja predmetnog dugovanja</w:t>
      </w:r>
      <w:r w:rsidR="00756704">
        <w:t>, pa je stoga sud od Financijske agencije zatražio podatak o stanju na žiro-računu društva dužnika, odnosno, o činjenici da li dužnik u redoslijedu osnova za plaćanje i nadalje ima evidentirane neizvršene os</w:t>
      </w:r>
      <w:r w:rsidR="00BA6E4A">
        <w:t>nove za plaćanje. Ujedno je sud rješenjem poslovni broj 6 St-831/16-1</w:t>
      </w:r>
      <w:r w:rsidR="00FC7E46">
        <w:t>5 od 6. lipnja 2017. ukinuo</w:t>
      </w:r>
      <w:r w:rsidR="00BA6E4A">
        <w:t xml:space="preserve"> točku IV izreke rješenja ovoga suda poslovni broj 6 St-831/16-2 od 10. listopada 2016.</w:t>
      </w:r>
      <w:r w:rsidR="00977002">
        <w:t xml:space="preserve">, kako bi Financijska agencija mogla provesti ovrhu, odnosno, prijenos novčanih sredstava koje je uplatio dužnik </w:t>
      </w:r>
      <w:r w:rsidR="000A17A4">
        <w:t>na račun onih vjerovnika koji su u redoslijedu za naplatu prema očevidniku koji vodi Financijska agencija.</w:t>
      </w:r>
      <w:r w:rsidR="00786E9F">
        <w:t xml:space="preserve"> Također, na zahtjev suda Financijska agencija je 24. rujna 2018. dostavila u spis podnesak u kojem je izvijestila sud da trgovačko društvo More </w:t>
      </w:r>
      <w:proofErr w:type="spellStart"/>
      <w:r w:rsidR="00786E9F">
        <w:t>Media</w:t>
      </w:r>
      <w:proofErr w:type="spellEnd"/>
      <w:r w:rsidR="00786E9F">
        <w:t xml:space="preserve"> d.o.o. iz Preloga nema evidentiranih neizvršenih osnova za plaćanje.</w:t>
      </w:r>
    </w:p>
    <w:p w:rsidRDefault="0030197F" w:rsidP="0030197F" w:rsidR="0030197F">
      <w:pPr>
        <w:jc w:val="both"/>
      </w:pPr>
      <w:r>
        <w:tab/>
        <w:t>Odredbom čl. 5. st. 1. i st. 2. Stečajnog zakona (Narodne novine br. 71/15. i 104/17., dalje : SZ-a) propisano je da se stečajni postupak može otvoriti ako sud utvrdi postojanje stečajnog razloga, a da su stečajni razlozi nesposobnost za plaćanje i prezaduženost. Odredbom čl. 6. st. 1. i st. 2. OZ-a propisano je da nesposobnost za plaćanje postoji ako dužnik ne može trajnije ispunjavati svoje dospjele novčane obveze. Okolnost da je dužnik namirio ili da može namiriti u cijelosti ili djelomično tražbine nekih vjerovnika ne znači da je sposoban za plaćanje. Smatrat će se da je dužnik nesposoban za plaćanje : -ako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računa, -ako nije isplatio tri uzastopne plaće koje radniku pripadaju prema ugovoru o radu, pravilniku o radu, kolektivnom ugovoru ili posebnom propisu, odnosno, prema drugom aktu kojim se uređuju obveze poslodavca prema radniku.</w:t>
      </w:r>
    </w:p>
    <w:p w:rsidRDefault="0030197F" w:rsidP="0030197F" w:rsidR="0030197F">
      <w:pPr>
        <w:jc w:val="both"/>
      </w:pPr>
      <w:r>
        <w:tab/>
        <w:t xml:space="preserve">Budući da je sud, kako je iznijeto, uvidom u </w:t>
      </w:r>
      <w:r w:rsidR="00B86614">
        <w:t xml:space="preserve">dopis </w:t>
      </w:r>
      <w:r>
        <w:t xml:space="preserve">Financijske agencije o blokadi računa i novčanih sredstava </w:t>
      </w:r>
      <w:proofErr w:type="spellStart"/>
      <w:r>
        <w:t>ovršenika</w:t>
      </w:r>
      <w:proofErr w:type="spellEnd"/>
      <w:r>
        <w:t xml:space="preserve"> od </w:t>
      </w:r>
      <w:r w:rsidR="00B86614">
        <w:t>24. rujna 2018. (list 50</w:t>
      </w:r>
      <w:r>
        <w:t xml:space="preserve"> spisa) utvrdio da trgovačko društvo </w:t>
      </w:r>
      <w:r w:rsidR="00B86614">
        <w:t xml:space="preserve">More </w:t>
      </w:r>
      <w:proofErr w:type="spellStart"/>
      <w:r w:rsidR="00B86614">
        <w:t>Media</w:t>
      </w:r>
      <w:proofErr w:type="spellEnd"/>
      <w:r>
        <w:t xml:space="preserve"> d.o.o. iz </w:t>
      </w:r>
      <w:r w:rsidR="00B86614">
        <w:t>Preloga</w:t>
      </w:r>
      <w:r>
        <w:t xml:space="preserve"> u očevidniku redoslijeda osnova za plaćanje nema niti jednu neizvršenu osnovu za plaćanje u razdoblju dužem od 60 dana, to ne postoji stečajni razlog nesposobnost za plaćanje.</w:t>
      </w:r>
    </w:p>
    <w:p w:rsidRDefault="0030197F" w:rsidP="0030197F" w:rsidR="0030197F">
      <w:pPr>
        <w:jc w:val="both"/>
      </w:pPr>
      <w:r>
        <w:tab/>
        <w:t xml:space="preserve">Kako, zbog svega iznijetog ne postoje, u konkretnom slučaju, stečajni razlozi iz odredbe čl. 5. SZ-a, to je valjalo temeljem odredbe čl. 128. st. 6. SZ-a odbiti prijedlog predlagatelja za otvaranje stečajnog postupka nad trgovačkim društvom </w:t>
      </w:r>
      <w:r w:rsidR="00B86614">
        <w:t xml:space="preserve">More </w:t>
      </w:r>
      <w:proofErr w:type="spellStart"/>
      <w:r w:rsidR="00B86614">
        <w:t>Media</w:t>
      </w:r>
      <w:proofErr w:type="spellEnd"/>
      <w:r w:rsidR="00B86614">
        <w:t xml:space="preserve"> d.o.o. iz Preloga</w:t>
      </w:r>
      <w:r>
        <w:t>, te odlučiti kao u izreci ovog rješenja.</w:t>
      </w:r>
      <w:r>
        <w:rPr>
          <w:b/>
        </w:rPr>
        <w:tab/>
      </w:r>
      <w:r>
        <w:rPr>
          <w:b/>
        </w:rPr>
        <w:tab/>
      </w:r>
    </w:p>
    <w:p w:rsidRDefault="0030197F" w:rsidP="0030197F" w:rsidR="003019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0197F" w:rsidP="0030197F" w:rsidR="0030197F">
      <w:pPr>
        <w:jc w:val="center"/>
      </w:pPr>
      <w:r>
        <w:t xml:space="preserve">U Varaždinu  </w:t>
      </w:r>
      <w:r>
        <w:softHyphen/>
        <w:t>26. rujna 2018.</w:t>
      </w: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Hugo Wedemeyer, v. r.</w:t>
      </w: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  <w:r>
        <w:t xml:space="preserve">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30197F" w:rsidP="0030197F" w:rsidR="0030197F">
      <w:pPr>
        <w:jc w:val="both"/>
        <w:rPr>
          <w:b/>
          <w:u w:val="single"/>
        </w:rPr>
      </w:pPr>
    </w:p>
    <w:p w:rsidRDefault="0030197F" w:rsidP="0030197F" w:rsidR="0030197F">
      <w:pPr>
        <w:jc w:val="both"/>
      </w:pPr>
      <w:r>
        <w:t>Uputa  o pravnom  lijeku :</w:t>
      </w:r>
    </w:p>
    <w:p w:rsidRDefault="0030197F" w:rsidP="0030197F" w:rsidR="0030197F">
      <w:pPr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primjerka, a pravo na žalbu ima podnositelj prijedloga (čl. 128. st. 8. SZ-a).</w:t>
      </w:r>
    </w:p>
    <w:p w:rsidRDefault="0030197F" w:rsidP="0030197F" w:rsidR="0030197F">
      <w:pPr>
        <w:jc w:val="both"/>
      </w:pPr>
      <w:r>
        <w:lastRenderedPageBreak/>
        <w:t>DNA :</w:t>
      </w:r>
    </w:p>
    <w:p w:rsidRDefault="0030197F" w:rsidP="0030197F" w:rsidR="0030197F">
      <w:pPr>
        <w:jc w:val="both"/>
      </w:pPr>
    </w:p>
    <w:p w:rsidRDefault="0030197F" w:rsidP="00105651" w:rsidR="00105651">
      <w:pPr>
        <w:jc w:val="both"/>
      </w:pPr>
      <w:r>
        <w:t xml:space="preserve">Predlagatelj </w:t>
      </w:r>
      <w:r w:rsidR="00105651">
        <w:t>Republika Hrvatska, Ministarstvo financija, Porezna uprava, Područni</w:t>
      </w:r>
    </w:p>
    <w:p w:rsidRDefault="00105651" w:rsidP="00105651" w:rsidR="0030197F">
      <w:pPr>
        <w:jc w:val="both"/>
      </w:pPr>
      <w:r>
        <w:t>ured Sjeverna Hrvatska, koju zastupa Županijsko državno odvjetništvo u Varaždinu,</w:t>
      </w: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  <w:r>
        <w:t>Dužnik</w:t>
      </w:r>
      <w:r w:rsidR="00105651">
        <w:t xml:space="preserve"> MORE MEDIA d.o.o., iz Preloga, Jug II br. 10</w:t>
      </w:r>
      <w:r w:rsidR="00402CA1">
        <w:t>.</w:t>
      </w: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</w:p>
    <w:p w:rsidRDefault="0030197F" w:rsidP="0030197F" w:rsidR="0030197F">
      <w:pPr>
        <w:jc w:val="both"/>
      </w:pPr>
    </w:p>
    <w:p w:rsidRDefault="0030197F" w:rsidP="0030197F" w:rsidR="0030197F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0197F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F35" w:rsidP="00537B78" w:rsidR="00454F35">
      <w:r>
        <w:separator/>
      </w:r>
    </w:p>
  </w:endnote>
  <w:endnote w:id="0" w:type="continuationSeparator">
    <w:p w:rsidRDefault="00454F35" w:rsidP="00537B78" w:rsidR="00454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4921186"/>
      <w:docPartObj>
        <w:docPartGallery w:val="Page Numbers (Bottom of Page)"/>
        <w:docPartUnique/>
      </w:docPartObj>
    </w:sdtPr>
    <w:sdtEndPr/>
    <w:sdtContent>
      <w:p w:rsidRDefault="0030197F" w:rsidR="0030197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99D">
          <w:t>3</w:t>
        </w:r>
        <w:r>
          <w:fldChar w:fldCharType="end"/>
        </w:r>
      </w:p>
    </w:sdtContent>
  </w:sdt>
  <w:p w:rsidRDefault="0030197F" w:rsidR="003019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F35" w:rsidP="00537B78" w:rsidR="00454F35">
      <w:r>
        <w:separator/>
      </w:r>
    </w:p>
  </w:footnote>
  <w:footnote w:id="0" w:type="continuationSeparator">
    <w:p w:rsidRDefault="00454F35" w:rsidP="00537B78" w:rsidR="00454F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97F" w:rsidR="008333A9">
    <w:pPr>
      <w:pStyle w:val="Zaglavlje"/>
    </w:pPr>
    <w:r>
      <w:rPr>
        <w:rStyle w:val="PozadinaSvijetloCrvena"/>
        <w:shd w:fill="auto" w:color="auto" w:val="clear"/>
      </w:rPr>
      <w:t>Poslovni broj : 6 St-831/2016-22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1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8B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7A4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99D"/>
    <w:rsid w:val="00100E9B"/>
    <w:rsid w:val="00101BA5"/>
    <w:rsid w:val="00104558"/>
    <w:rsid w:val="0010469C"/>
    <w:rsid w:val="001048D4"/>
    <w:rsid w:val="00105651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63E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9C1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97F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CA1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F35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1D6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6704"/>
    <w:rsid w:val="007619A8"/>
    <w:rsid w:val="0076374A"/>
    <w:rsid w:val="007648FB"/>
    <w:rsid w:val="007670C7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E9F"/>
    <w:rsid w:val="00787A82"/>
    <w:rsid w:val="00787AEC"/>
    <w:rsid w:val="00787AFA"/>
    <w:rsid w:val="00787F45"/>
    <w:rsid w:val="0079043C"/>
    <w:rsid w:val="00790808"/>
    <w:rsid w:val="00791A9F"/>
    <w:rsid w:val="00791C1E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002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0A0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614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080"/>
    <w:rsid w:val="00BA6E4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22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4BD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D7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1DC4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3A2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E46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019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0197F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019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0197F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931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St-831/2016-22</izvorni_sadrzaj>
    <derivirana_varijabla naziv="DomainObject.Oznaka_1">St-831/2016-22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3.3.2016</izvorni_sadrzaj>
    <derivirana_varijabla naziv="DomainObject.Predmet.Opis_1">Prijedlog za otvaranje st. postupka 3.3.2016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MEDIA društvo s ograničenom odgovornošću za trgovinu i poslovne usluge</izvorni_sadrzaj>
    <derivirana_varijabla naziv="DomainObject.Predmet.ProtustrankaFormated_1">  MORE MEDIA društvo s ograničenom odgovornošću za trgovinu i poslovne usluge</derivirana_varijabla>
  </DomainObject.Predmet.ProtustrankaFormated>
  <DomainObject.Predmet.ProtustrankaFormatedOIB>
    <izvorni_sadrzaj>  MORE MEDIA društvo s ograničenom odgovornošću za trgovinu i poslovne usluge, OIB 34587212889</izvorni_sadrzaj>
    <derivirana_varijabla naziv="DomainObject.Predmet.ProtustrankaFormatedOIB_1">  MORE MEDIA društvo s ograničenom odgovornošću za trgovinu i poslovne usluge, OIB 34587212889</derivirana_varijabla>
  </DomainObject.Predmet.ProtustrankaFormatedOIB>
  <DomainObject.Predmet.ProtustrankaFormatedWithAdress>
    <izvorni_sadrzaj> MORE MEDIA društvo s ograničenom odgovornošću za trgovinu i poslovne usluge, Jug II 10, 40323 Prelog</izvorni_sadrzaj>
    <derivirana_varijabla naziv="DomainObject.Predmet.ProtustrankaFormatedWithAdress_1"> MORE MEDIA društvo s ograničenom odgovornošću za trgovinu i poslovne usluge, Jug II 10, 40323 Prelog</derivirana_varijabla>
  </DomainObject.Predmet.ProtustrankaFormatedWithAdress>
  <DomainObject.Predmet.ProtustrankaFormatedWithAdressOIB>
    <izvorni_sadrzaj> MORE MEDIA društvo s ograničenom odgovornošću za trgovinu i poslovne usluge, OIB 34587212889, Jug II 10, 40323 Prelog</izvorni_sadrzaj>
    <derivirana_varijabla naziv="DomainObject.Predmet.ProtustrankaFormatedWithAdressOIB_1"> MORE MEDIA društvo s ograničenom odgovornošću za trgovinu i poslovne usluge, OIB 34587212889, Jug II 10, 40323 Prelog</derivirana_varijabla>
  </DomainObject.Predmet.ProtustrankaFormatedWithAdressOIB>
  <DomainObject.Predmet.ProtustrankaWithAdress>
    <izvorni_sadrzaj>MORE MEDIA društvo s ograničenom odgovornošću za trgovinu i poslovne usluge Jug II 10, 40323 Prelog</izvorni_sadrzaj>
    <derivirana_varijabla naziv="DomainObject.Predmet.ProtustrankaWithAdress_1">MORE MEDIA društvo s ograničenom odgovornošću za trgovinu i poslovne usluge Jug II 10, 40323 Prelog</derivirana_varijabla>
  </DomainObject.Predmet.ProtustrankaWithAdress>
  <DomainObject.Predmet.ProtustrankaWithAdressOIB>
    <izvorni_sadrzaj>MORE MEDIA društvo s ograničenom odgovornošću za trgovinu i poslovne usluge, OIB 34587212889, Jug II 10, 40323 Prelog</izvorni_sadrzaj>
    <derivirana_varijabla naziv="DomainObject.Predmet.ProtustrankaWithAdressOIB_1">MORE MEDIA društvo s ograničenom odgovornošću za trgovinu i poslovne usluge, OIB 34587212889, Jug II 10, 40323 Prelog</derivirana_varijabla>
  </DomainObject.Predmet.ProtustrankaWithAdressOIB>
  <DomainObject.Predmet.ProtustrankaNazivFormated>
    <izvorni_sadrzaj>MORE MEDIA društvo s ograničenom odgovornošću za trgovinu i poslovne usluge</izvorni_sadrzaj>
    <derivirana_varijabla naziv="DomainObject.Predmet.ProtustrankaNazivFormated_1">MORE MEDIA društvo s ograničenom odgovornošću za trgovinu i poslovne usluge</derivirana_varijabla>
  </DomainObject.Predmet.ProtustrankaNazivFormated>
  <DomainObject.Predmet.ProtustrankaNazivFormatedOIB>
    <izvorni_sadrzaj>MORE MEDIA društvo s ograničenom odgovornošću za trgovinu i poslovne usluge, OIB 34587212889</izvorni_sadrzaj>
    <derivirana_varijabla naziv="DomainObject.Predmet.ProtustrankaNazivFormatedOIB_1">MORE MEDIA društvo s ograničenom odgovornošću za trgovinu i poslovne usluge, OIB 34587212889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 - Porezna uprava, Područni ured sjeverna Hrvatska zastupanog po punomoćniku Županijsko državno odvjetništvo u Varaždinu</izvorni_sadrzaj>
    <derivirana_varijabla naziv="DomainObject.Predmet.StrankaFormated_1">  RH Ministarstvo financija 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 - Porezna uprava, Područni ured sjeverna Hrvatska, OIB 18683136487 zastupanog po punomoćniku Županijsko državno odvjetništvo u Varaždinu</izvorni_sadrzaj>
    <derivirana_varijabla naziv="DomainObject.Predmet.StrankaFormatedOIB_1">  RH Ministarstvo financija 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 - Porezna uprava, Područni ured sjeverna Hrvatska Graberje 1,42000 Varaždin</izvorni_sadrzaj>
    <derivirana_varijabla naziv="DomainObject.Predmet.StrankaWithAdress_1">RH Ministarstvo financija  - Porezna uprava, Područni ured sjeverna Hrvatska Graberje 1,42000 Varaždin</derivirana_varijabla>
  </DomainObject.Predmet.StrankaWithAdress>
  <DomainObject.Predmet.StrankaWithAdressOIB>
    <izvorni_sadrzaj>RH Ministarstvo financija  - Porezna uprava, Područni ured sjeverna Hrvatska, OIB 18683136487, Graberje 1,42000 Varaždin</izvorni_sadrzaj>
    <derivirana_varijabla naziv="DomainObject.Predmet.StrankaWithAdressOIB_1">RH Ministarstvo financija  - Porezna uprava, Područni ured sjeverna Hrvatska, OIB 18683136487, Graberje 1,42000 Varaždin</derivirana_varijabla>
  </DomainObject.Predmet.StrankaWithAdressOIB>
  <DomainObject.Predmet.StrankaNazivFormated>
    <izvorni_sadrzaj>RH Ministarstvo financija  - Porezna uprava, Područni ured sjeverna Hrvatska</izvorni_sadrzaj>
    <derivirana_varijabla naziv="DomainObject.Predmet.StrankaNazivFormated_1">RH Ministarstvo financija  - Porezna uprava, Područni ured sjeverna Hrvatska</derivirana_varijabla>
  </DomainObject.Predmet.StrankaNazivFormated>
  <DomainObject.Predmet.StrankaNazivFormatedOIB>
    <izvorni_sadrzaj>RH Ministarstvo financija  - Porezna uprava, Područni ured sjeverna Hrvatska, OIB 18683136487</izvorni_sadrzaj>
    <derivirana_varijabla naziv="DomainObject.Predmet.StrankaNazivFormatedOIB_1">RH Ministarstvo financija 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4651040.00</izvorni_sadrzaj>
    <derivirana_varijabla naziv="DomainObject.Predmet.TrenutnaVrijednost_1">4651040.00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 - Porezna uprava, Područni ured sjeverna Hrvatska zastupanog po punomoćniku Županijsko državno odvjetništvo u Varaždinu</item>
    </izvorni_sadrzaj>
    <derivirana_varijabla naziv="DomainObject.Predmet.StrankaListFormated_1">
      <item>RH Ministarstvo financija 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 - Porezna uprava, Područni ured sjeverna Hrvatska</item>
    </izvorni_sadrzaj>
    <derivirana_varijabla naziv="DomainObject.Predmet.StrankaListNazivFormated_1">
      <item>RH Ministarstvo financija  - Porezna uprava, Područni ured sjeverna Hrvatska</item>
    </derivirana_varijabla>
  </DomainObject.Predmet.StrankaListNazivFormated>
  <DomainObject.Predmet.StrankaListNazivFormatedOIB>
    <izvorni_sadrzaj>
      <item>RH Ministarstvo financija  - Porezna uprava, Područni ured sjeverna Hrvatska, OIB 18683136487</item>
    </izvorni_sadrzaj>
    <derivirana_varijabla naziv="DomainObject.Predmet.StrankaListNazivFormatedOIB_1">
      <item>RH Ministarstvo financija  - Porezna uprava, Područni ured sjeverna Hrvatska, OIB 18683136487</item>
    </derivirana_varijabla>
  </DomainObject.Predmet.StrankaListNazivFormatedOIB>
  <DomainObject.Predmet.ProtuStrankaListFormated>
    <izvorni_sadrzaj>
      <item>MORE MEDIA društvo s ograničenom odgovornošću za trgovinu i poslovne usluge</item>
    </izvorni_sadrzaj>
    <derivirana_varijabla naziv="DomainObject.Predmet.ProtuStrankaListFormated_1">
      <item>MORE MEDIA društvo s ograničenom odgovornošću za trgovinu i poslovne usluge</item>
    </derivirana_varijabla>
  </DomainObject.Predmet.ProtuStrankaListFormated>
  <DomainObject.Predmet.ProtuStrankaListFormatedOIB>
    <izvorni_sadrzaj>
      <item>MORE MEDIA društvo s ograničenom odgovornošću za trgovinu i poslovne usluge, OIB 34587212889</item>
    </izvorni_sadrzaj>
    <derivirana_varijabla naziv="DomainObject.Predmet.ProtuStrankaListFormatedOIB_1">
      <item>MORE MEDIA društvo s ograničenom odgovornošću za trgovinu i poslovne usluge, OIB 34587212889</item>
    </derivirana_varijabla>
  </DomainObject.Predmet.ProtuStrankaListFormatedOIB>
  <DomainObject.Predmet.ProtuStrankaListFormatedWithAdress>
    <izvorni_sadrzaj>
      <item>MORE MEDIA društvo s ograničenom odgovornošću za trgovinu i poslovne usluge, Jug II 10, 40323 Prelog</item>
    </izvorni_sadrzaj>
    <derivirana_varijabla naziv="DomainObject.Predmet.ProtuStrankaListFormatedWithAdress_1">
      <item>MORE MEDIA društvo s ograničenom odgovornošću za trgovinu i poslovne usluge, Jug II 10, 40323 Prelog</item>
    </derivirana_varijabla>
  </DomainObject.Predmet.ProtuStrankaListFormatedWithAdress>
  <DomainObject.Predmet.ProtuStrankaListFormatedWithAdressOIB>
    <izvorni_sadrzaj>
      <item>MORE MEDIA društvo s ograničenom odgovornošću za trgovinu i poslovne usluge, OIB 34587212889, Jug II 10, 40323 Prelog</item>
    </izvorni_sadrzaj>
    <derivirana_varijabla naziv="DomainObject.Predmet.ProtuStrankaListFormatedWithAdressOIB_1">
      <item>MORE MEDIA društvo s ograničenom odgovornošću za trgovinu i poslovne usluge, OIB 34587212889, Jug II 10, 40323 Prelog</item>
    </derivirana_varijabla>
  </DomainObject.Predmet.ProtuStrankaListFormatedWithAdressOIB>
  <DomainObject.Predmet.ProtuStrankaListNazivFormated>
    <izvorni_sadrzaj>
      <item>MORE MEDIA društvo s ograničenom odgovornošću za trgovinu i poslovne usluge</item>
    </izvorni_sadrzaj>
    <derivirana_varijabla naziv="DomainObject.Predmet.ProtuStrankaListNazivFormated_1">
      <item>MORE MEDIA društvo s ograničenom odgovornošću za trgovinu i poslovne usluge</item>
    </derivirana_varijabla>
  </DomainObject.Predmet.ProtuStrankaListNazivFormated>
  <DomainObject.Predmet.ProtuStrankaListNazivFormatedOIB>
    <izvorni_sadrzaj>
      <item>MORE MEDIA društvo s ograničenom odgovornošću za trgovinu i poslovne usluge, OIB 34587212889</item>
    </izvorni_sadrzaj>
    <derivirana_varijabla naziv="DomainObject.Predmet.ProtuStrankaListNazivFormatedOIB_1">
      <item>MORE MEDIA društvo s ograničenom odgovornošću za trgovinu i poslovne usluge, OIB 34587212889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 - Porezna uprava, Područni ured sjeverna Hrvatska</item>
      <item>Daniel Lieser</item>
      <item>Lovkov Boban</item>
      <item>Tomo Božić, zamjenik ŽDO</item>
      <item>Financijska agencija</item>
    </izvorni_sadrzaj>
    <derivirana_varijabla naziv="DomainObject.Predmet.OstaliListFormated_1">
      <item>Županijsko državno odvjetništvo u Varaždinu punomoćnik sudionika u postupku RH Ministarstvo financija  - Porezna uprava, Područni ured sjeverna Hrvatska</item>
      <item>Daniel Lieser</item>
      <item>Lovkov Boban</item>
      <item>Tomo Božić, zamjenik ŽDO</item>
      <item>Financijska agencija</item>
    </derivirana_varijabla>
  </DomainObject.Predmet.OstaliListFormated>
  <DomainObject.Predmet.OstaliListFormatedOIB>
    <izvorni_sadrzaj>
      <item>Županijsko državno odvjetništvo u Varaždinu punomoćnik sudionika u postupku RH Ministarstvo financija  - Porezna uprava, Područni ured sjeverna Hrvatska</item>
      <item>Daniel Lieser, OIB 75140040838</item>
      <item>Lovkov Boban</item>
      <item>Tomo Božić, zamjenik ŽDO</item>
      <item>Financijska agencija, OIB 85821130368</item>
    </izvorni_sadrzaj>
    <derivirana_varijabla naziv="DomainObject.Predmet.OstaliListFormatedOIB_1">
      <item>Županijsko državno odvjetništvo u Varaždinu punomoćnik sudionika u postupku RH Ministarstvo financija  - Porezna uprava, Područni ured sjeverna Hrvatska</item>
      <item>Daniel Lieser, OIB 75140040838</item>
      <item>Lovkov Boban</item>
      <item>Tomo Božić, zamjenik ŽDO</item>
      <item>Financijska agencija, OIB 85821130368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 - Porezna uprava, Područni ured sjeverna Hrvatska</item>
      <item>Daniel Lieser, Hauptstrasse 34, 77652 Offenburg</item>
      <item>Lovkov Boban</item>
      <item>Tomo Božić, zamjenik ŽDO</item>
      <item>Financijska agencija, Ulica grada Vukovara 70, 10000 Zagreb</item>
    </izvorni_sadrzaj>
    <derivirana_varijabla naziv="DomainObject.Predmet.OstaliListFormatedWithAdress_1">
      <item>Županijsko državno odvjetništvo u Varaždinu punomoćnik sudionika u postupku RH Ministarstvo financija  - Porezna uprava, Područni ured sjeverna Hrvatska</item>
      <item>Daniel Lieser, Hauptstrasse 34, 77652 Offenburg</item>
      <item>Lovkov Boban</item>
      <item>Tomo Božić, zamjenik ŽDO</item>
      <item>Financijska agencija, Ulica grada Vukovara 70,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 - Porezna uprava, Područni ured sjeverna Hrvatska</item>
      <item>Daniel Lieser, OIB 75140040838, Hauptstrasse 34, 77652 Offenburg</item>
      <item>Lovkov Boban</item>
      <item>Tomo Božić, zamjenik ŽDO</item>
      <item>Financijska agencija, OIB 85821130368, Ulica grada Vukovara 70, 10000 Zagreb</item>
    </izvorni_sadrzaj>
    <derivirana_varijabla naziv="DomainObject.Predmet.OstaliListFormatedWithAdressOIB_1">
      <item>Županijsko državno odvjetništvo u Varaždinu punomoćnik sudionika u postupku RH Ministarstvo financija  - Porezna uprava, Područni ured sjeverna Hrvatska</item>
      <item>Daniel Lieser, OIB 75140040838, Hauptstrasse 34, 77652 Offenburg</item>
      <item>Lovkov Boban</item>
      <item>Tomo Božić, zamjenik ŽDO</item>
      <item>Financijska agencija, OIB 85821130368, Ulica grada Vukovara 70, 10000 Zagreb</item>
    </derivirana_varijabla>
  </DomainObject.Predmet.OstaliListFormatedWithAdressOIB>
  <DomainObject.Predmet.OstaliListNazivFormated>
    <izvorni_sadrzaj>
      <item>Županijsko državno odvjetništvo u Varaždinu</item>
      <item>Daniel Lieser</item>
      <item>Lovkov Boban</item>
      <item>Tomo Božić, zamjenik ŽDO</item>
      <item>Financijska agencija</item>
    </izvorni_sadrzaj>
    <derivirana_varijabla naziv="DomainObject.Predmet.OstaliListNazivFormated_1">
      <item>Županijsko državno odvjetništvo u Varaždinu</item>
      <item>Daniel Lieser</item>
      <item>Lovkov Boban</item>
      <item>Tomo Božić, zamjenik ŽDO</item>
      <item>Financijska agencija</item>
    </derivirana_varijabla>
  </DomainObject.Predmet.OstaliListNazivFormated>
  <DomainObject.Predmet.OstaliListNazivFormatedOIB>
    <izvorni_sadrzaj>
      <item>Županijsko državno odvjetništvo u Varaždinu</item>
      <item>Daniel Lieser, OIB 75140040838</item>
      <item>Lovkov Boban</item>
      <item>Tomo Božić, zamjenik ŽDO</item>
      <item>Financijska agencija, OIB 85821130368</item>
    </izvorni_sadrzaj>
    <derivirana_varijabla naziv="DomainObject.Predmet.OstaliListNazivFormatedOIB_1">
      <item>Županijsko državno odvjetništvo u Varaždinu</item>
      <item>Daniel Lieser, OIB 75140040838</item>
      <item>Lovkov Boban</item>
      <item>Tomo Božić, zamjenik ŽDO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St-831/2016-22</izvorni_sadrzaj>
    <derivirana_varijabla naziv="DomainObject.PoslovniBrojDokumenta_1">St-831/2016-22</derivirana_varijabla>
  </DomainObject.PoslovniBrojDokumenta>
  <DomainObject.Predmet.StrankaIDrugi>
    <izvorni_sadrzaj>RH Ministarstvo financija  - Porezna uprava, Područni ured sjeverna Hrvatska</izvorni_sadrzaj>
    <derivirana_varijabla naziv="DomainObject.Predmet.StrankaIDrugi_1">RH Ministarstvo financija  - Porezna uprava, Područni ured sjeverna Hrvatska</derivirana_varijabla>
  </DomainObject.Predmet.StrankaIDrugi>
  <DomainObject.Predmet.ProtustrankaIDrugi>
    <izvorni_sadrzaj>MORE MEDIA društvo s ograničenom odgovornošću za trgovinu i poslovne usluge</izvorni_sadrzaj>
    <derivirana_varijabla naziv="DomainObject.Predmet.ProtustrankaIDrugi_1">MORE MEDIA društvo s ograničenom odgovornošću za trgovinu i poslovne usluge</derivirana_varijabla>
  </DomainObject.Predmet.ProtustrankaIDrugi>
  <DomainObject.Predmet.StrankaIDrugiAdressOIB>
    <izvorni_sadrzaj>RH Ministarstvo financija  - Porezna uprava, Područni ured sjeverna Hrvatska, OIB 18683136487, Graberje 1, 42000 Varaždin</izvorni_sadrzaj>
    <derivirana_varijabla naziv="DomainObject.Predmet.StrankaIDrugiAdressOIB_1">RH Ministarstvo financija  - Porezna uprava, Područni ured sjeverna Hrvatska, OIB 18683136487, Graberje 1, 42000 Varaždin</derivirana_varijabla>
  </DomainObject.Predmet.StrankaIDrugiAdressOIB>
  <DomainObject.Predmet.ProtustrankaIDrugiAdressOIB>
    <izvorni_sadrzaj>MORE MEDIA društvo s ograničenom odgovornošću za trgovinu i poslovne usluge, OIB 34587212889, Jug II 10, 40323 Prelog</izvorni_sadrzaj>
    <derivirana_varijabla naziv="DomainObject.Predmet.ProtustrankaIDrugiAdressOIB_1">MORE MEDIA društvo s ograničenom odgovornošću za trgovinu i poslovne usluge, OIB 34587212889,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MEDIA društvo s ograničenom odgovornošću za trgovinu i poslovne usluge</item>
      <item>Županijsko državno odvjetništvo u Varaždinu</item>
      <item>RH Ministarstvo financija  - Porezna uprava, Područni ured sjeverna Hrvatska</item>
      <item>Daniel Lieser</item>
      <item>Lovkov Boban</item>
      <item>Tomo Božić, zamjenik ŽDO</item>
      <item>Financijska agencija</item>
    </izvorni_sadrzaj>
    <derivirana_varijabla naziv="DomainObject.Predmet.SudioniciListNaziv_1">
      <item>MORE MEDIA društvo s ograničenom odgovornošću za trgovinu i poslovne usluge</item>
      <item>Županijsko državno odvjetništvo u Varaždinu</item>
      <item>RH Ministarstvo financija  - Porezna uprava, Područni ured sjeverna Hrvatska</item>
      <item>Daniel Lieser</item>
      <item>Lovkov Boban</item>
      <item>Tomo Božić, zamjenik ŽDO</item>
      <item>Financijska agencija</item>
    </derivirana_varijabla>
  </DomainObject.Predmet.SudioniciListNaziv>
  <DomainObject.Predmet.SudioniciListAdressOIB>
    <izvorni_sadrzaj>
      <item>MORE MEDIA društvo s ograničenom odgovornošću za trgovinu i poslovne usluge, OIB 34587212889, Jug II 10,40323 Prelog</item>
      <item>Županijsko državno odvjetništvo u Varaždinu</item>
      <item>RH Ministarstvo financija  - Porezna uprava, Područni ured sjeverna Hrvatska, OIB 18683136487, Graberje 1,42000 Varaždin</item>
      <item>Daniel Lieser, OIB 75140040838, Hauptstrasse 34,77652 Offenburg</item>
      <item>Lovkov Boban</item>
      <item>Tomo Božić, zamjenik ŽDO</item>
      <item>Financijska agencija, OIB 85821130368, Ulica grada Vukovara 70,10000 Zagreb</item>
    </izvorni_sadrzaj>
    <derivirana_varijabla naziv="DomainObject.Predmet.SudioniciListAdressOIB_1">
      <item>MORE MEDIA društvo s ograničenom odgovornošću za trgovinu i poslovne usluge, OIB 34587212889, Jug II 10,40323 Prelog</item>
      <item>Županijsko državno odvjetništvo u Varaždinu</item>
      <item>RH Ministarstvo financija  - Porezna uprava, Područni ured sjeverna Hrvatska, OIB 18683136487, Graberje 1,42000 Varaždin</item>
      <item>Daniel Lieser, OIB 75140040838, Hauptstrasse 34,77652 Offenburg</item>
      <item>Lovkov Boban</item>
      <item>Tomo Božić, zamjenik ŽDO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93E98-704F-4EC3-947C-F638BB186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841</properties:Words>
  <properties:Characters>4501</properties:Characters>
  <properties:Lines>106</properties:Lines>
  <properties:Paragraphs>26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2018-09-26T12:12:00Z</cp:lastPrinted>
  <dcterms:modified xmlns:xsi="http://www.w3.org/2001/XMLSchema-instance" xsi:type="dcterms:W3CDTF">2018-09-26T12:12:00Z</dcterms:modified>
  <cp:revision>31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St-831/2016-22 / Odluka - Rješenje - odbijen zahtjev/prijedlog (odluka_St-831_2016-22.docx)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