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b517" w14:paraId="4adb517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4FF9">
        <w:t>2</w:t>
      </w:r>
      <w:r w:rsidR="00D861DC">
        <w:t>786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D861DC" w:rsidRPr="00D861DC">
        <w:rPr>
          <w:lang w:val="hr-HR"/>
        </w:rPr>
        <w:t>ŠORGO COMMERC, društvo s ograničenom odgovornošću za preradu i ugradbu kamena i trgovinu</w:t>
      </w:r>
      <w:r w:rsidR="00AC2B56">
        <w:rPr>
          <w:lang w:val="hr-HR"/>
        </w:rPr>
        <w:t>,</w:t>
      </w:r>
      <w:r w:rsidR="00D861DC">
        <w:rPr>
          <w:lang w:val="hr-HR"/>
        </w:rPr>
        <w:t xml:space="preserve">Split, Put Duilova 10,OIB: </w:t>
      </w:r>
      <w:r w:rsidR="00D861DC" w:rsidRPr="00D861DC">
        <w:rPr>
          <w:lang w:val="hr-HR"/>
        </w:rPr>
        <w:t>74177191366</w:t>
      </w:r>
      <w:r w:rsidR="00D861DC">
        <w:rPr>
          <w:lang w:val="hr-HR"/>
        </w:rPr>
        <w:t xml:space="preserve">, </w:t>
      </w:r>
      <w:r w:rsidR="00AC2B56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D861DC">
        <w:rPr>
          <w:lang w:val="hr-HR"/>
        </w:rPr>
        <w:t xml:space="preserve"> </w:t>
      </w:r>
      <w:r w:rsidR="00D861DC" w:rsidRPr="00D861DC">
        <w:rPr>
          <w:lang w:val="hr-HR"/>
        </w:rPr>
        <w:t>ŠORGO COMMERC, društvo s ograničenom odgovornošću za preradu i ugradbu kamena i trgovinu</w:t>
      </w:r>
      <w:r w:rsidR="00D861DC">
        <w:rPr>
          <w:lang w:val="hr-HR"/>
        </w:rPr>
        <w:t xml:space="preserve">,Split, Put Duilova 10,OIB: </w:t>
      </w:r>
      <w:r w:rsidR="00D861DC" w:rsidRPr="00D861DC">
        <w:rPr>
          <w:lang w:val="hr-HR"/>
        </w:rPr>
        <w:t>74177191366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D861DC">
        <w:rPr>
          <w:lang w:val="hr-HR"/>
        </w:rPr>
        <w:t>3</w:t>
      </w:r>
      <w:r w:rsidR="0005765D">
        <w:rPr>
          <w:lang w:val="hr-HR"/>
        </w:rPr>
        <w:t>,</w:t>
      </w:r>
      <w:r w:rsidR="00AC2B56">
        <w:rPr>
          <w:lang w:val="hr-HR"/>
        </w:rPr>
        <w:t>5</w:t>
      </w:r>
      <w:r w:rsidR="00D861DC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D861DC">
        <w:t xml:space="preserve">Dinka Trumbić dipl.ekonomist  iz Splita, Lovretska 10 ., OIB: </w:t>
      </w:r>
      <w:r w:rsidR="00D861DC">
        <w:rPr>
          <w:rFonts w:eastAsiaTheme="minorHAnsi"/>
        </w:rPr>
        <w:t>43468134790.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D861DC">
        <w:rPr>
          <w:lang w:val="hr-HR"/>
        </w:rPr>
        <w:t xml:space="preserve"> </w:t>
      </w:r>
      <w:r w:rsidR="00D861DC" w:rsidRPr="00D861DC">
        <w:rPr>
          <w:lang w:val="hr-HR"/>
        </w:rPr>
        <w:t>ŠORGO COMMERC, društvo s ograničenom odgovornošću za preradu i ugradbu kamena i trgovinu</w:t>
      </w:r>
      <w:r w:rsidR="00D861DC">
        <w:rPr>
          <w:lang w:val="hr-HR"/>
        </w:rPr>
        <w:t xml:space="preserve">,Split, Put Duilova 10,OIB: </w:t>
      </w:r>
      <w:r w:rsidR="00D861DC" w:rsidRPr="00D861DC">
        <w:rPr>
          <w:lang w:val="hr-HR"/>
        </w:rPr>
        <w:t>74177191366</w:t>
      </w:r>
      <w:r w:rsidR="00AC2B56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E4FF9">
        <w:rPr>
          <w:lang w:val="hr-HR"/>
        </w:rPr>
        <w:t>1</w:t>
      </w:r>
      <w:r w:rsidR="00D861DC">
        <w:rPr>
          <w:lang w:val="hr-HR"/>
        </w:rPr>
        <w:t>7</w:t>
      </w:r>
      <w:r w:rsidR="003E4FF9">
        <w:rPr>
          <w:lang w:val="hr-HR"/>
        </w:rPr>
        <w:t>.12.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D861DC">
        <w:rPr>
          <w:lang w:val="hr-HR"/>
        </w:rPr>
        <w:t xml:space="preserve"> </w:t>
      </w:r>
      <w:r w:rsidR="00D861DC" w:rsidRPr="00D861DC">
        <w:rPr>
          <w:lang w:val="hr-HR"/>
        </w:rPr>
        <w:t>ŠORGO COMMERC, društvo s ograničenom odgovornošću za preradu i ugradbu kamena i trgovinu</w:t>
      </w:r>
      <w:r w:rsidR="00D861DC">
        <w:rPr>
          <w:lang w:val="hr-HR"/>
        </w:rPr>
        <w:t xml:space="preserve">,Split, Put Duilova 10,OIB: </w:t>
      </w:r>
      <w:r w:rsidR="00D861DC" w:rsidRPr="00D861DC">
        <w:rPr>
          <w:lang w:val="hr-HR"/>
        </w:rPr>
        <w:t>74177191366</w:t>
      </w:r>
      <w:r w:rsidR="00AC2B56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D861DC">
        <w:rPr>
          <w:lang w:val="hr-HR"/>
        </w:rPr>
        <w:t>474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D861DC">
        <w:rPr>
          <w:lang w:val="hr-HR"/>
        </w:rPr>
        <w:t>146.307,85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D861DC" w:rsidR="00484591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E4FF9">
        <w:rPr>
          <w:b/>
          <w:lang w:val="hr-HR"/>
        </w:rPr>
        <w:t>2</w:t>
      </w:r>
      <w:r w:rsidR="00D861DC">
        <w:rPr>
          <w:b/>
          <w:lang w:val="hr-HR"/>
        </w:rPr>
        <w:t>786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 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09301D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0CA1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30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0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0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0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930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0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0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0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St-2786/2015</izvorni_sadrzaj>
    <derivirana_varijabla naziv="DomainObject.Predmet.OznakaBroj_1">St-2786/2015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ŠORGO COMMERC, društvo s ograničenom odgovornošću za preradu i ugradbu kamena i trgovinu</izvorni_sadrzaj>
    <derivirana_varijabla naziv="DomainObject.Predmet.ProtustrankaFormated_1">  ŠORGO COMMERC, društvo s ograničenom odgovornošću za preradu i ugradbu kamena i trgovinu</derivirana_varijabla>
  </DomainObject.Predmet.ProtustrankaFormated>
  <DomainObject.Predmet.ProtustrankaFormatedOIB>
    <izvorni_sadrzaj>  ŠORGO COMMERC, društvo s ograničenom odgovornošću za preradu i ugradbu kamena i trgovinu, OIB 74177191366</izvorni_sadrzaj>
    <derivirana_varijabla naziv="DomainObject.Predmet.ProtustrankaFormatedOIB_1">  ŠORGO COMMERC, društvo s ograničenom odgovornošću za preradu i ugradbu kamena i trgovinu, OIB 74177191366</derivirana_varijabla>
  </DomainObject.Predmet.ProtustrankaFormatedOIB>
  <DomainObject.Predmet.ProtustrankaFormatedWithAdress>
    <izvorni_sadrzaj> ŠORGO COMMERC, društvo s ograničenom odgovornošću za preradu i ugradbu kamena i trgovinu, Put Duilova 10, 21000 Split</izvorni_sadrzaj>
    <derivirana_varijabla naziv="DomainObject.Predmet.ProtustrankaFormatedWithAdress_1"> ŠORGO COMMERC, društvo s ograničenom odgovornošću za preradu i ugradbu kamena i trgovinu, Put Duilova 10, 21000 Split</derivirana_varijabla>
  </DomainObject.Predmet.ProtustrankaFormatedWithAdress>
  <DomainObject.Predmet.ProtustrankaFormatedWithAdressOIB>
    <izvorni_sadrzaj> ŠORGO COMMERC, društvo s ograničenom odgovornošću za preradu i ugradbu kamena i trgovinu, OIB 74177191366, Put Duilova 10, 21000 Split</izvorni_sadrzaj>
    <derivirana_varijabla naziv="DomainObject.Predmet.ProtustrankaFormatedWithAdressOIB_1"> ŠORGO COMMERC, društvo s ograničenom odgovornošću za preradu i ugradbu kamena i trgovinu, OIB 74177191366, Put Duilova 10, 21000 Split</derivirana_varijabla>
  </DomainObject.Predmet.ProtustrankaFormatedWithAdressOIB>
  <DomainObject.Predmet.ProtustrankaWithAdress>
    <izvorni_sadrzaj>ŠORGO COMMERC, društvo s ograničenom odgovornošću za preradu i ugradbu kamena i trgovinu Put Duilova 10, 21000 Split</izvorni_sadrzaj>
    <derivirana_varijabla naziv="DomainObject.Predmet.ProtustrankaWithAdress_1">ŠORGO COMMERC, društvo s ograničenom odgovornošću za preradu i ugradbu kamena i trgovinu Put Duilova 10, 21000 Split</derivirana_varijabla>
  </DomainObject.Predmet.ProtustrankaWithAdress>
  <DomainObject.Predmet.ProtustrankaWithAdressOIB>
    <izvorni_sadrzaj>ŠORGO COMMERC, društvo s ograničenom odgovornošću za preradu i ugradbu kamena i trgovinu, OIB 74177191366, Put Duilova 10, 21000 Split</izvorni_sadrzaj>
    <derivirana_varijabla naziv="DomainObject.Predmet.ProtustrankaWithAdressOIB_1">ŠORGO COMMERC, društvo s ograničenom odgovornošću za preradu i ugradbu kamena i trgovinu, OIB 74177191366, Put Duilova 10, 21000 Split</derivirana_varijabla>
  </DomainObject.Predmet.ProtustrankaWithAdressOIB>
  <DomainObject.Predmet.ProtustrankaNazivFormated>
    <izvorni_sadrzaj>ŠORGO COMMERC, društvo s ograničenom odgovornošću za preradu i ugradbu kamena i trgovinu</izvorni_sadrzaj>
    <derivirana_varijabla naziv="DomainObject.Predmet.ProtustrankaNazivFormated_1">ŠORGO COMMERC, društvo s ograničenom odgovornošću za preradu i ugradbu kamena i trgovinu</derivirana_varijabla>
  </DomainObject.Predmet.ProtustrankaNazivFormated>
  <DomainObject.Predmet.ProtustrankaNazivFormatedOIB>
    <izvorni_sadrzaj>ŠORGO COMMERC, društvo s ograničenom odgovornošću za preradu i ugradbu kamena i trgovinu, OIB 74177191366</izvorni_sadrzaj>
    <derivirana_varijabla naziv="DomainObject.Predmet.ProtustrankaNazivFormatedOIB_1">ŠORGO COMMERC, društvo s ograničenom odgovornošću za preradu i ugradbu kamena i trgovinu, OIB 74177191366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146307.85</izvorni_sadrzaj>
    <derivirana_varijabla naziv="DomainObject.Predmet.TrenutnaVrijednost_1">146307.85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ŠORGO COMMERC, društvo s ograničenom odgovornošću za preradu i ugradbu kamena i trgovinu</item>
    </izvorni_sadrzaj>
    <derivirana_varijabla naziv="DomainObject.Predmet.ProtuStrankaListFormated_1">
      <item>ŠORGO COMMERC, društvo s ograničenom odgovornošću za preradu i ugradbu kamena i trgovinu</item>
    </derivirana_varijabla>
  </DomainObject.Predmet.ProtuStrankaListFormated>
  <DomainObject.Predmet.ProtuStrankaListFormatedOIB>
    <izvorni_sadrzaj>
      <item>ŠORGO COMMERC, društvo s ograničenom odgovornošću za preradu i ugradbu kamena i trgovinu, OIB 74177191366</item>
    </izvorni_sadrzaj>
    <derivirana_varijabla naziv="DomainObject.Predmet.ProtuStrankaListFormatedOIB_1">
      <item>ŠORGO COMMERC, društvo s ograničenom odgovornošću za preradu i ugradbu kamena i trgovinu, OIB 74177191366</item>
    </derivirana_varijabla>
  </DomainObject.Predmet.ProtuStrankaListFormatedOIB>
  <DomainObject.Predmet.ProtuStrankaListFormatedWithAdress>
    <izvorni_sadrzaj>
      <item>ŠORGO COMMERC, društvo s ograničenom odgovornošću za preradu i ugradbu kamena i trgovinu, Put Duilova 10, 21000 Split</item>
    </izvorni_sadrzaj>
    <derivirana_varijabla naziv="DomainObject.Predmet.ProtuStrankaListFormatedWithAdress_1">
      <item>ŠORGO COMMERC, društvo s ograničenom odgovornošću za preradu i ugradbu kamena i trgovinu, Put Duilova 10, 21000 Split</item>
    </derivirana_varijabla>
  </DomainObject.Predmet.ProtuStrankaListFormatedWithAdress>
  <DomainObject.Predmet.ProtuStrankaListFormatedWithAdressOIB>
    <izvorni_sadrzaj>
      <item>ŠORGO COMMERC, društvo s ograničenom odgovornošću za preradu i ugradbu kamena i trgovinu, OIB 74177191366, Put Duilova 10, 21000 Split</item>
    </izvorni_sadrzaj>
    <derivirana_varijabla naziv="DomainObject.Predmet.ProtuStrankaListFormatedWithAdressOIB_1">
      <item>ŠORGO COMMERC, društvo s ograničenom odgovornošću za preradu i ugradbu kamena i trgovinu, OIB 74177191366, Put Duilova 10, 21000 Split</item>
    </derivirana_varijabla>
  </DomainObject.Predmet.ProtuStrankaListFormatedWithAdressOIB>
  <DomainObject.Predmet.ProtuStrankaListNazivFormated>
    <izvorni_sadrzaj>
      <item>ŠORGO COMMERC, društvo s ograničenom odgovornošću za preradu i ugradbu kamena i trgovinu</item>
    </izvorni_sadrzaj>
    <derivirana_varijabla naziv="DomainObject.Predmet.ProtuStrankaListNazivFormated_1">
      <item>ŠORGO COMMERC, društvo s ograničenom odgovornošću za preradu i ugradbu kamena i trgovinu</item>
    </derivirana_varijabla>
  </DomainObject.Predmet.ProtuStrankaListNazivFormated>
  <DomainObject.Predmet.ProtuStrankaListNazivFormatedOIB>
    <izvorni_sadrzaj>
      <item>ŠORGO COMMERC, društvo s ograničenom odgovornošću za preradu i ugradbu kamena i trgovinu, OIB 74177191366</item>
    </izvorni_sadrzaj>
    <derivirana_varijabla naziv="DomainObject.Predmet.ProtuStrankaListNazivFormatedOIB_1">
      <item>ŠORGO COMMERC, društvo s ograničenom odgovornošću za preradu i ugradbu kamena i trgovinu, OIB 74177191366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ŠORGO COMMERC, društvo s ograničenom odgovornošću za preradu i ugradbu kamena i trgovinu</izvorni_sadrzaj>
    <derivirana_varijabla naziv="DomainObject.Predmet.ProtustrankaIDrugi_1">ŠORGO COMMERC, društvo s ograničenom odgovornošću za preradu i ugradbu kamena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ŠORGO COMMERC, društvo s ograničenom odgovornošću za preradu i ugradbu kamena i trgovinu, OIB 74177191366, Put Duilova 10, 21000 Split</izvorni_sadrzaj>
    <derivirana_varijabla naziv="DomainObject.Predmet.ProtustrankaIDrugiAdressOIB_1">ŠORGO COMMERC, društvo s ograničenom odgovornošću za preradu i ugradbu kamena i trgovinu, OIB 74177191366, Put Duilova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ŠORGO COMMERC, društvo s ograničenom odgovornošću za preradu i ugradbu kamena i trgovinu</item>
      <item>FINANCIJSKA AGENCIJA, RC SPLIT</item>
    </izvorni_sadrzaj>
    <derivirana_varijabla naziv="DomainObject.Predmet.SudioniciListNaziv_1">
      <item>ŠORGO COMMERC, društvo s ograničenom odgovornošću za preradu i ugradbu kamena i trgovinu</item>
      <item>FINANCIJSKA AGENCIJA, RC SPLIT</item>
    </derivirana_varijabla>
  </DomainObject.Predmet.SudioniciListNaziv>
  <DomainObject.Predmet.SudioniciListAdressOIB>
    <izvorni_sadrzaj>
      <item>ŠORGO COMMERC, društvo s ograničenom odgovornošću za preradu i ugradbu kamena i trgovinu, OIB 74177191366, Put Duilova 10,21000 Split</item>
      <item>FINANCIJSKA AGENCIJA, RC SPLIT, OIB 85821130368, Mažuranićevo šetalište 24 b,21000 Split</item>
    </izvorni_sadrzaj>
    <derivirana_varijabla naziv="DomainObject.Predmet.SudioniciListAdressOIB_1">
      <item>ŠORGO COMMERC, društvo s ograničenom odgovornošću za preradu i ugradbu kamena i trgovinu, OIB 74177191366, Put Duilova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74177191366</item>
      <item>, OIB 85821130368</item>
    </izvorni_sadrzaj>
    <derivirana_varijabla naziv="DomainObject.Predmet.SudioniciListNazivOIB_1">
      <item>, OIB 74177191366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A7A5F8-B444-4658-99F3-4FAACC7ED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790</properties:Words>
  <properties:Characters>4283</properties:Characters>
  <properties:Lines>106</properties:Lines>
  <properties:Paragraphs>37</properties:Paragraphs>
  <properties:TotalTime>405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1.St-2824/2015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2016-09-22T10:56:00Z</cp:lastPrinted>
  <dcterms:modified xmlns:xsi="http://www.w3.org/2001/XMLSchema-instance" xsi:type="dcterms:W3CDTF">2016-09-22T11:39:00Z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