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6540" w14:paraId="3656540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4A3964">
        <w:t>1837</w:t>
      </w:r>
      <w:r w:rsidR="004467DB">
        <w:t>/16-1</w:t>
      </w:r>
      <w:r w:rsidR="004A3964">
        <w:t>0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C6223E" w:rsidRPr="00C6223E">
        <w:t>FLEXOR d.o.o., Osijek, Ružina Ulica 36, MBS: 030028214, OIB: 87239616636</w:t>
      </w:r>
      <w:r w:rsidRPr="00D14516">
        <w:t>,</w:t>
      </w:r>
      <w:r>
        <w:t xml:space="preserve"> dana </w:t>
      </w:r>
      <w:r w:rsidR="00F647E9">
        <w:t>2</w:t>
      </w:r>
      <w:r w:rsidR="00C6223E">
        <w:t>8</w:t>
      </w:r>
      <w:r w:rsidR="000E06CF">
        <w:t xml:space="preserve">. </w:t>
      </w:r>
      <w:r w:rsidR="00143358">
        <w:t xml:space="preserve"> ožujka 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101A6A">
        <w:t xml:space="preserve"> za zastupanje dužnika</w:t>
      </w:r>
      <w:r>
        <w:t xml:space="preserve"> </w:t>
      </w:r>
      <w:r w:rsidR="00D553AE" w:rsidRPr="00D553AE">
        <w:t>Zvonko Jakobfi, OIB: 83110439926, Osijek, Ružina Ulica 36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FF7912">
        <w:t>4.5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4A3964">
        <w:t>1837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 w:rsidR="00101A6A">
        <w:t xml:space="preserve"> za zastupanje dužnika</w:t>
      </w:r>
      <w:r>
        <w:t xml:space="preserve"> </w:t>
      </w:r>
      <w:r w:rsidR="0027570F" w:rsidRPr="00D553AE">
        <w:t>Zvonko Jakobfi, OIB: 83110439926, Osijek, Ružina Ulica 36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4.5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BA1BDB">
        <w:t>1</w:t>
      </w:r>
      <w:r w:rsidR="004A3964">
        <w:t>837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7570F" w:rsidRPr="00D553AE">
        <w:t>Zvonko Jakobfi, OIB: 83110439926, Osijek, Ružina Ulica 36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27570F" w:rsidRPr="00D553AE">
        <w:t>Zvonko Jakobfi, OIB: 83110439926, Osijek, Ružina Ulica 36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Broj: 6 St-</w:t>
      </w:r>
      <w:r w:rsidR="00F23356">
        <w:t>1</w:t>
      </w:r>
      <w:r w:rsidR="004A3964">
        <w:t>837</w:t>
      </w:r>
      <w:r w:rsidR="004467DB">
        <w:t>/16-1</w:t>
      </w:r>
      <w:r w:rsidR="004A3964">
        <w:t>0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101A6A">
        <w:rPr>
          <w:bCs/>
        </w:rPr>
        <w:t>25</w:t>
      </w:r>
      <w:r w:rsidR="003E6B02">
        <w:rPr>
          <w:bCs/>
        </w:rPr>
        <w:t xml:space="preserve">. </w:t>
      </w:r>
      <w:r w:rsidR="00101A6A">
        <w:rPr>
          <w:bCs/>
        </w:rPr>
        <w:t>svibnja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C6223E" w:rsidRPr="00C6223E">
        <w:t>FLEXOR d.o.o., Osijek, Ružina Ulica 36, MBS: 030028214, OIB: 87239616636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101A6A">
        <w:t>1</w:t>
      </w:r>
      <w:r w:rsidR="004F7688">
        <w:t>837</w:t>
      </w:r>
      <w:r w:rsidR="007D3892">
        <w:t xml:space="preserve">/16 od </w:t>
      </w:r>
      <w:r w:rsidR="00101A6A">
        <w:t>11</w:t>
      </w:r>
      <w:r w:rsidR="00F647E9">
        <w:t xml:space="preserve">. </w:t>
      </w:r>
      <w:r w:rsidR="00101A6A">
        <w:t>studenoga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27570F" w:rsidRPr="00D553AE">
        <w:t>Zvonko Jakobfi, OIB: 83110439926, Osijek, Ružina Ulica 36</w:t>
      </w:r>
      <w:r w:rsidR="007E6D1A">
        <w:t xml:space="preserve">, na uplatu predujma u iznosu od 1.000,00 kn u Fond za namirenje troškova stečajnog postupka </w:t>
      </w:r>
      <w:r w:rsidR="000A0589">
        <w:t xml:space="preserve">te </w:t>
      </w:r>
      <w:r w:rsidR="00F647E9">
        <w:t>zak</w:t>
      </w:r>
      <w:r w:rsidR="004F7688">
        <w:t>ljučkom od 18</w:t>
      </w:r>
      <w:r w:rsidR="004248AC">
        <w:t xml:space="preserve">. </w:t>
      </w:r>
      <w:r w:rsidR="004F7688">
        <w:t>siječnja</w:t>
      </w:r>
      <w:r w:rsidR="00F647E9">
        <w:t xml:space="preserve"> 2017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4248AC">
        <w:t>3</w:t>
      </w:r>
      <w:r w:rsidR="000E06CF">
        <w:t>.</w:t>
      </w:r>
      <w:r w:rsidR="004248AC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101A6A">
        <w:t>1</w:t>
      </w:r>
      <w:r w:rsidR="004F7688">
        <w:t>837</w:t>
      </w:r>
      <w:r w:rsidR="007D3892">
        <w:t>/16</w:t>
      </w:r>
      <w:r w:rsidR="004C05DB">
        <w:t xml:space="preserve"> od </w:t>
      </w:r>
      <w:r w:rsidR="00101A6A">
        <w:t>11</w:t>
      </w:r>
      <w:r w:rsidR="000E06CF">
        <w:t>.</w:t>
      </w:r>
      <w:r w:rsidR="00F647E9">
        <w:t xml:space="preserve"> </w:t>
      </w:r>
      <w:r w:rsidR="00101A6A">
        <w:t>studenog</w:t>
      </w:r>
      <w:r w:rsidR="009B0234">
        <w:t xml:space="preserve">a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27570F" w:rsidRPr="00D553AE">
        <w:t>Zvonko Jakobfi, OIB: 83110439926, Osijek, Ružina Ulica 36</w:t>
      </w:r>
      <w:r w:rsidR="004F7688">
        <w:t xml:space="preserve"> </w:t>
      </w:r>
      <w:r w:rsidR="005C6153">
        <w:t>zaprimila</w:t>
      </w:r>
      <w:r w:rsidR="009B0234">
        <w:t xml:space="preserve"> je dana </w:t>
      </w:r>
      <w:r w:rsidR="006E321E">
        <w:t>17</w:t>
      </w:r>
      <w:r w:rsidR="00EF648D">
        <w:t xml:space="preserve">. </w:t>
      </w:r>
      <w:r w:rsidR="00101A6A">
        <w:t>studenoga</w:t>
      </w:r>
      <w:r w:rsidR="00EF648D">
        <w:t xml:space="preserve"> 2016. </w:t>
      </w:r>
      <w:r w:rsidR="005C6153">
        <w:t>g.</w:t>
      </w:r>
      <w:r w:rsidR="00BE1E4D">
        <w:t xml:space="preserve"> </w:t>
      </w:r>
      <w:r w:rsidR="00174EB4">
        <w:t>a</w:t>
      </w:r>
      <w:r w:rsidR="00101A6A">
        <w:t xml:space="preserve"> zaključak od </w:t>
      </w:r>
      <w:r w:rsidR="004F7688">
        <w:t>18</w:t>
      </w:r>
      <w:r w:rsidR="00BE1E4D">
        <w:t xml:space="preserve">. </w:t>
      </w:r>
      <w:r w:rsidR="004F7688">
        <w:t>siječnja</w:t>
      </w:r>
      <w:r w:rsidR="00101A6A">
        <w:t xml:space="preserve"> </w:t>
      </w:r>
      <w:r w:rsidR="004248AC">
        <w:t>201</w:t>
      </w:r>
      <w:r w:rsidR="00BE1E4D">
        <w:t>7</w:t>
      </w:r>
      <w:r w:rsidR="004248AC">
        <w:t xml:space="preserve">. g.  zaprimila je </w:t>
      </w:r>
      <w:r w:rsidR="00174EB4">
        <w:t xml:space="preserve">dana </w:t>
      </w:r>
      <w:r w:rsidR="00101A6A">
        <w:t>2</w:t>
      </w:r>
      <w:r w:rsidR="006E321E">
        <w:t>3</w:t>
      </w:r>
      <w:r w:rsidR="004248AC">
        <w:t xml:space="preserve">. </w:t>
      </w:r>
      <w:r w:rsidR="006E321E">
        <w:t>siječnja</w:t>
      </w:r>
      <w:r w:rsidR="004248AC">
        <w:t xml:space="preserve"> 2017. g.</w:t>
      </w:r>
      <w:r w:rsidR="00BE1E4D">
        <w:t xml:space="preserve"> </w:t>
      </w:r>
      <w:r w:rsidR="006E321E">
        <w:t>a što je utvrđeno uvidom u povratnice koje se nalaze u spisu</w:t>
      </w:r>
      <w:r w:rsidR="004248AC">
        <w:t xml:space="preserve">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101A6A">
        <w:t>2</w:t>
      </w:r>
      <w:r w:rsidR="00C6223E">
        <w:t>8</w:t>
      </w:r>
      <w:r w:rsidR="000E06CF">
        <w:t xml:space="preserve">. </w:t>
      </w:r>
      <w:r w:rsidR="00101A6A">
        <w:t>ožujka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F647E9">
        <w:t>2</w:t>
      </w:r>
      <w:r w:rsidR="00101A6A">
        <w:t>7</w:t>
      </w:r>
      <w:r w:rsidR="009B0234">
        <w:t>.</w:t>
      </w:r>
      <w:r w:rsidR="00101A6A">
        <w:t>4</w:t>
      </w:r>
      <w:r w:rsidR="000E06CF">
        <w:t>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7E9" w:rsidP="00C06AA6" w:rsidR="00F647E9">
      <w:r>
        <w:separator/>
      </w:r>
    </w:p>
  </w:endnote>
  <w:endnote w:id="0" w:type="continuationSeparator">
    <w:p w:rsidRDefault="00F647E9" w:rsidP="00C06AA6" w:rsidR="00F64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7E9" w:rsidP="00C06AA6" w:rsidR="00F647E9">
      <w:r>
        <w:separator/>
      </w:r>
    </w:p>
  </w:footnote>
  <w:footnote w:id="0" w:type="continuationSeparator">
    <w:p w:rsidRDefault="00F647E9" w:rsidP="00C06AA6" w:rsidR="00F64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7E9" w:rsidR="00F647E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71FA">
      <w:rPr>
        <w:noProof/>
      </w:rPr>
      <w:t>2</w:t>
    </w:r>
    <w:r>
      <w:fldChar w:fldCharType="end"/>
    </w:r>
  </w:p>
  <w:p w:rsidRDefault="00F647E9" w:rsidR="00F647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1A6A"/>
    <w:rsid w:val="00102060"/>
    <w:rsid w:val="00143358"/>
    <w:rsid w:val="001437B2"/>
    <w:rsid w:val="00155B4B"/>
    <w:rsid w:val="00173F18"/>
    <w:rsid w:val="00174EB4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7570F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7781"/>
    <w:rsid w:val="004826B8"/>
    <w:rsid w:val="00482F57"/>
    <w:rsid w:val="0048747B"/>
    <w:rsid w:val="004A3964"/>
    <w:rsid w:val="004C05DB"/>
    <w:rsid w:val="004C3969"/>
    <w:rsid w:val="004D5A26"/>
    <w:rsid w:val="004E466C"/>
    <w:rsid w:val="004E52F8"/>
    <w:rsid w:val="004F4737"/>
    <w:rsid w:val="004F5FE8"/>
    <w:rsid w:val="004F768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321E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B0658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706D5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A1BDB"/>
    <w:rsid w:val="00BB086F"/>
    <w:rsid w:val="00BE1E4D"/>
    <w:rsid w:val="00BE33FF"/>
    <w:rsid w:val="00BE487B"/>
    <w:rsid w:val="00C06AA6"/>
    <w:rsid w:val="00C1370F"/>
    <w:rsid w:val="00C2016D"/>
    <w:rsid w:val="00C20355"/>
    <w:rsid w:val="00C35DB4"/>
    <w:rsid w:val="00C6223E"/>
    <w:rsid w:val="00C81C0A"/>
    <w:rsid w:val="00C952E6"/>
    <w:rsid w:val="00CA01EF"/>
    <w:rsid w:val="00CD08EB"/>
    <w:rsid w:val="00D022CE"/>
    <w:rsid w:val="00D231AE"/>
    <w:rsid w:val="00D24D2F"/>
    <w:rsid w:val="00D4576C"/>
    <w:rsid w:val="00D553AE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23356"/>
    <w:rsid w:val="00F439F3"/>
    <w:rsid w:val="00F46E60"/>
    <w:rsid w:val="00F471FA"/>
    <w:rsid w:val="00F63963"/>
    <w:rsid w:val="00F647E9"/>
    <w:rsid w:val="00F65B43"/>
    <w:rsid w:val="00F73514"/>
    <w:rsid w:val="00F80E5F"/>
    <w:rsid w:val="00F82537"/>
    <w:rsid w:val="00F83779"/>
    <w:rsid w:val="00F952B7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FLEXOR društvo s ograničenom odgovornošću za trgovinu i građevinarstvo</izvorni_sadrzaj>
    <derivirana_varijabla naziv="DomainObject.Predmet.ProtustrankaFormated_1">  FLEXOR društvo s ograničenom odgovornošću za trgovinu i građevinarstvo</derivirana_varijabla>
  </DomainObject.Predmet.ProtustrankaFormated>
  <DomainObject.Predmet.ProtustrankaFormatedOIB>
    <izvorni_sadrzaj>  FLEXOR društvo s ograničenom odgovornošću za trgovinu i građevinarstvo, OIB 87239616636</izvorni_sadrzaj>
    <derivirana_varijabla naziv="DomainObject.Predmet.ProtustrankaFormatedOIB_1">  FLEXOR društvo s ograničenom odgovornošću za trgovinu i građevinarstvo, OIB 87239616636</derivirana_varijabla>
  </DomainObject.Predmet.ProtustrankaFormatedOIB>
  <DomainObject.Predmet.ProtustrankaFormatedWithAdress>
    <izvorni_sadrzaj> FLEXOR društvo s ograničenom odgovornošću za trgovinu i građevinarstvo, Ružina Ulica 36, 31000 Osijek</izvorni_sadrzaj>
    <derivirana_varijabla naziv="DomainObject.Predmet.ProtustrankaFormatedWithAdress_1"> FLEXOR društvo s ograničenom odgovornošću za trgovinu i građevinarstvo, Ružina Ulica 36, 31000 Osijek</derivirana_varijabla>
  </DomainObject.Predmet.ProtustrankaFormatedWithAdress>
  <DomainObject.Predmet.ProtustrankaFormatedWithAdressOIB>
    <izvorni_sadrzaj> FLEXOR društvo s ograničenom odgovornošću za trgovinu i građevinarstvo, OIB 87239616636, Ružina Ulica 36, 31000 Osijek</izvorni_sadrzaj>
    <derivirana_varijabla naziv="DomainObject.Predmet.ProtustrankaFormatedWithAdressOIB_1"> FLEXOR društvo s ograničenom odgovornošću za trgovinu i građevinarstvo, OIB 87239616636, Ružina Ulica 36, 31000 Osijek</derivirana_varijabla>
  </DomainObject.Predmet.ProtustrankaFormatedWithAdressOIB>
  <DomainObject.Predmet.ProtustrankaWithAdress>
    <izvorni_sadrzaj>FLEXOR društvo s ograničenom odgovornošću za trgovinu i građevinarstvo Ružina Ulica 36, 31000 Osijek</izvorni_sadrzaj>
    <derivirana_varijabla naziv="DomainObject.Predmet.ProtustrankaWithAdress_1">FLEXOR društvo s ograničenom odgovornošću za trgovinu i građevinarstvo Ružina Ulica 36, 31000 Osijek</derivirana_varijabla>
  </DomainObject.Predmet.ProtustrankaWithAdress>
  <DomainObject.Predmet.ProtustrankaWithAdressOIB>
    <izvorni_sadrzaj>FLEXOR društvo s ograničenom odgovornošću za trgovinu i građevinarstvo, OIB 87239616636, Ružina Ulica 36, 31000 Osijek</izvorni_sadrzaj>
    <derivirana_varijabla naziv="DomainObject.Predmet.ProtustrankaWithAdressOIB_1">FLEXOR društvo s ograničenom odgovornošću za trgovinu i građevinarstvo, OIB 87239616636, Ružina Ulica 36, 31000 Osijek</derivirana_varijabla>
  </DomainObject.Predmet.ProtustrankaWithAdressOIB>
  <DomainObject.Predmet.ProtustrankaNazivFormated>
    <izvorni_sadrzaj>FLEXOR društvo s ograničenom odgovornošću za trgovinu i građevinarstvo</izvorni_sadrzaj>
    <derivirana_varijabla naziv="DomainObject.Predmet.ProtustrankaNazivFormated_1">FLEXOR društvo s ograničenom odgovornošću za trgovinu i građevinarstvo</derivirana_varijabla>
  </DomainObject.Predmet.ProtustrankaNazivFormated>
  <DomainObject.Predmet.ProtustrankaNazivFormatedOIB>
    <izvorni_sadrzaj>FLEXOR društvo s ograničenom odgovornošću za trgovinu i građevinarstvo, OIB 87239616636</izvorni_sadrzaj>
    <derivirana_varijabla naziv="DomainObject.Predmet.ProtustrankaNazivFormatedOIB_1">FLEXOR društvo s ograničenom odgovornošću za trgovinu i građevinarstvo, OIB 87239616636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FLEXOR društvo s ograničenom odgovornošću za trgovinu i građevinarstvo</item>
    </izvorni_sadrzaj>
    <derivirana_varijabla naziv="DomainObject.Predmet.ProtuStrankaListFormated_1">
      <item>FLEXOR društvo s ograničenom odgovornošću za trgovinu i građevinarstvo</item>
    </derivirana_varijabla>
  </DomainObject.Predmet.ProtuStrankaListFormated>
  <DomainObject.Predmet.ProtuStrankaListFormatedOIB>
    <izvorni_sadrzaj>
      <item>FLEXOR društvo s ograničenom odgovornošću za trgovinu i građevinarstvo, OIB 87239616636</item>
    </izvorni_sadrzaj>
    <derivirana_varijabla naziv="DomainObject.Predmet.ProtuStrankaListFormatedOIB_1">
      <item>FLEXOR društvo s ograničenom odgovornošću za trgovinu i građevinarstvo, OIB 87239616636</item>
    </derivirana_varijabla>
  </DomainObject.Predmet.ProtuStrankaListFormatedOIB>
  <DomainObject.Predmet.ProtuStrankaListFormatedWithAdress>
    <izvorni_sadrzaj>
      <item>FLEXOR društvo s ograničenom odgovornošću za trgovinu i građevinarstvo, Ružina Ulica 36, 31000 Osijek</item>
    </izvorni_sadrzaj>
    <derivirana_varijabla naziv="DomainObject.Predmet.ProtuStrankaListFormatedWithAdress_1">
      <item>FLEXOR društvo s ograničenom odgovornošću za trgovinu i građevinarstvo, Ružina Ulica 36, 31000 Osijek</item>
    </derivirana_varijabla>
  </DomainObject.Predmet.ProtuStrankaListFormatedWithAdress>
  <DomainObject.Predmet.ProtuStrankaListFormatedWithAdressOIB>
    <izvorni_sadrzaj>
      <item>FLEXOR društvo s ograničenom odgovornošću za trgovinu i građevinarstvo, OIB 87239616636, Ružina Ulica 36, 31000 Osijek</item>
    </izvorni_sadrzaj>
    <derivirana_varijabla naziv="DomainObject.Predmet.ProtuStrankaListFormatedWithAdressOIB_1">
      <item>FLEXOR društvo s ograničenom odgovornošću za trgovinu i građevinarstvo, OIB 87239616636, Ružina Ulica 36, 31000 Osijek</item>
    </derivirana_varijabla>
  </DomainObject.Predmet.ProtuStrankaListFormatedWithAdressOIB>
  <DomainObject.Predmet.ProtuStrankaListNazivFormated>
    <izvorni_sadrzaj>
      <item>FLEXOR društvo s ograničenom odgovornošću za trgovinu i građevinarstvo</item>
    </izvorni_sadrzaj>
    <derivirana_varijabla naziv="DomainObject.Predmet.ProtuStrankaListNazivFormated_1">
      <item>FLEXOR društvo s ograničenom odgovornošću za trgovinu i građevinarstvo</item>
    </derivirana_varijabla>
  </DomainObject.Predmet.ProtuStrankaListNazivFormated>
  <DomainObject.Predmet.ProtuStrankaListNazivFormatedOIB>
    <izvorni_sadrzaj>
      <item>FLEXOR društvo s ograničenom odgovornošću za trgovinu i građevinarstvo, OIB 87239616636</item>
    </izvorni_sadrzaj>
    <derivirana_varijabla naziv="DomainObject.Predmet.ProtuStrankaListNazivFormatedOIB_1">
      <item>FLEXOR društvo s ograničenom odgovornošću za trgovinu i građevinarstvo, OIB 87239616636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FLEXOR društvo s ograničenom odgovornošću za trgovinu i građevinarstvo</izvorni_sadrzaj>
    <derivirana_varijabla naziv="DomainObject.Predmet.ProtustrankaIDrugi_1">FLEXOR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FLEXOR društvo s ograničenom odgovornošću za trgovinu i građevinarstvo, OIB 87239616636, Ružina Ulica 36, 31000 Osijek</izvorni_sadrzaj>
    <derivirana_varijabla naziv="DomainObject.Predmet.ProtustrankaIDrugiAdressOIB_1">FLEXOR društvo s ograničenom odgovornošću za trgovinu i građevinarstvo, OIB 87239616636, Ružina Ulica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St-1837/2016-9</izvorni_sadrzaj>
    <derivirana_varijabla naziv="DomainObject.Predmet.OdlukaRjesenje.Oznaka_1">St-1837/2016-9</derivirana_varijabla>
  </DomainObject.Predmet.OdlukaRjesenje.Oznaka>
  <DomainObject.Predmet.SudioniciListNaziv>
    <izvorni_sadrzaj>
      <item>FINA RC OSIJEK</item>
      <item>FLEXOR društvo s ograničenom odgovornošću za trgovinu i građevinarstvo</item>
    </izvorni_sadrzaj>
    <derivirana_varijabla naziv="DomainObject.Predmet.SudioniciListNaziv_1">
      <item>FINA RC OSIJEK</item>
      <item>FLEXOR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FLEXOR društvo s ograničenom odgovornošću za trgovinu i građevinarstvo, OIB 87239616636, Ružina Ulica 36,31000 Osijek</item>
    </izvorni_sadrzaj>
    <derivirana_varijabla naziv="DomainObject.Predmet.SudioniciListAdressOIB_1">
      <item>FINA RC OSIJEK, OIB 85821130368</item>
      <item>FLEXOR društvo s ograničenom odgovornošću za trgovinu i građevinarstvo, OIB 87239616636, Ružina Ulica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87239616636</item>
    </izvorni_sadrzaj>
    <derivirana_varijabla naziv="DomainObject.Predmet.SudioniciListNazivOIB_1">
      <item>, OIB 85821130368</item>
      <item>, OIB 87239616636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2E2D0-4D6B-493D-B657-BC5D61336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639</properties:Words>
  <properties:Characters>3305</properties:Characters>
  <properties:Lines>95</properties:Lines>
  <properties:Paragraphs>31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2017-03-28T05:57:00Z</dcterms:created>
  <dc:creator>Korisnik</dc:creator>
  <cp:lastModifiedBy>Maja Videnović</cp:lastModifiedBy>
  <cp:lastPrinted>2017-02-14T13:17:00Z</cp:lastPrinted>
  <dcterms:modified xmlns:xsi="http://www.w3.org/2001/XMLSchema-instance" xsi:type="dcterms:W3CDTF">2017-03-28T06:24:00Z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