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9376" w14:paraId="1739376" w:rsidRDefault="003A0CCA" w:rsidP="00910611" w:rsidR="003A0C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0CCA" w:rsidP="00910611" w:rsidR="003A0CCA">
      <w:r>
        <w:rPr>
          <w:rFonts w:eastAsia="MS Mincho"/>
        </w:rPr>
        <w:t>REPUBLIKA HRVATSKA</w:t>
      </w:r>
    </w:p>
    <w:p w:rsidRDefault="003A0CCA" w:rsidP="00910611" w:rsidR="003A0CCA">
      <w:r>
        <w:rPr>
          <w:rFonts w:eastAsia="MS Mincho"/>
        </w:rPr>
        <w:t>TRGOVAČKI SUD U RIJECI</w:t>
      </w:r>
    </w:p>
    <w:p w:rsidRDefault="003A0CCA" w:rsidR="003A0C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A0CCA" w:rsidP="0073588E" w:rsidR="003A0CCA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346D1F" w:rsidP="00346D1F" w:rsidR="00346D1F">
      <w:pPr>
        <w:jc w:val="both"/>
      </w:pPr>
      <w: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dužnikom  ADRIA PRODUKT društvo s ograničenom odgovornošću za trgovinu i ugostiteljstvo Punat (Općina Punat), Ivana Gorana Kovačića 41, OIB: 75723891223, MBS: 040301816, dana 18. prosinca 2017.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712DB" w:rsidR="00D61648" w:rsidRPr="00BB5DCB">
      <w:pPr>
        <w:ind w:firstLine="720"/>
        <w:jc w:val="both"/>
      </w:pPr>
      <w:r w:rsidRPr="00BB5DCB">
        <w:t xml:space="preserve">Privremenom stečajnom upravitelju </w:t>
      </w:r>
      <w:r w:rsidR="00346D1F">
        <w:t>Andrej Sablić, OIB: 53418504315, Eugena Kumičića 41, Rijeka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8965DC" w:rsidP="0073588E" w:rsidR="008965DC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305EC5" w:rsidP="0073588E" w:rsidR="00305EC5" w:rsidRPr="00BB5DCB">
      <w:pPr>
        <w:jc w:val="center"/>
        <w:rPr>
          <w:bCs/>
        </w:rPr>
      </w:pP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346D1F">
        <w:t>873</w:t>
      </w:r>
      <w:r w:rsidR="00305EC5">
        <w:t>/2016</w:t>
      </w:r>
      <w:r w:rsidR="00B712DB">
        <w:t>-</w:t>
      </w:r>
      <w:r w:rsidR="00305EC5">
        <w:t>3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305EC5">
        <w:rPr>
          <w:bCs/>
        </w:rPr>
        <w:t>2</w:t>
      </w:r>
      <w:r w:rsidR="009C7D9A" w:rsidRPr="00BB5DCB">
        <w:rPr>
          <w:bCs/>
        </w:rPr>
        <w:t>. prosinca</w:t>
      </w:r>
      <w:r w:rsidR="00B20B9B" w:rsidRPr="00BB5DCB">
        <w:t xml:space="preserve"> 2016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346D1F">
        <w:t>ADRIA PRODUKT društvo s ograničenom odgovornošću za trgovinu i ugostiteljstvo Punat (Općina Punat), Ivana Gorana Kovačića 41, OIB: 75723891223, MBS: 04030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346D1F">
        <w:t>873</w:t>
      </w:r>
      <w:r w:rsidR="001709A9" w:rsidRPr="00BB5DCB">
        <w:t>/2016</w:t>
      </w:r>
      <w:r w:rsidR="00A71FB8" w:rsidRPr="00BB5DCB">
        <w:t xml:space="preserve"> od </w:t>
      </w:r>
      <w:r w:rsidR="00305EC5">
        <w:t>2</w:t>
      </w:r>
      <w:r w:rsidR="00346D1F">
        <w:t>0</w:t>
      </w:r>
      <w:r w:rsidR="00305EC5">
        <w:t>. lipnja</w:t>
      </w:r>
      <w:r w:rsidR="00BB5DCB" w:rsidRPr="00BB5DCB">
        <w:t xml:space="preserve">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346D1F">
        <w:t>Andrej Sablić, OIB: 53418504315, Eugena Kumičića 41, Rijeka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346D1F">
        <w:rPr>
          <w:bCs/>
        </w:rPr>
        <w:t>3. srpnja</w:t>
      </w:r>
      <w:r w:rsidR="00B712DB">
        <w:t xml:space="preserve">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</w:t>
      </w:r>
      <w:r w:rsidR="00305EC5">
        <w:t>izreci</w:t>
      </w:r>
      <w:r w:rsidRPr="00BB5DCB">
        <w:t>.</w:t>
      </w:r>
    </w:p>
    <w:p w:rsidRDefault="00305EC5" w:rsidP="006319A6" w:rsidR="00305EC5">
      <w:pPr>
        <w:jc w:val="center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B712DB">
        <w:t>1</w:t>
      </w:r>
      <w:r w:rsidR="00346D1F">
        <w:t>8</w:t>
      </w:r>
      <w:r w:rsidR="00B712DB">
        <w:t>. prosinca</w:t>
      </w:r>
      <w:r w:rsidR="00245085" w:rsidRPr="00BB5DCB">
        <w:t xml:space="preserve"> 2017</w:t>
      </w:r>
      <w:r w:rsidR="0073588E" w:rsidRPr="00BB5DCB">
        <w:t xml:space="preserve">.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sectPr w:rsidSect="008B16A3" w:rsidR="006D42D1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40B" w:rsidR="00BB440B">
      <w:r>
        <w:separator/>
      </w:r>
    </w:p>
  </w:endnote>
  <w:endnote w:id="0" w:type="continuationSeparator">
    <w:p w:rsidRDefault="00BB440B" w:rsidR="00BB4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C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40B" w:rsidR="00BB440B">
      <w:r>
        <w:separator/>
      </w:r>
    </w:p>
  </w:footnote>
  <w:footnote w:id="0" w:type="continuationSeparator">
    <w:p w:rsidRDefault="00BB440B" w:rsidR="00BB44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346D1F">
      <w:t>873</w:t>
    </w:r>
    <w:r w:rsidR="00305EC5">
      <w:t>/2016</w:t>
    </w:r>
    <w:r w:rsidR="000D4BF6">
      <w:t>-</w:t>
    </w:r>
    <w:r w:rsidR="00305EC5">
      <w:t>2</w:t>
    </w:r>
    <w:r w:rsidR="00346D1F">
      <w:t>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2E4DC4"/>
    <w:rsid w:val="002F7900"/>
    <w:rsid w:val="00305EC5"/>
    <w:rsid w:val="0031745B"/>
    <w:rsid w:val="00332182"/>
    <w:rsid w:val="00346D1F"/>
    <w:rsid w:val="00365CEA"/>
    <w:rsid w:val="00366CD5"/>
    <w:rsid w:val="00370F67"/>
    <w:rsid w:val="003A0CCA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5570D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52C15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440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2036C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0C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2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C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A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0C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2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C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0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PRODUKT d.o.o.</izvorni_sadrzaj>
    <derivirana_varijabla naziv="DomainObject.Predmet.ProtustrankaFormated_1">  ADRIA PRODUKT d.o.o.</derivirana_varijabla>
  </DomainObject.Predmet.ProtustrankaFormated>
  <DomainObject.Predmet.ProtustrankaFormatedOIB>
    <izvorni_sadrzaj>  ADRIA PRODUKT d.o.o., OIB 75723891223</izvorni_sadrzaj>
    <derivirana_varijabla naziv="DomainObject.Predmet.ProtustrankaFormatedOIB_1">  ADRIA PRODUKT d.o.o., OIB 75723891223</derivirana_varijabla>
  </DomainObject.Predmet.ProtustrankaFormatedOIB>
  <DomainObject.Predmet.ProtustrankaFormatedWithAdress>
    <izvorni_sadrzaj> ADRIA PRODUKT d.o.o., Ivana Gorana Kovačića 41, 51521 Punat</izvorni_sadrzaj>
    <derivirana_varijabla naziv="DomainObject.Predmet.ProtustrankaFormatedWithAdress_1"> ADRIA PRODUKT d.o.o., Ivana Gorana Kovačića 41, 51521 Punat</derivirana_varijabla>
  </DomainObject.Predmet.ProtustrankaFormatedWithAdress>
  <DomainObject.Predmet.ProtustrankaFormatedWithAdressOIB>
    <izvorni_sadrzaj> ADRIA PRODUKT d.o.o., OIB 75723891223, Ivana Gorana Kovačića 41, 51521 Punat</izvorni_sadrzaj>
    <derivirana_varijabla naziv="DomainObject.Predmet.ProtustrankaFormatedWithAdressOIB_1"> ADRIA PRODUKT d.o.o., OIB 75723891223, Ivana Gorana Kovačića 41, 51521 Punat</derivirana_varijabla>
  </DomainObject.Predmet.ProtustrankaFormatedWithAdressOIB>
  <DomainObject.Predmet.ProtustrankaWithAdress>
    <izvorni_sadrzaj>ADRIA PRODUKT d.o.o. Ivana Gorana Kovačića 41, 51521 Punat</izvorni_sadrzaj>
    <derivirana_varijabla naziv="DomainObject.Predmet.ProtustrankaWithAdress_1">ADRIA PRODUKT d.o.o. Ivana Gorana Kovačića 41, 51521 Punat</derivirana_varijabla>
  </DomainObject.Predmet.ProtustrankaWithAdress>
  <DomainObject.Predmet.ProtustrankaWithAdressOIB>
    <izvorni_sadrzaj>ADRIA PRODUKT d.o.o., OIB 75723891223, Ivana Gorana Kovačića 41, 51521 Punat</izvorni_sadrzaj>
    <derivirana_varijabla naziv="DomainObject.Predmet.ProtustrankaWithAdressOIB_1">ADRIA PRODUKT d.o.o., OIB 75723891223, Ivana Gorana Kovačića 41, 51521 Punat</derivirana_varijabla>
  </DomainObject.Predmet.ProtustrankaWithAdressOIB>
  <DomainObject.Predmet.ProtustrankaNazivFormated>
    <izvorni_sadrzaj>ADRIA PRODUKT d.o.o.</izvorni_sadrzaj>
    <derivirana_varijabla naziv="DomainObject.Predmet.ProtustrankaNazivFormated_1">ADRIA PRODUKT d.o.o.</derivirana_varijabla>
  </DomainObject.Predmet.ProtustrankaNazivFormated>
  <DomainObject.Predmet.ProtustrankaNazivFormatedOIB>
    <izvorni_sadrzaj>ADRIA PRODUKT d.o.o., OIB 75723891223</izvorni_sadrzaj>
    <derivirana_varijabla naziv="DomainObject.Predmet.ProtustrankaNazivFormatedOIB_1">ADRIA PRODUKT d.o.o., OIB 75723891223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PRODUKT d.o.o.</item>
    </izvorni_sadrzaj>
    <derivirana_varijabla naziv="DomainObject.Predmet.ProtuStrankaListFormated_1">
      <item>ADRIA PRODUKT d.o.o.</item>
    </derivirana_varijabla>
  </DomainObject.Predmet.ProtuStrankaListFormated>
  <DomainObject.Predmet.ProtuStrankaListFormatedOIB>
    <izvorni_sadrzaj>
      <item>ADRIA PRODUKT d.o.o., OIB 75723891223</item>
    </izvorni_sadrzaj>
    <derivirana_varijabla naziv="DomainObject.Predmet.ProtuStrankaListFormatedOIB_1">
      <item>ADRIA PRODUKT d.o.o., OIB 75723891223</item>
    </derivirana_varijabla>
  </DomainObject.Predmet.ProtuStrankaListFormatedOIB>
  <DomainObject.Predmet.ProtuStrankaListFormatedWithAdress>
    <izvorni_sadrzaj>
      <item>ADRIA PRODUKT d.o.o., Ivana Gorana Kovačića 41, 51521 Punat</item>
    </izvorni_sadrzaj>
    <derivirana_varijabla naziv="DomainObject.Predmet.ProtuStrankaListFormatedWithAdress_1">
      <item>ADRIA PRODUKT d.o.o., Ivana Gorana Kovačića 41, 51521 Punat</item>
    </derivirana_varijabla>
  </DomainObject.Predmet.ProtuStrankaListFormatedWithAdress>
  <DomainObject.Predmet.ProtuStrankaListFormatedWithAdressOIB>
    <izvorni_sadrzaj>
      <item>ADRIA PRODUKT d.o.o., OIB 75723891223, Ivana Gorana Kovačića 41, 51521 Punat</item>
    </izvorni_sadrzaj>
    <derivirana_varijabla naziv="DomainObject.Predmet.ProtuStrankaListFormatedWithAdressOIB_1">
      <item>ADRIA PRODUKT d.o.o., OIB 75723891223, Ivana Gorana Kovačića 41, 51521 Punat</item>
    </derivirana_varijabla>
  </DomainObject.Predmet.ProtuStrankaListFormatedWithAdressOIB>
  <DomainObject.Predmet.ProtuStrankaListNazivFormated>
    <izvorni_sadrzaj>
      <item>ADRIA PRODUKT d.o.o.</item>
    </izvorni_sadrzaj>
    <derivirana_varijabla naziv="DomainObject.Predmet.ProtuStrankaListNazivFormated_1">
      <item>ADRIA PRODUKT d.o.o.</item>
    </derivirana_varijabla>
  </DomainObject.Predmet.ProtuStrankaListNazivFormated>
  <DomainObject.Predmet.ProtuStrankaListNazivFormatedOIB>
    <izvorni_sadrzaj>
      <item>ADRIA PRODUKT d.o.o., OIB 75723891223</item>
    </izvorni_sadrzaj>
    <derivirana_varijabla naziv="DomainObject.Predmet.ProtuStrankaListNazivFormatedOIB_1">
      <item>ADRIA PRODUKT d.o.o., OIB 75723891223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PRODUKT d.o.o.</izvorni_sadrzaj>
    <derivirana_varijabla naziv="DomainObject.Predmet.ProtustrankaIDrugi_1">ADRIA PRODUKT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PRODUKT d.o.o., OIB 75723891223, Ivana Gorana Kovačića 41, 51521 Punat</izvorni_sadrzaj>
    <derivirana_varijabla naziv="DomainObject.Predmet.ProtustrankaIDrugiAdressOIB_1">ADRIA PRODUKT d.o.o., OIB 75723891223, Ivana Gorana Kovačića 41,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PRODUKT d.o.o.</item>
    </izvorni_sadrzaj>
    <derivirana_varijabla naziv="DomainObject.Predmet.SudioniciListNaziv_1">
      <item>FINA  Rijeka</item>
      <item>ADRIA PRODUKT d.o.o.</item>
    </derivirana_varijabla>
  </DomainObject.Predmet.SudioniciListNaziv>
  <DomainObject.Predmet.SudioniciListAdressOIB>
    <izvorni_sadrzaj>
      <item>FINA  Rijeka, OIB 85821130368, Frana Kurelca 8,51000 Rijeka</item>
      <item>ADRIA PRODUKT d.o.o., OIB 75723891223, Ivana Gorana Kovačića 41,51521 Punat</item>
    </izvorni_sadrzaj>
    <derivirana_varijabla naziv="DomainObject.Predmet.SudioniciListAdressOIB_1">
      <item>FINA  Rijeka, OIB 85821130368, Frana Kurelca 8,51000 Rijeka</item>
      <item>ADRIA PRODUKT d.o.o., OIB 75723891223, Ivana Gorana Kovačića 41,51521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75723891223</item>
    </izvorni_sadrzaj>
    <derivirana_varijabla naziv="DomainObject.Predmet.SudioniciListNazivOIB_1">
      <item>, OIB 85821130368</item>
      <item>, OIB 75723891223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337</properties:Words>
  <properties:Characters>1810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2017-12-18T11:48:00Z</dcterms:created>
  <dc:creator>M San Grupa</dc:creator>
  <cp:lastModifiedBy>Danijela Fumić</cp:lastModifiedBy>
  <cp:lastPrinted>2017-12-18T11:48:00Z</cp:lastPrinted>
  <dcterms:modified xmlns:xsi="http://www.w3.org/2001/XMLSchema-instance" xsi:type="dcterms:W3CDTF">2017-12-18T11:49:00Z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