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e52e" w14:paraId="1d6e52e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1947E6">
        <w:t>2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484C16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1947E6">
        <w:t>MARUŠIĆ j.d.o.o., OIB: 95223654226 sa sjedištem u Matije Gupca 6, 40000 Kuršanec</w:t>
      </w:r>
      <w:r w:rsidR="001D4C37">
        <w:t>,</w:t>
      </w:r>
      <w:r>
        <w:t xml:space="preserve"> </w:t>
      </w:r>
      <w:r w:rsidRPr="005207B1">
        <w:t xml:space="preserve">dana </w:t>
      </w:r>
      <w:r w:rsidR="001D4C37">
        <w:t>7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1947E6">
        <w:t>MARUŠIĆ j.d.o.o., OIB: 95223654226 sa sjedištem u Matije Gupca 6, 40000 Kuršanec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5207B1" w:rsidP="00804BB0" w:rsidR="00804BB0" w:rsidRPr="005207B1">
      <w:pPr>
        <w:spacing w:lineRule="auto" w:line="240" w:after="0"/>
        <w:jc w:val="center"/>
        <w:rPr>
          <w:b/>
          <w:u w:val="single"/>
        </w:rPr>
      </w:pPr>
      <w:r w:rsidRPr="005207B1">
        <w:rPr>
          <w:b/>
          <w:u w:val="single"/>
        </w:rPr>
        <w:t>3</w:t>
      </w:r>
      <w:r w:rsidR="001947E6">
        <w:rPr>
          <w:b/>
          <w:u w:val="single"/>
        </w:rPr>
        <w:t>0</w:t>
      </w:r>
      <w:r w:rsidRPr="005207B1">
        <w:rPr>
          <w:b/>
          <w:u w:val="single"/>
        </w:rPr>
        <w:t xml:space="preserve">. </w:t>
      </w:r>
      <w:r w:rsidR="001947E6">
        <w:rPr>
          <w:b/>
          <w:u w:val="single"/>
        </w:rPr>
        <w:t>kolovoza 2016. u 09,5</w:t>
      </w:r>
      <w:r w:rsidRPr="005207B1">
        <w:rPr>
          <w:b/>
          <w:u w:val="single"/>
        </w:rPr>
        <w:t>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1947E6">
        <w:t>Marko Marušić, OIB: 41886026489, Kuršanec, Matije Gupca 6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1947E6">
        <w:t>4.1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1947E6">
        <w:t>30</w:t>
      </w:r>
      <w:r w:rsidR="001D4C37">
        <w:t>.</w:t>
      </w:r>
      <w:r w:rsidR="001947E6">
        <w:t>12.2015.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1947E6">
        <w:t>10.074,62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AD116D">
        <w:t>7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5207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1947E6">
        <w:t>MARUŠIĆ j.d.o.o., Matije Gupca 6, 40000 Kuršanec</w:t>
      </w:r>
    </w:p>
    <w:p w:rsidRDefault="005C102C" w:rsidP="005C102C" w:rsidR="00AD116D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1947E6">
        <w:t>Marko Marušić, Kuršanec, Matije Gupca 6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11B" w:rsidP="00CD4711" w:rsidR="0004211B">
      <w:pPr>
        <w:spacing w:lineRule="auto" w:line="240" w:after="0"/>
      </w:pPr>
      <w:r>
        <w:separator/>
      </w:r>
    </w:p>
  </w:endnote>
  <w:endnote w:id="0" w:type="continuationSeparator">
    <w:p w:rsidRDefault="0004211B" w:rsidP="00CD4711" w:rsidR="000421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11B" w:rsidP="00CD4711" w:rsidR="0004211B">
      <w:pPr>
        <w:spacing w:lineRule="auto" w:line="240" w:after="0"/>
      </w:pPr>
      <w:r>
        <w:separator/>
      </w:r>
    </w:p>
  </w:footnote>
  <w:footnote w:id="0" w:type="continuationSeparator">
    <w:p w:rsidRDefault="0004211B" w:rsidP="00CD4711" w:rsidR="000421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015">
          <w:rPr>
            <w:noProof/>
          </w:rPr>
          <w:t>2</w:t>
        </w:r>
        <w:r>
          <w:fldChar w:fldCharType="end"/>
        </w:r>
      </w:p>
    </w:sdtContent>
  </w:sdt>
  <w:p w:rsidRDefault="001947E6" w:rsidP="001947E6" w:rsidR="001947E6" w:rsidRPr="005207B1">
    <w:pPr>
      <w:pStyle w:val="Zaglavlje"/>
      <w:jc w:val="right"/>
    </w:pPr>
    <w:r>
      <w:t>Poslovni broj: 2 St-2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4211B"/>
    <w:rsid w:val="00066C4E"/>
    <w:rsid w:val="00077412"/>
    <w:rsid w:val="000A275A"/>
    <w:rsid w:val="00104FDD"/>
    <w:rsid w:val="001947E6"/>
    <w:rsid w:val="00195D08"/>
    <w:rsid w:val="001A2133"/>
    <w:rsid w:val="001D0CA0"/>
    <w:rsid w:val="001D4C37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CE4015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0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0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0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0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0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0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0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0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MARUŠIĆ jednostavno društvo s ograničenom odgovornošću za građevinsko-završne radove zastupanog po punomoćniku Marko Marušić</izvorni_sadrzaj>
    <derivirana_varijabla naziv="DomainObject.Predmet.ProtustrankaFormated_1">  MARUŠIĆ jednostavno društvo s ograničenom odgovornošću za građevinsko-završne radove zastupanog po punomoćniku Marko Marušić</derivirana_varijabla>
  </DomainObject.Predmet.ProtustrankaFormated>
  <DomainObject.Predmet.ProtustrankaFormatedOIB>
    <izvorni_sadrzaj>  MARUŠIĆ jednostavno društvo s ograničenom odgovornošću za građevinsko-završne radove, OIB 95223654226 zastupanog po punomoćniku Marko Marušić</izvorni_sadrzaj>
    <derivirana_varijabla naziv="DomainObject.Predmet.ProtustrankaFormatedOIB_1">  MARUŠIĆ jednostavno društvo s ograničenom odgovornošću za građevinsko-završne radove, OIB 95223654226 zastupanog po punomoćniku Marko Marušić</derivirana_varijabla>
  </DomainObject.Predmet.ProtustrankaFormatedOIB>
  <DomainObject.Predmet.ProtustrankaFormatedWithAdress>
    <izvorni_sadrzaj> MARUŠIĆ jednostavno društvo s ograničenom odgovornošću za građevinsko-završne radove, Matije Gupca 6, 40000 Kuršanec zastupanog po punomoćniku Marko Marušić</izvorni_sadrzaj>
    <derivirana_varijabla naziv="DomainObject.Predmet.ProtustrankaFormatedWithAdress_1"> MARUŠIĆ jednostavno društvo s ograničenom odgovornošću za građevinsko-završne radove, Matije Gupca 6, 40000 Kuršanec zastupanog po punomoćniku Marko Marušić</derivirana_varijabla>
  </DomainObject.Predmet.ProtustrankaFormatedWithAdress>
  <DomainObject.Predmet.ProtustrankaFormatedWithAdressOIB>
    <izvorni_sadrzaj> MARUŠIĆ jednostavno društvo s ograničenom odgovornošću za građevinsko-završne radove, OIB 95223654226, Matije Gupca 6, 40000 Kuršanec zastupanog po punomoćniku Marko Marušić</izvorni_sadrzaj>
    <derivirana_varijabla naziv="DomainObject.Predmet.ProtustrankaFormatedWithAdressOIB_1"> MARUŠIĆ jednostavno društvo s ograničenom odgovornošću za građevinsko-završne radove, OIB 95223654226, Matije Gupca 6, 40000 Kuršanec zastupanog po punomoćniku Marko Marušić</derivirana_varijabla>
  </DomainObject.Predmet.ProtustrankaFormatedWithAdressOIB>
  <DomainObject.Predmet.ProtustrankaWithAdress>
    <izvorni_sadrzaj>MARUŠIĆ jednostavno društvo s ograničenom odgovornošću za građevinsko-završne radove Matije Gupca 6, 40000 Kuršanec</izvorni_sadrzaj>
    <derivirana_varijabla naziv="DomainObject.Predmet.ProtustrankaWithAdress_1">MARUŠIĆ jednostavno društvo s ograničenom odgovornošću za građevinsko-završne radove Matije Gupca 6, 40000 Kuršanec</derivirana_varijabla>
  </DomainObject.Predmet.ProtustrankaWithAdress>
  <DomainObject.Predmet.ProtustrankaWithAdressOIB>
    <izvorni_sadrzaj>MARUŠIĆ jednostavno društvo s ograničenom odgovornošću za građevinsko-završne radove, OIB 95223654226, Matije Gupca 6, 40000 Kuršanec</izvorni_sadrzaj>
    <derivirana_varijabla naziv="DomainObject.Predmet.ProtustrankaWithAdressOIB_1">MARUŠIĆ jednostavno društvo s ograničenom odgovornošću za građevinsko-završne radove, OIB 95223654226, Matije Gupca 6, 40000 Kuršanec</derivirana_varijabla>
  </DomainObject.Predmet.ProtustrankaWithAdressOIB>
  <DomainObject.Predmet.ProtustrankaNazivFormated>
    <izvorni_sadrzaj>MARUŠIĆ jednostavno društvo s ograničenom odgovornošću za građevinsko-završne radove</izvorni_sadrzaj>
    <derivirana_varijabla naziv="DomainObject.Predmet.ProtustrankaNazivFormated_1">MARUŠIĆ jednostavno društvo s ograničenom odgovornošću za građevinsko-završne radove</derivirana_varijabla>
  </DomainObject.Predmet.ProtustrankaNazivFormated>
  <DomainObject.Predmet.ProtustrankaNazivFormatedOIB>
    <izvorni_sadrzaj>MARUŠIĆ jednostavno društvo s ograničenom odgovornošću za građevinsko-završne radove, OIB 95223654226</izvorni_sadrzaj>
    <derivirana_varijabla naziv="DomainObject.Predmet.ProtustrankaNazivFormatedOIB_1">MARUŠIĆ jednostavno društvo s ograničenom odgovornošću za građevinsko-završne radove, OIB 95223654226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10074.62</izvorni_sadrzaj>
    <derivirana_varijabla naziv="DomainObject.Predmet.TrenutnaVrijednost_1">10074.62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MARUŠIĆ jednostavno društvo s ograničenom odgovornošću za građevinsko-završne radove zastupanog po punomoćniku Marko Marušić</item>
    </izvorni_sadrzaj>
    <derivirana_varijabla naziv="DomainObject.Predmet.ProtuStrankaListFormated_1">
      <item>MARUŠIĆ jednostavno društvo s ograničenom odgovornošću za građevinsko-završne radove zastupanog po punomoćniku Marko Marušić</item>
    </derivirana_varijabla>
  </DomainObject.Predmet.ProtuStrankaListFormated>
  <DomainObject.Predmet.ProtuStrankaListFormatedOIB>
    <izvorni_sadrzaj>
      <item>MARUŠIĆ jednostavno društvo s ograničenom odgovornošću za građevinsko-završne radove, OIB 95223654226 zastupanog po punomoćniku Marko Marušić</item>
    </izvorni_sadrzaj>
    <derivirana_varijabla naziv="DomainObject.Predmet.ProtuStrankaListFormatedOIB_1">
      <item>MARUŠIĆ jednostavno društvo s ograničenom odgovornošću za građevinsko-završne radove, OIB 95223654226 zastupanog po punomoćniku Marko Marušić</item>
    </derivirana_varijabla>
  </DomainObject.Predmet.ProtuStrankaListFormatedOIB>
  <DomainObject.Predmet.ProtuStrankaListFormatedWithAdress>
    <izvorni_sadrzaj>
      <item>MARUŠIĆ jednostavno društvo s ograničenom odgovornošću za građevinsko-završne radove, Matije Gupca 6, 40000 Kuršanec zastupanog po punomoćniku Marko Marušić</item>
    </izvorni_sadrzaj>
    <derivirana_varijabla naziv="DomainObject.Predmet.ProtuStrankaListFormatedWithAdress_1">
      <item>MARUŠIĆ jednostavno društvo s ograničenom odgovornošću za građevinsko-završne radove, Matije Gupca 6, 40000 Kuršanec zastupanog po punomoćniku Marko Marušić</item>
    </derivirana_varijabla>
  </DomainObject.Predmet.ProtuStrankaListFormatedWithAdress>
  <DomainObject.Predmet.ProtuStrankaListFormatedWithAdressOIB>
    <izvorni_sadrzaj>
      <item>MARUŠIĆ jednostavno društvo s ograničenom odgovornošću za građevinsko-završne radove, OIB 95223654226, Matije Gupca 6, 40000 Kuršanec zastupanog po punomoćniku Marko Marušić</item>
    </izvorni_sadrzaj>
    <derivirana_varijabla naziv="DomainObject.Predmet.ProtuStrankaListFormatedWithAdressOIB_1">
      <item>MARUŠIĆ jednostavno društvo s ograničenom odgovornošću za građevinsko-završne radove, OIB 95223654226, Matije Gupca 6, 40000 Kuršanec zastupanog po punomoćniku Marko Marušić</item>
    </derivirana_varijabla>
  </DomainObject.Predmet.ProtuStrankaListFormatedWithAdressOIB>
  <DomainObject.Predmet.ProtuStrankaListNazivFormated>
    <izvorni_sadrzaj>
      <item>MARUŠIĆ jednostavno društvo s ograničenom odgovornošću za građevinsko-završne radove</item>
    </izvorni_sadrzaj>
    <derivirana_varijabla naziv="DomainObject.Predmet.ProtuStrankaListNazivFormated_1">
      <item>MARUŠIĆ jednostavno društvo s ograničenom odgovornošću za građevinsko-završne radove</item>
    </derivirana_varijabla>
  </DomainObject.Predmet.ProtuStrankaListNazivFormated>
  <DomainObject.Predmet.ProtuStrankaListNazivFormatedOIB>
    <izvorni_sadrzaj>
      <item>MARUŠIĆ jednostavno društvo s ograničenom odgovornošću za građevinsko-završne radove, OIB 95223654226</item>
    </izvorni_sadrzaj>
    <derivirana_varijabla naziv="DomainObject.Predmet.ProtuStrankaListNazivFormatedOIB_1">
      <item>MARUŠIĆ jednostavno društvo s ograničenom odgovornošću za građevinsko-završne radove, OIB 95223654226</item>
    </derivirana_varijabla>
  </DomainObject.Predmet.ProtuStrankaListNazivFormatedOIB>
  <DomainObject.Predmet.OstaliListFormated>
    <izvorni_sadrzaj>
      <item>Sudski registar</item>
      <item>Marko Marušić punomoćnik sudionika u postupku MARUŠIĆ jednostavno društvo s ograničenom odgovornošću za građevinsko-završne radove</item>
    </izvorni_sadrzaj>
    <derivirana_varijabla naziv="DomainObject.Predmet.OstaliListFormated_1">
      <item>Sudski registar</item>
      <item>Marko Marušić punomoćnik sudionika u postupku MARUŠIĆ jednostavno društvo s ograničenom odgovornošću za građevinsko-završne radove</item>
    </derivirana_varijabla>
  </DomainObject.Predmet.OstaliListFormated>
  <DomainObject.Predmet.OstaliListFormatedOIB>
    <izvorni_sadrzaj>
      <item>Sudski registar</item>
      <item>Marko Marušić, OIB 41886026489 punomoćnik sudionika u postupku MARUŠIĆ jednostavno društvo s ograničenom odgovornošću za građevinsko-završne radove</item>
    </izvorni_sadrzaj>
    <derivirana_varijabla naziv="DomainObject.Predmet.OstaliListFormatedOIB_1">
      <item>Sudski registar</item>
      <item>Marko Marušić, OIB 41886026489 punomoćnik sudionika u postupku MARUŠIĆ jednostavno društvo s ograničenom odgovornošću za građevinsko-završne radove</item>
    </derivirana_varijabla>
  </DomainObject.Predmet.OstaliListFormatedOIB>
  <DomainObject.Predmet.OstaliListFormatedWithAdress>
    <izvorni_sadrzaj>
      <item>Sudski registar</item>
      <item>Marko Marušić, Matije Gupca 6, 40000 Kuršanec punomoćnik sudionika u postupku MARUŠIĆ jednostavno društvo s ograničenom odgovornošću za građevinsko-završne radove</item>
    </izvorni_sadrzaj>
    <derivirana_varijabla naziv="DomainObject.Predmet.OstaliListFormatedWithAdress_1">
      <item>Sudski registar</item>
      <item>Marko Marušić, Matije Gupca 6, 40000 Kuršanec punomoćnik sudionika u postupku MARUŠIĆ jednostavno društvo s ograničenom odgovornošću za građevinsko-završne radove</item>
    </derivirana_varijabla>
  </DomainObject.Predmet.OstaliListFormatedWithAdress>
  <DomainObject.Predmet.OstaliListFormatedWithAdressOIB>
    <izvorni_sadrzaj>
      <item>Sudski registar</item>
      <item>Marko Marušić, OIB 41886026489, Matije Gupca 6, 40000 Kuršanec punomoćnik sudionika u postupku MARUŠIĆ jednostavno društvo s ograničenom odgovornošću za građevinsko-završne radove</item>
    </izvorni_sadrzaj>
    <derivirana_varijabla naziv="DomainObject.Predmet.OstaliListFormatedWithAdressOIB_1">
      <item>Sudski registar</item>
      <item>Marko Marušić, OIB 41886026489, Matije Gupca 6, 40000 Kuršanec punomoćnik sudionika u postupku MARUŠIĆ jednostavno društvo s ograničenom odgovornošću za građevinsko-završne radove</item>
    </derivirana_varijabla>
  </DomainObject.Predmet.OstaliListFormatedWithAdressOIB>
  <DomainObject.Predmet.OstaliListNazivFormated>
    <izvorni_sadrzaj>
      <item>Sudski registar</item>
      <item>Marko Marušić</item>
    </izvorni_sadrzaj>
    <derivirana_varijabla naziv="DomainObject.Predmet.OstaliListNazivFormated_1">
      <item>Sudski registar</item>
      <item>Marko Marušić</item>
    </derivirana_varijabla>
  </DomainObject.Predmet.OstaliListNazivFormated>
  <DomainObject.Predmet.OstaliListNazivFormatedOIB>
    <izvorni_sadrzaj>
      <item>Sudski registar</item>
      <item>Marko Marušić, OIB 41886026489</item>
    </izvorni_sadrzaj>
    <derivirana_varijabla naziv="DomainObject.Predmet.OstaliListNazivFormatedOIB_1">
      <item>Sudski registar</item>
      <item>Marko Marušić, OIB 41886026489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MARUŠIĆ jednostavno društvo s ograničenom odgovornošću za građevinsko-završne radove</izvorni_sadrzaj>
    <derivirana_varijabla naziv="DomainObject.Predmet.ProtustrankaIDrugi_1">MARUŠIĆ jednostavno društvo s ograničenom odgovornošću za građevinsko-završne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MARUŠIĆ jednostavno društvo s ograničenom odgovornošću za građevinsko-završne radove, OIB 95223654226, Matije Gupca 6, 40000 Kuršanec</izvorni_sadrzaj>
    <derivirana_varijabla naziv="DomainObject.Predmet.ProtustrankaIDrugiAdressOIB_1">MARUŠIĆ jednostavno društvo s ograničenom odgovornošću za građevinsko-završne radove, OIB 95223654226, Matije Gupca 6,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MARUŠIĆ jednostavno društvo s ograničenom odgovornošću za građevinsko-završne radove</item>
      <item>Sudski registar</item>
      <item>Marko Marušić</item>
    </izvorni_sadrzaj>
    <derivirana_varijabla naziv="DomainObject.Predmet.SudioniciListNaziv_1">
      <item>Financijska agencija</item>
      <item>MARUŠIĆ jednostavno društvo s ograničenom odgovornošću za građevinsko-završne radove</item>
      <item>Sudski registar</item>
      <item>Marko Marušić</item>
    </derivirana_varijabla>
  </DomainObject.Predmet.SudioniciListNaziv>
  <DomainObject.Predmet.SudioniciListAdressOIB>
    <izvorni_sadrzaj>
      <item>Financijska agencija, OIB 85821130368, Ulica grada Vukovara 70,10000 Zagreb</item>
      <item>MARUŠIĆ jednostavno društvo s ograničenom odgovornošću za građevinsko-završne radove, OIB 95223654226, Matije Gupca 6,40000 Kuršanec</item>
      <item>Sudski registar</item>
      <item>Marko Marušić, OIB 41886026489, Matije Gupca 6,40000 Kuršanec</item>
    </izvorni_sadrzaj>
    <derivirana_varijabla naziv="DomainObject.Predmet.SudioniciListAdressOIB_1">
      <item>Financijska agencija, OIB 85821130368, Ulica grada Vukovara 70,10000 Zagreb</item>
      <item>MARUŠIĆ jednostavno društvo s ograničenom odgovornošću za građevinsko-završne radove, OIB 95223654226, Matije Gupca 6,40000 Kuršanec</item>
      <item>Sudski registar</item>
      <item>Marko Marušić, OIB 41886026489, Matije Gupca 6,40000 Kuršanec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95223654226</item>
      <item>, OIB null</item>
      <item>, OIB 41886026489</item>
    </izvorni_sadrzaj>
    <derivirana_varijabla naziv="DomainObject.Predmet.SudioniciListNazivOIB_1">
      <item>, OIB 85821130368</item>
      <item>, OIB 95223654226</item>
      <item>, OIB null</item>
      <item>, OIB 41886026489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FE325-AD05-409E-B609-EED2D6B6D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2442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2016-04-07T11:00:00Z</dcterms:created>
  <dc:creator>Maja Valušnig</dc:creator>
  <cp:lastModifiedBy>Marko Makaj</cp:lastModifiedBy>
  <cp:lastPrinted>2016-04-04T09:44:00Z</cp:lastPrinted>
  <dcterms:modified xmlns:xsi="http://www.w3.org/2001/XMLSchema-instance" xsi:type="dcterms:W3CDTF">2016-04-07T11:01:00Z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