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12D25" w:rsidP="00C12D25" w:rsidRDefault="00C12D25" w14:paraId="0c09bd0" w14:textId="0c09bd0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C12D25" w:rsidP="00C12D25" w:rsidRDefault="00C12D25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2" name="Slika 2" descr="cid:fc0259c4-9864-4f53-9859-770657e08e95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fc0259c4-9864-4f53-9859-770657e08e95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D25" w:rsidP="00C12D25" w:rsidRDefault="00C12D25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C12D25" w:rsidP="00C12D25" w:rsidRDefault="00C12D25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1" name="Slika 1" descr="cid:9527cf1d-c278-420e-a73e-4a75f60c4e1e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9527cf1d-c278-420e-a73e-4a75f60c4e1e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D25" w:rsidP="00C12D25" w:rsidRDefault="00C12D25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25"/>
    <w:rsid w:val="00844A74"/>
    <w:rsid w:val="008B2D79"/>
    <w:rsid w:val="00B74C67"/>
    <w:rsid w:val="00C12D25"/>
    <w:rsid w:val="00D4164A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2D25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12D2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12D25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16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64A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64A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64A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64A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2D25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2D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D2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64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64A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64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64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182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="stylesWithEffects.xml" Type="http://schemas.microsoft.com/office/2007/relationships/stylesWithEffects" Id="rId3"/><Relationship TargetMode="External" Target="cid:fc0259c4-9864-4f53-9859-770657e08e95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Mode="External" Target="cid:9527cf1d-c278-420e-a73e-4a75f60c4e1e@mprh.local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0</properties:Words>
  <properties:Characters>0</properties:Characters>
  <properties:Lines>8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2020-08-24T11:16:00Z</dcterms:created>
  <dc:creator>Nikolina Krunić</dc:creator>
  <cp:lastModifiedBy>Nikolina Krunić</cp:lastModifiedBy>
  <dcterms:modified xmlns:xsi="http://www.w3.org/2001/XMLSchema-instance" xsi:type="dcterms:W3CDTF">2020-08-24T11:17:00Z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St-421/2010-206 / Podnesak - Podnesak (111.docx)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