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3e66" w14:paraId="b723e66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</w:t>
      </w:r>
      <w:proofErr w:type="spellStart"/>
      <w:r w:rsidRPr="007C75E5">
        <w:rPr>
          <w:sz w:val="24"/>
          <w:szCs w:val="24"/>
        </w:rPr>
        <w:t>Amruševa</w:t>
      </w:r>
      <w:proofErr w:type="spellEnd"/>
      <w:r w:rsidRPr="007C75E5">
        <w:rPr>
          <w:sz w:val="24"/>
          <w:szCs w:val="24"/>
        </w:rPr>
        <w:t xml:space="preserve">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85206A">
        <w:rPr>
          <w:sz w:val="24"/>
          <w:szCs w:val="24"/>
        </w:rPr>
        <w:t>135/18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</w:t>
      </w:r>
      <w:r w:rsidR="0085206A">
        <w:rPr>
          <w:sz w:val="24"/>
          <w:szCs w:val="24"/>
        </w:rPr>
        <w:t xml:space="preserve">nad stečajnim dužnikom </w:t>
      </w:r>
      <w:r w:rsidR="0085206A" w:rsidRPr="0085206A">
        <w:rPr>
          <w:sz w:val="24"/>
          <w:szCs w:val="24"/>
        </w:rPr>
        <w:t xml:space="preserve">ZLATNE TERME - VELIKA društvo s ograničenom odgovornošću za revitalizaciju i rekreaciju u stečaju, Zagreb (Grad Zagreb), </w:t>
      </w:r>
      <w:proofErr w:type="spellStart"/>
      <w:r w:rsidR="0085206A">
        <w:rPr>
          <w:sz w:val="24"/>
          <w:szCs w:val="24"/>
        </w:rPr>
        <w:t>Kraljevec</w:t>
      </w:r>
      <w:proofErr w:type="spellEnd"/>
      <w:r w:rsidR="0085206A">
        <w:rPr>
          <w:sz w:val="24"/>
          <w:szCs w:val="24"/>
        </w:rPr>
        <w:t xml:space="preserve"> 48/A, OIB 80696168687,  dana 30</w:t>
      </w:r>
      <w:r>
        <w:rPr>
          <w:sz w:val="24"/>
          <w:szCs w:val="24"/>
        </w:rPr>
        <w:t xml:space="preserve">. </w:t>
      </w:r>
      <w:r w:rsidR="00357675">
        <w:rPr>
          <w:sz w:val="24"/>
          <w:szCs w:val="24"/>
        </w:rPr>
        <w:t>travnja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5206A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30</w:t>
      </w:r>
      <w:r w:rsidR="007C75E5">
        <w:rPr>
          <w:sz w:val="24"/>
          <w:szCs w:val="24"/>
        </w:rPr>
        <w:t xml:space="preserve">. </w:t>
      </w:r>
      <w:r w:rsidR="00357675">
        <w:rPr>
          <w:sz w:val="24"/>
          <w:szCs w:val="24"/>
        </w:rPr>
        <w:t>travnja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450AC3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BUTIGAN,v.r.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ind w:left="360"/>
        <w:jc w:val="both"/>
        <w:rPr>
          <w:sz w:val="24"/>
          <w:szCs w:val="24"/>
        </w:rPr>
      </w:pPr>
    </w:p>
    <w:p w:rsidRDefault="00450AC3" w:rsidP="00F32A7B" w:rsidR="00450AC3" w:rsidRPr="00F32A7B">
      <w:pPr>
        <w:ind w:left="4248"/>
      </w:pPr>
      <w:r w:rsidRPr="00F32A7B">
        <w:t xml:space="preserve">Za točnost </w:t>
      </w:r>
      <w:proofErr w:type="spellStart"/>
      <w:r w:rsidRPr="00F32A7B">
        <w:t>otpravka</w:t>
      </w:r>
      <w:proofErr w:type="spellEnd"/>
      <w:r w:rsidRPr="00F32A7B">
        <w:t>-ovlašteni službenik</w:t>
      </w:r>
    </w:p>
    <w:p w:rsidRDefault="00450AC3" w:rsidP="00F32A7B" w:rsidR="00450AC3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696B29" w:rsidP="007C75E5" w:rsidR="00696B29" w:rsidRPr="007C75E5">
      <w:bookmarkStart w:name="_GoBack" w:id="0"/>
      <w:bookmarkEnd w:id="0"/>
    </w:p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66DED"/>
    <w:rsid w:val="001E6E1D"/>
    <w:rsid w:val="002576CA"/>
    <w:rsid w:val="00336F8C"/>
    <w:rsid w:val="00357675"/>
    <w:rsid w:val="003D6FE7"/>
    <w:rsid w:val="004115F0"/>
    <w:rsid w:val="00450AC3"/>
    <w:rsid w:val="00481D49"/>
    <w:rsid w:val="006946BE"/>
    <w:rsid w:val="00696B29"/>
    <w:rsid w:val="00772EA7"/>
    <w:rsid w:val="007C75E5"/>
    <w:rsid w:val="007E7635"/>
    <w:rsid w:val="0085206A"/>
    <w:rsid w:val="00854D6E"/>
    <w:rsid w:val="008E20FF"/>
    <w:rsid w:val="009C7950"/>
    <w:rsid w:val="00AA44D8"/>
    <w:rsid w:val="00B06999"/>
    <w:rsid w:val="00B65025"/>
    <w:rsid w:val="00D005B5"/>
    <w:rsid w:val="00EA30A3"/>
    <w:rsid w:val="00F01F67"/>
    <w:rsid w:val="00F21D0C"/>
    <w:rsid w:val="00F5552E"/>
    <w:rsid w:val="00F7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A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0A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A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A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A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A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0A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A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A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A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ZLATNE TERME - VELIKA d.o.o. zastupanog po punomoćniku Rudolf Radiković</izvorni_sadrzaj>
    <derivirana_varijabla naziv="DomainObject.Predmet.ProtustrankaFormated_1">  ZLATNE TERME - VELIKA d.o.o. zastupanog po punomoćniku Rudolf Radiković</derivirana_varijabla>
  </DomainObject.Predmet.ProtustrankaFormated>
  <DomainObject.Predmet.ProtustrankaFormatedOIB>
    <izvorni_sadrzaj>  ZLATNE TERME - VELIKA d.o.o., OIB 80696168687 zastupanog po punomoćniku Rudolf Radiković</izvorni_sadrzaj>
    <derivirana_varijabla naziv="DomainObject.Predmet.ProtustrankaFormatedOIB_1">  ZLATNE TERME - VELIKA d.o.o., OIB 80696168687 zastupanog po punomoćniku Rudolf Radiković</derivirana_varijabla>
  </DomainObject.Predmet.ProtustrankaFormatedOIB>
  <DomainObject.Predmet.ProtustrankaFormatedWithAdress>
    <izvorni_sadrzaj> ZLATNE TERME - VELIKA d.o.o., Kraljevec 48/A, 10000 Zagreb zastupanog po punomoćniku Rudolf Radiković</izvorni_sadrzaj>
    <derivirana_varijabla naziv="DomainObject.Predmet.ProtustrankaFormatedWithAdress_1"> ZLATNE TERME - VELIKA d.o.o., Kraljevec 48/A, 10000 Zagreb zastupanog po punomoćniku Rudolf Radiković</derivirana_varijabla>
  </DomainObject.Predmet.ProtustrankaFormatedWithAdress>
  <DomainObject.Predmet.ProtustrankaFormatedWithAdressOIB>
    <izvorni_sadrzaj> ZLATNE TERME - VELIKA d.o.o., OIB 80696168687, Kraljevec 48/A, 10000 Zagreb zastupanog po punomoćniku Rudolf Radiković</izvorni_sadrzaj>
    <derivirana_varijabla naziv="DomainObject.Predmet.ProtustrankaFormatedWithAdressOIB_1"> ZLATNE TERME - VELIKA d.o.o., OIB 80696168687, Kraljevec 48/A, 10000 Zagreb zastupanog po punomoćniku Rudolf Radiković</derivirana_varijabla>
  </DomainObject.Predmet.ProtustrankaFormatedWithAdressOIB>
  <DomainObject.Predmet.ProtustrankaWithAdress>
    <izvorni_sadrzaj>ZLATNE TERME - VELIKA d.o.o. Kraljevec 48/A, 10000 Zagreb</izvorni_sadrzaj>
    <derivirana_varijabla naziv="DomainObject.Predmet.ProtustrankaWithAdress_1">ZLATNE TERME - VELIKA d.o.o. Kraljevec 48/A, 10000 Zagreb</derivirana_varijabla>
  </DomainObject.Predmet.ProtustrankaWithAdress>
  <DomainObject.Predmet.ProtustrankaWithAdressOIB>
    <izvorni_sadrzaj>ZLATNE TERME - VELIKA d.o.o., OIB 80696168687, Kraljevec 48/A, 10000 Zagreb</izvorni_sadrzaj>
    <derivirana_varijabla naziv="DomainObject.Predmet.ProtustrankaWithAdressOIB_1">ZLATNE TERME - VELIKA d.o.o., OIB 80696168687, Kraljevec 48/A, 10000 Zagreb</derivirana_varijabla>
  </DomainObject.Predmet.ProtustrankaWithAdressOIB>
  <DomainObject.Predmet.ProtustrankaNazivFormated>
    <izvorni_sadrzaj>ZLATNE TERME - VELIKA d.o.o.</izvorni_sadrzaj>
    <derivirana_varijabla naziv="DomainObject.Predmet.ProtustrankaNazivFormated_1">ZLATNE TERME - VELIKA d.o.o.</derivirana_varijabla>
  </DomainObject.Predmet.ProtustrankaNazivFormated>
  <DomainObject.Predmet.ProtustrankaNazivFormatedOIB>
    <izvorni_sadrzaj>ZLATNE TERME - VELIKA d.o.o., OIB 80696168687</izvorni_sadrzaj>
    <derivirana_varijabla naziv="DomainObject.Predmet.ProtustrankaNazivFormatedOIB_1">ZLATNE TERME - VELIKA d.o.o., OIB 80696168687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TRGOVAČKI SUD U OSIJEKU</izvorni_sadrzaj>
    <derivirana_varijabla naziv="DomainObject.Predmet.StrankaFormated_1">  FINA Regionalni centar Zagreb; TRGOVAČKI SUD U OSIJEKU</derivirana_varijabla>
  </DomainObject.Predmet.StrankaFormated>
  <DomainObject.Predmet.StrankaFormatedOIB>
    <izvorni_sadrzaj>  FINA Regionalni centar Zagreb, OIB 85821130368; TRGOVAČKI SUD U OSIJEKU</izvorni_sadrzaj>
    <derivirana_varijabla naziv="DomainObject.Predmet.StrankaFormatedOIB_1">  FINA Regionalni centar Zagreb, OIB 85821130368; TRGOVAČKI SUD U OSIJEKU</derivirana_varijabla>
  </DomainObject.Predmet.StrankaFormatedOIB>
  <DomainObject.Predmet.StrankaFormatedWithAdress>
    <izvorni_sadrzaj> FINA Regionalni centar Zagreb, Trg svibanjskih žrtava 1995. 1, 10000 Zagreb; TRGOVAČKI SUD U OSIJEKU</izvorni_sadrzaj>
    <derivirana_varijabla naziv="DomainObject.Predmet.StrankaFormatedWithAdress_1"> FINA Regionalni centar Zagreb, Trg svibanjskih žrtava 1995. 1, 10000 Zagreb; TRGOVAČKI SUD U OSIJEKU</derivirana_varijabla>
  </DomainObject.Predmet.StrankaFormatedWithAdress>
  <DomainObject.Predmet.StrankaFormatedWithAdressOIB>
    <izvorni_sadrzaj> FINA Regionalni centar Zagreb, OIB 85821130368, Trg svibanjskih žrtava 1995. 1, 10000 Zagreb; TRGOVAČKI SUD U OSIJEKU</izvorni_sadrzaj>
    <derivirana_varijabla naziv="DomainObject.Predmet.StrankaFormatedWithAdressOIB_1"> FINA Regionalni centar Zagreb, OIB 85821130368, Trg svibanjskih žrtava 1995. 1, 10000 Zagreb; TRGOVAČKI SUD U OSIJEKU</derivirana_varijabla>
  </DomainObject.Predmet.StrankaFormatedWithAdressOIB>
  <DomainObject.Predmet.StrankaWithAdress>
    <izvorni_sadrzaj>FINA Regionalni centar Zagreb Trg svibanjskih žrtava 1995. 1,10000 Zagreb,TRGOVAČKI SUD U OSIJEKU </izvorni_sadrzaj>
    <derivirana_varijabla naziv="DomainObject.Predmet.StrankaWithAdress_1">FINA Regionalni centar Zagreb Trg svibanjskih žrtava 1995. 1,10000 Zagreb,TRGOVAČKI SUD U OSIJEKU </derivirana_varijabla>
  </DomainObject.Predmet.StrankaWithAdress>
  <DomainObject.Predmet.StrankaWithAdressOIB>
    <izvorni_sadrzaj>FINA Regionalni centar Zagreb, OIB 85821130368, Trg svibanjskih žrtava 1995. 1,10000 Zagreb,TRGOVAČKI SUD U OSIJEKU</izvorni_sadrzaj>
    <derivirana_varijabla naziv="DomainObject.Predmet.StrankaWithAdressOIB_1">FINA Regionalni centar Zagreb, OIB 85821130368, Trg svibanjskih žrtava 1995. 1,10000 Zagreb,TRGOVAČKI SUD U OSIJEKU</derivirana_varijabla>
  </DomainObject.Predmet.StrankaWithAdressOIB>
  <DomainObject.Predmet.StrankaNazivFormated>
    <izvorni_sadrzaj>FINA Regionalni centar Zagreb,TRGOVAČKI SUD U OSIJEKU</izvorni_sadrzaj>
    <derivirana_varijabla naziv="DomainObject.Predmet.StrankaNazivFormated_1">FINA Regionalni centar Zagreb,TRGOVAČKI SUD U OSIJEKU</derivirana_varijabla>
  </DomainObject.Predmet.StrankaNazivFormated>
  <DomainObject.Predmet.StrankaNazivFormatedOIB>
    <izvorni_sadrzaj>FINA Regionalni centar Zagreb, OIB 85821130368,TRGOVAČKI SUD U OSIJEKU</izvorni_sadrzaj>
    <derivirana_varijabla naziv="DomainObject.Predmet.StrankaNazivFormatedOIB_1">FINA Regionalni centar Zagreb, OIB 85821130368,TRGOVAČKI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TRGOVAČKI SUD U OSIJEKU</item>
    </izvorni_sadrzaj>
    <derivirana_varijabla naziv="DomainObject.Predmet.StrankaListFormated_1">
      <item>FINA Regionalni centar Zagreb</item>
      <item>TRGOVAČKI SUD U OSIJEKU</item>
    </derivirana_varijabla>
  </DomainObject.Predmet.StrankaListFormated>
  <DomainObject.Predmet.StrankaListFormatedOIB>
    <izvorni_sadrzaj>
      <item>FINA Regionalni centar Zagreb, OIB 85821130368</item>
      <item>TRGOVAČKI SUD U OSIJEKU</item>
    </izvorni_sadrzaj>
    <derivirana_varijabla naziv="DomainObject.Predmet.StrankaListFormatedOIB_1">
      <item>FINA Regionalni centar Zagreb, OIB 85821130368</item>
      <item>TRGOVAČKI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TRGOVAČKI SUD U OSIJEKU</item>
    </izvorni_sadrzaj>
    <derivirana_varijabla naziv="DomainObject.Predmet.StrankaListFormatedWithAdress_1">
      <item>FINA Regionalni centar Zagreb, Trg svibanjskih žrtava 1995. 1, 10000 Zagreb</item>
      <item>TRGOVAČKI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TRGOVAČKI SUD U OSIJEKU</item>
    </izvorni_sadrzaj>
    <derivirana_varijabla naziv="DomainObject.Predmet.StrankaListFormatedWithAdressOIB_1">
      <item>FINA Regionalni centar Zagreb, OIB 85821130368, Trg svibanjskih žrtava 1995. 1, 10000 Zagreb</item>
      <item>TRGOVAČKI SUD U OSIJEKU</item>
    </derivirana_varijabla>
  </DomainObject.Predmet.StrankaListFormatedWithAdressOIB>
  <DomainObject.Predmet.StrankaListNazivFormated>
    <izvorni_sadrzaj>
      <item>FINA Regionalni centar Zagreb</item>
      <item>TRGOVAČKI SUD U OSIJEKU</item>
    </izvorni_sadrzaj>
    <derivirana_varijabla naziv="DomainObject.Predmet.StrankaListNazivFormated_1">
      <item>FINA Regionalni centar Zagreb</item>
      <item>TRGOVAČKI SUD U OSIJEKU</item>
    </derivirana_varijabla>
  </DomainObject.Predmet.StrankaListNazivFormated>
  <DomainObject.Predmet.StrankaListNazivFormatedOIB>
    <izvorni_sadrzaj>
      <item>FINA Regionalni centar Zagreb, OIB 85821130368</item>
      <item>TRGOVAČKI SUD U OSIJEKU</item>
    </izvorni_sadrzaj>
    <derivirana_varijabla naziv="DomainObject.Predmet.StrankaListNazivFormatedOIB_1">
      <item>FINA Regionalni centar Zagreb, OIB 85821130368</item>
      <item>TRGOVAČKI SUD U OSIJEKU</item>
    </derivirana_varijabla>
  </DomainObject.Predmet.StrankaListNazivFormatedOIB>
  <DomainObject.Predmet.ProtuStrankaListFormated>
    <izvorni_sadrzaj>
      <item>ZLATNE TERME - VELIKA d.o.o. zastupanog po punomoćniku Rudolf Radiković</item>
    </izvorni_sadrzaj>
    <derivirana_varijabla naziv="DomainObject.Predmet.ProtuStrankaListFormated_1">
      <item>ZLATNE TERME - VELIKA d.o.o. zastupanog po punomoćniku Rudolf Radiković</item>
    </derivirana_varijabla>
  </DomainObject.Predmet.ProtuStrankaListFormated>
  <DomainObject.Predmet.ProtuStrankaListFormatedOIB>
    <izvorni_sadrzaj>
      <item>ZLATNE TERME - VELIKA d.o.o., OIB 80696168687 zastupanog po punomoćniku Rudolf Radiković</item>
    </izvorni_sadrzaj>
    <derivirana_varijabla naziv="DomainObject.Predmet.ProtuStrankaListFormatedOIB_1">
      <item>ZLATNE TERME - VELIKA d.o.o., OIB 80696168687 zastupanog po punomoćniku Rudolf Radiković</item>
    </derivirana_varijabla>
  </DomainObject.Predmet.ProtuStrankaListFormatedOIB>
  <DomainObject.Predmet.ProtuStrankaListFormatedWithAdress>
    <izvorni_sadrzaj>
      <item>ZLATNE TERME - VELIKA d.o.o., Kraljevec 48/A, 10000 Zagreb zastupanog po punomoćniku Rudolf Radiković</item>
    </izvorni_sadrzaj>
    <derivirana_varijabla naziv="DomainObject.Predmet.ProtuStrankaListFormatedWithAdress_1">
      <item>ZLATNE TERME - VELIKA d.o.o., Kraljevec 48/A, 10000 Zagreb zastupanog po punomoćniku Rudolf Radiković</item>
    </derivirana_varijabla>
  </DomainObject.Predmet.ProtuStrankaListFormatedWithAdress>
  <DomainObject.Predmet.ProtuStrankaListFormatedWithAdressOIB>
    <izvorni_sadrzaj>
      <item>ZLATNE TERME - VELIKA d.o.o., OIB 80696168687, Kraljevec 48/A, 10000 Zagreb zastupanog po punomoćniku Rudolf Radiković</item>
    </izvorni_sadrzaj>
    <derivirana_varijabla naziv="DomainObject.Predmet.ProtuStrankaListFormatedWithAdressOIB_1">
      <item>ZLATNE TERME - VELIKA d.o.o., OIB 80696168687, Kraljevec 48/A, 10000 Zagreb zastupanog po punomoćniku Rudolf Radiković</item>
    </derivirana_varijabla>
  </DomainObject.Predmet.ProtuStrankaListFormatedWithAdressOIB>
  <DomainObject.Predmet.ProtuStrankaListNazivFormated>
    <izvorni_sadrzaj>
      <item>ZLATNE TERME - VELIKA d.o.o.</item>
    </izvorni_sadrzaj>
    <derivirana_varijabla naziv="DomainObject.Predmet.ProtuStrankaListNazivFormated_1">
      <item>ZLATNE TERME - VELIKA d.o.o.</item>
    </derivirana_varijabla>
  </DomainObject.Predmet.ProtuStrankaListNazivFormated>
  <DomainObject.Predmet.ProtuStrankaListNazivFormatedOIB>
    <izvorni_sadrzaj>
      <item>ZLATNE TERME - VELIKA d.o.o., OIB 80696168687</item>
    </izvorni_sadrzaj>
    <derivirana_varijabla naziv="DomainObject.Predmet.ProtuStrankaListNazivFormatedOIB_1">
      <item>ZLATNE TERME - VELIKA d.o.o., OIB 80696168687</item>
    </derivirana_varijabla>
  </DomainObject.Predmet.ProtuStrankaListNazivFormatedOIB>
  <DomainObject.Predmet.OstaliListFormated>
    <izvorni_sadrzaj>
      <item>Rudolf Radiković punomoćnik sudionika u postupku ZLATNE TERME - VELIKA d.o.o.</item>
      <item>VINOTA d.o.o. za trgovinu i usluge</item>
      <item>DOMAGOJ MILIČEVIĆ</item>
    </izvorni_sadrzaj>
    <derivirana_varijabla naziv="DomainObject.Predmet.OstaliListFormated_1">
      <item>Rudolf Radiković punomoćnik sudionika u postupku ZLATNE TERME - VELIKA d.o.o.</item>
      <item>VINOTA d.o.o. za trgovinu i usluge</item>
      <item>DOMAGOJ MILIČEVIĆ</item>
    </derivirana_varijabla>
  </DomainObject.Predmet.OstaliListFormated>
  <DomainObject.Predmet.OstaliListFormatedOIB>
    <izvorni_sadrzaj>
      <item>Rudolf Radiković, OIB 37904759159 punomoćnik sudionika u postupku ZLATNE TERME - VELIKA d.o.o.</item>
      <item>VINOTA d.o.o. za trgovinu i usluge, OIB 57501301944</item>
      <item>DOMAGOJ MILIČEVIĆ</item>
    </izvorni_sadrzaj>
    <derivirana_varijabla naziv="DomainObject.Predmet.OstaliListFormatedOIB_1">
      <item>Rudolf Radiković, OIB 37904759159 punomoćnik sudionika u postupku ZLATNE TERME - VELIKA d.o.o.</item>
      <item>VINOTA d.o.o. za trgovinu i usluge, OIB 57501301944</item>
      <item>DOMAGOJ MILIČEVIĆ</item>
    </derivirana_varijabla>
  </DomainObject.Predmet.OstaliListFormatedOIB>
  <DomainObject.Predmet.OstaliListFormatedWithAdress>
    <izvorni_sadrzaj>
      <item>Rudolf Radiković, Kraljevec 48a, 10000 Zagreb punomoćnik sudionika u postupku ZLATNE TERME - VELIKA d.o.o.</item>
      <item>VINOTA d.o.o. za trgovinu i usluge, Industrijska 7, 34330 Velika</item>
      <item>DOMAGOJ MILIČEVIĆ, Sv. Florijana 8/2, 34000 Požega</item>
    </izvorni_sadrzaj>
    <derivirana_varijabla naziv="DomainObject.Predmet.OstaliListFormatedWithAdress_1">
      <item>Rudolf Radiković, Kraljevec 48a, 10000 Zagreb punomoćnik sudionika u postupku ZLATNE TERME - VELIKA d.o.o.</item>
      <item>VINOTA d.o.o. za trgovinu i usluge, Industrijska 7, 34330 Velika</item>
      <item>DOMAGOJ MILIČEVIĆ, Sv. Florijana 8/2, 34000 Požega</item>
    </derivirana_varijabla>
  </DomainObject.Predmet.OstaliListFormatedWithAdress>
  <DomainObject.Predmet.OstaliListFormatedWithAdressOIB>
    <izvorni_sadrzaj>
      <item>Rudolf Radiković, OIB 37904759159, Kraljevec 48a, 10000 Zagreb punomoćnik sudionika u postupku ZLATNE TERME - VELIKA d.o.o.</item>
      <item>VINOTA d.o.o. za trgovinu i usluge, OIB 57501301944, Industrijska 7, 34330 Velika</item>
      <item>DOMAGOJ MILIČEVIĆ, Sv. Florijana 8/2, 34000 Požega</item>
    </izvorni_sadrzaj>
    <derivirana_varijabla naziv="DomainObject.Predmet.OstaliListFormatedWithAdressOIB_1">
      <item>Rudolf Radiković, OIB 37904759159, Kraljevec 48a, 10000 Zagreb punomoćnik sudionika u postupku ZLATNE TERME - VELIKA d.o.o.</item>
      <item>VINOTA d.o.o. za trgovinu i usluge, OIB 57501301944, Industrijska 7, 34330 Velika</item>
      <item>DOMAGOJ MILIČEVIĆ, Sv. Florijana 8/2, 34000 Požega</item>
    </derivirana_varijabla>
  </DomainObject.Predmet.OstaliListFormatedWithAdressOIB>
  <DomainObject.Predmet.OstaliListNazivFormated>
    <izvorni_sadrzaj>
      <item>Rudolf Radiković</item>
      <item>VINOTA d.o.o. za trgovinu i usluge</item>
      <item>DOMAGOJ MILIČEVIĆ</item>
    </izvorni_sadrzaj>
    <derivirana_varijabla naziv="DomainObject.Predmet.OstaliListNazivFormated_1">
      <item>Rudolf Radiković</item>
      <item>VINOTA d.o.o. za trgovinu i usluge</item>
      <item>DOMAGOJ MILIČEVIĆ</item>
    </derivirana_varijabla>
  </DomainObject.Predmet.OstaliListNazivFormated>
  <DomainObject.Predmet.OstaliListNazivFormatedOIB>
    <izvorni_sadrzaj>
      <item>Rudolf Radiković, OIB 37904759159</item>
      <item>VINOTA d.o.o. za trgovinu i usluge, OIB 57501301944</item>
      <item>DOMAGOJ MILIČEVIĆ</item>
    </izvorni_sadrzaj>
    <derivirana_varijabla naziv="DomainObject.Predmet.OstaliListNazivFormatedOIB_1">
      <item>Rudolf Radiković, OIB 37904759159</item>
      <item>VINOTA d.o.o. za trgovinu i usluge, OIB 57501301944</item>
      <item>DOMAGOJ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ZLATNE TERME - VELIKA d.o.o.</izvorni_sadrzaj>
    <derivirana_varijabla naziv="DomainObject.Predmet.ProtustrankaIDrugi_1">ZLATNE TERME - VELIKA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ZLATNE TERME - VELIKA d.o.o., OIB 80696168687, Kraljevec 48/A, 10000 Zagreb</izvorni_sadrzaj>
    <derivirana_varijabla naziv="DomainObject.Predmet.ProtustrankaIDrugiAdressOIB_1">ZLATNE TERME - VELIKA d.o.o., OIB 80696168687, Kraljevec 48/A,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ZLATNE TERME - VELIKA d.o.o.</item>
      <item>Rudolf Radiković</item>
      <item>VINOTA d.o.o. za trgovinu i usluge</item>
      <item>DOMAGOJ MILIČEVIĆ</item>
      <item>TRGOVAČKI SUD U OSIJEKU</item>
    </izvorni_sadrzaj>
    <derivirana_varijabla naziv="DomainObject.Predmet.SudioniciListNaziv_1">
      <item>FINA Regionalni centar Zagreb</item>
      <item>ZLATNE TERME - VELIKA d.o.o.</item>
      <item>Rudolf Radiković</item>
      <item>VINOTA d.o.o. za trgovinu i usluge</item>
      <item>DOMAGOJ MILIČEVIĆ</item>
      <item>TRGOVAČKI SUD U OSIJEKU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ZLATNE TERME - VELIKA d.o.o., OIB 80696168687, Kraljevec 48/A,10000 Zagreb</item>
      <item>Rudolf Radiković, OIB 37904759159, Kraljevec 48a,10000 Zagreb</item>
      <item>VINOTA d.o.o. za trgovinu i usluge, OIB 57501301944, Industrijska 7,34330 Velika</item>
      <item>DOMAGOJ MILIČEVIĆ, Sv. Florijana 8/2,34000 Požega</item>
      <item>TRGOVAČKI SUD U OSIJEKU</item>
    </izvorni_sadrzaj>
    <derivirana_varijabla naziv="DomainObject.Predmet.SudioniciListAdressOIB_1">
      <item>FINA Regionalni centar Zagreb, OIB 85821130368, Trg svibanjskih žrtava 1995. 1,10000 Zagreb</item>
      <item>ZLATNE TERME - VELIKA d.o.o., OIB 80696168687, Kraljevec 48/A,10000 Zagreb</item>
      <item>Rudolf Radiković, OIB 37904759159, Kraljevec 48a,10000 Zagreb</item>
      <item>VINOTA d.o.o. za trgovinu i usluge, OIB 57501301944, Industrijska 7,34330 Velika</item>
      <item>DOMAGOJ MILIČEVIĆ, Sv. Florijana 8/2,34000 Požega</item>
      <item>TRGOVAČKI SUD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80696168687</item>
      <item>, OIB 37904759159</item>
      <item>, OIB 57501301944</item>
      <item>, OIB null</item>
      <item>, OIB null</item>
    </izvorni_sadrzaj>
    <derivirana_varijabla naziv="DomainObject.Predmet.SudioniciListNazivOIB_1">
      <item>, OIB 85821130368</item>
      <item>, OIB 80696168687</item>
      <item>, OIB 37904759159</item>
      <item>, OIB 57501301944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St-135/2018-25</izvorni_sadrzaj>
    <derivirana_varijabla naziv="DomainObject.PredzadnjaOdlukaIzPredmeta.Oznaka_1">St-135/2018-25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676</properties:Characters>
  <properties:Lines>36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2019-04-30T08:13:00Z</dcterms:created>
  <dc:creator>Monika Grbac</dc:creator>
  <cp:lastModifiedBy>Monika Grbac</cp:lastModifiedBy>
  <cp:lastPrinted>2019-04-18T11:52:00Z</cp:lastPrinted>
  <dcterms:modified xmlns:xsi="http://www.w3.org/2001/XMLSchema-instance" xsi:type="dcterms:W3CDTF">2019-04-30T08:53:00Z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(st-135-18.docx)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