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24a4" w14:paraId="e4224a4" w:rsidRDefault="00C33E6A" w:rsidR="007803B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St-6859/15-5</w:t>
      </w:r>
    </w:p>
    <w:p w:rsidRDefault="00C33E6A" w:rsidR="007803B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81D6E" w:rsidR="007803B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3B3" w:rsidR="007803B3">
      <w:pPr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33E6A" w:rsidR="007803B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33E6A" w:rsidR="007803B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33E6A" w:rsidR="007803B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803B3" w:rsidR="007803B3">
      <w:pPr>
        <w:jc w:val="center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St-6859/15, temeljem odredbe čl.430. Stečajnog zakona (NN br. 71/15),  dana  16. prosinca 2015., objavljuje </w:t>
      </w:r>
    </w:p>
    <w:p w:rsidRDefault="007803B3" w:rsidR="007803B3">
      <w:pPr>
        <w:jc w:val="both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803B3" w:rsidR="007803B3">
      <w:pPr>
        <w:jc w:val="center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JOKAS  M K M d.o.o. Donja Zelina, Prigorska 1, OIB:37657227843, MBS:080801849.</w:t>
      </w:r>
    </w:p>
    <w:p w:rsidRDefault="007803B3" w:rsidR="007803B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39.860,38 kn.</w:t>
      </w:r>
    </w:p>
    <w:p w:rsidRDefault="007803B3" w:rsidR="007803B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803B3" w:rsidR="007803B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803B3" w:rsidR="007803B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33E6A" w:rsidR="007803B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33E6A" w:rsidR="007803B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803B3" w:rsidR="007803B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7803B3" w:rsidR="007803B3">
      <w:pPr>
        <w:jc w:val="both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33E6A" w:rsidR="00780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803B3" w:rsidR="007803B3">
      <w:pPr>
        <w:jc w:val="right"/>
        <w:rPr>
          <w:rFonts w:hAnsi="Times New Roman" w:ascii="Times New Roman"/>
          <w:szCs w:val="24"/>
          <w:lang w:val="hr-HR"/>
        </w:rPr>
      </w:pPr>
    </w:p>
    <w:p w:rsidRDefault="007803B3" w:rsidR="007803B3">
      <w:pPr>
        <w:jc w:val="right"/>
        <w:rPr>
          <w:rFonts w:hAnsi="Times New Roman" w:ascii="Times New Roman"/>
          <w:szCs w:val="24"/>
          <w:lang w:val="hr-HR"/>
        </w:rPr>
      </w:pPr>
    </w:p>
    <w:p w:rsidRDefault="00C33E6A" w:rsidR="007803B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33E6A" w:rsidR="00780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33E6A" w:rsidR="00C33E6A"/>
    <w:sectPr w:rsidR="00C33E6A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D6E"/>
    <w:rsid w:val="007803B3"/>
    <w:rsid w:val="009555B3"/>
    <w:rsid w:val="00A81D6E"/>
    <w:rsid w:val="00C3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555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5B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55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555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5B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55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6859</izvorni_sadrzaj>
    <derivirana_varijabla naziv="DomainObject.Predmet.Broj_1">6859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St-6859/2015</izvorni_sadrzaj>
    <derivirana_varijabla naziv="DomainObject.Predmet.OznakaBroj_1">St-6859/2015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JOKAS M K M d.o.o.</izvorni_sadrzaj>
    <derivirana_varijabla naziv="DomainObject.Predmet.ProtustrankaFormated_1">  JOKAS M K M d.o.o.</derivirana_varijabla>
  </DomainObject.Predmet.ProtustrankaFormated>
  <DomainObject.Predmet.ProtustrankaFormatedOIB>
    <izvorni_sadrzaj>  JOKAS M K M d.o.o., OIB 37657227843</izvorni_sadrzaj>
    <derivirana_varijabla naziv="DomainObject.Predmet.ProtustrankaFormatedOIB_1">  JOKAS M K M d.o.o., OIB 37657227843</derivirana_varijabla>
  </DomainObject.Predmet.ProtustrankaFormatedOIB>
  <DomainObject.Predmet.ProtustrankaFormatedWithAdress>
    <izvorni_sadrzaj> JOKAS M K M d.o.o., Prigorska 1, 10382 Donja Zelina</izvorni_sadrzaj>
    <derivirana_varijabla naziv="DomainObject.Predmet.ProtustrankaFormatedWithAdress_1"> JOKAS M K M d.o.o., Prigorska 1, 10382 Donja Zelina</derivirana_varijabla>
  </DomainObject.Predmet.ProtustrankaFormatedWithAdress>
  <DomainObject.Predmet.ProtustrankaFormatedWithAdressOIB>
    <izvorni_sadrzaj> JOKAS M K M d.o.o., OIB 37657227843, Prigorska 1, 10382 Donja Zelina</izvorni_sadrzaj>
    <derivirana_varijabla naziv="DomainObject.Predmet.ProtustrankaFormatedWithAdressOIB_1"> JOKAS M K M d.o.o., OIB 37657227843, Prigorska 1, 10382 Donja Zelina</derivirana_varijabla>
  </DomainObject.Predmet.ProtustrankaFormatedWithAdressOIB>
  <DomainObject.Predmet.ProtustrankaWithAdress>
    <izvorni_sadrzaj>JOKAS M K M d.o.o. Prigorska 1, 10382 Donja Zelina</izvorni_sadrzaj>
    <derivirana_varijabla naziv="DomainObject.Predmet.ProtustrankaWithAdress_1">JOKAS M K M d.o.o. Prigorska 1, 10382 Donja Zelina</derivirana_varijabla>
  </DomainObject.Predmet.ProtustrankaWithAdress>
  <DomainObject.Predmet.ProtustrankaWithAdressOIB>
    <izvorni_sadrzaj>JOKAS M K M d.o.o., OIB 37657227843, Prigorska 1, 10382 Donja Zelina</izvorni_sadrzaj>
    <derivirana_varijabla naziv="DomainObject.Predmet.ProtustrankaWithAdressOIB_1">JOKAS M K M d.o.o., OIB 37657227843, Prigorska 1, 10382 Donja Zelina</derivirana_varijabla>
  </DomainObject.Predmet.ProtustrankaWithAdressOIB>
  <DomainObject.Predmet.ProtustrankaNazivFormated>
    <izvorni_sadrzaj>JOKAS M K M d.o.o.</izvorni_sadrzaj>
    <derivirana_varijabla naziv="DomainObject.Predmet.ProtustrankaNazivFormated_1">JOKAS M K M d.o.o.</derivirana_varijabla>
  </DomainObject.Predmet.ProtustrankaNazivFormated>
  <DomainObject.Predmet.ProtustrankaNazivFormatedOIB>
    <izvorni_sadrzaj>JOKAS M K M d.o.o., OIB 37657227843</izvorni_sadrzaj>
    <derivirana_varijabla naziv="DomainObject.Predmet.ProtustrankaNazivFormatedOIB_1">JOKAS M K M d.o.o., OIB 37657227843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JOKAS M K M d.o.o.</item>
    </izvorni_sadrzaj>
    <derivirana_varijabla naziv="DomainObject.Predmet.ProtuStrankaListFormated_1">
      <item>JOKAS M K M d.o.o.</item>
    </derivirana_varijabla>
  </DomainObject.Predmet.ProtuStrankaListFormated>
  <DomainObject.Predmet.ProtuStrankaListFormatedOIB>
    <izvorni_sadrzaj>
      <item>JOKAS M K M d.o.o., OIB 37657227843</item>
    </izvorni_sadrzaj>
    <derivirana_varijabla naziv="DomainObject.Predmet.ProtuStrankaListFormatedOIB_1">
      <item>JOKAS M K M d.o.o., OIB 37657227843</item>
    </derivirana_varijabla>
  </DomainObject.Predmet.ProtuStrankaListFormatedOIB>
  <DomainObject.Predmet.ProtuStrankaListFormatedWithAdress>
    <izvorni_sadrzaj>
      <item>JOKAS M K M d.o.o., Prigorska 1, 10382 Donja Zelina</item>
    </izvorni_sadrzaj>
    <derivirana_varijabla naziv="DomainObject.Predmet.ProtuStrankaListFormatedWithAdress_1">
      <item>JOKAS M K M d.o.o., Prigorska 1, 10382 Donja Zelina</item>
    </derivirana_varijabla>
  </DomainObject.Predmet.ProtuStrankaListFormatedWithAdress>
  <DomainObject.Predmet.ProtuStrankaListFormatedWithAdressOIB>
    <izvorni_sadrzaj>
      <item>JOKAS M K M d.o.o., OIB 37657227843, Prigorska 1, 10382 Donja Zelina</item>
    </izvorni_sadrzaj>
    <derivirana_varijabla naziv="DomainObject.Predmet.ProtuStrankaListFormatedWithAdressOIB_1">
      <item>JOKAS M K M d.o.o., OIB 37657227843, Prigorska 1, 10382 Donja Zelina</item>
    </derivirana_varijabla>
  </DomainObject.Predmet.ProtuStrankaListFormatedWithAdressOIB>
  <DomainObject.Predmet.ProtuStrankaListNazivFormated>
    <izvorni_sadrzaj>
      <item>JOKAS M K M d.o.o.</item>
    </izvorni_sadrzaj>
    <derivirana_varijabla naziv="DomainObject.Predmet.ProtuStrankaListNazivFormated_1">
      <item>JOKAS M K M d.o.o.</item>
    </derivirana_varijabla>
  </DomainObject.Predmet.ProtuStrankaListNazivFormated>
  <DomainObject.Predmet.ProtuStrankaListNazivFormatedOIB>
    <izvorni_sadrzaj>
      <item>JOKAS M K M d.o.o., OIB 37657227843</item>
    </izvorni_sadrzaj>
    <derivirana_varijabla naziv="DomainObject.Predmet.ProtuStrankaListNazivFormatedOIB_1">
      <item>JOKAS M K M d.o.o., OIB 37657227843</item>
    </derivirana_varijabla>
  </DomainObject.Predmet.ProtuStrankaListNazivFormatedOIB>
  <DomainObject.Predmet.OstaliListFormated>
    <izvorni_sadrzaj>
      <item>KRUNOSLAV JOKIĆ</item>
    </izvorni_sadrzaj>
    <derivirana_varijabla naziv="DomainObject.Predmet.OstaliListFormated_1">
      <item>KRUNOSLAV JOKIĆ</item>
    </derivirana_varijabla>
  </DomainObject.Predmet.OstaliListFormated>
  <DomainObject.Predmet.OstaliListFormatedOIB>
    <izvorni_sadrzaj>
      <item>KRUNOSLAV JOKIĆ, OIB 01165587178</item>
    </izvorni_sadrzaj>
    <derivirana_varijabla naziv="DomainObject.Predmet.OstaliListFormatedOIB_1">
      <item>KRUNOSLAV JOKIĆ, OIB 01165587178</item>
    </derivirana_varijabla>
  </DomainObject.Predmet.OstaliListFormatedOIB>
  <DomainObject.Predmet.OstaliListFormatedWithAdress>
    <izvorni_sadrzaj>
      <item>KRUNOSLAV JOKIĆ, ULICA KRSTE HEGEDUŠIĆA 19., 10360 Sesvete</item>
    </izvorni_sadrzaj>
    <derivirana_varijabla naziv="DomainObject.Predmet.OstaliListFormatedWithAdress_1">
      <item>KRUNOSLAV JOKIĆ, ULICA KRSTE HEGEDUŠIĆA 19., 10360 Sesvete</item>
    </derivirana_varijabla>
  </DomainObject.Predmet.OstaliListFormatedWithAdress>
  <DomainObject.Predmet.OstaliListFormatedWithAdressOIB>
    <izvorni_sadrzaj>
      <item>KRUNOSLAV JOKIĆ, OIB 01165587178, ULICA KRSTE HEGEDUŠIĆA 19., 10360 Sesvete</item>
    </izvorni_sadrzaj>
    <derivirana_varijabla naziv="DomainObject.Predmet.OstaliListFormatedWithAdressOIB_1">
      <item>KRUNOSLAV JOKIĆ, OIB 01165587178, ULICA KRSTE HEGEDUŠIĆA 19., 10360 Sesvete</item>
    </derivirana_varijabla>
  </DomainObject.Predmet.OstaliListFormatedWithAdressOIB>
  <DomainObject.Predmet.OstaliListNazivFormated>
    <izvorni_sadrzaj>
      <item>KRUNOSLAV JOKIĆ</item>
    </izvorni_sadrzaj>
    <derivirana_varijabla naziv="DomainObject.Predmet.OstaliListNazivFormated_1">
      <item>KRUNOSLAV JOKIĆ</item>
    </derivirana_varijabla>
  </DomainObject.Predmet.OstaliListNazivFormated>
  <DomainObject.Predmet.OstaliListNazivFormatedOIB>
    <izvorni_sadrzaj>
      <item>KRUNOSLAV JOKIĆ, OIB 01165587178</item>
    </izvorni_sadrzaj>
    <derivirana_varijabla naziv="DomainObject.Predmet.OstaliListNazivFormatedOIB_1">
      <item>KRUNOSLAV JOKIĆ, OIB 01165587178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JOKAS M K M d.o.o.</izvorni_sadrzaj>
    <derivirana_varijabla naziv="DomainObject.Predmet.ProtustrankaIDrugi_1">JOKAS M K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JOKAS M K M d.o.o., OIB 37657227843, Prigorska 1, 10382 Donja Zelina</izvorni_sadrzaj>
    <derivirana_varijabla naziv="DomainObject.Predmet.ProtustrankaIDrugiAdressOIB_1">JOKAS M K M d.o.o., OIB 37657227843, Prigorska 1,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JOKAS M K M d.o.o.</item>
      <item>KRUNOSLAV JOKIĆ</item>
    </izvorni_sadrzaj>
    <derivirana_varijabla naziv="DomainObject.Predmet.SudioniciListNaziv_1">
      <item>FINA Regionalni centar Zagreb</item>
      <item>JOKAS M K M d.o.o.</item>
      <item>KRUNOSLAV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JOKAS M K M d.o.o., OIB 37657227843, Prigorska 1,10382 Donja Zelina</item>
      <item>KRUNOSLAV JOKIĆ, OIB 01165587178, ULICA KRSTE HEGEDUŠIĆA 19.,10360 Sesvete</item>
    </izvorni_sadrzaj>
    <derivirana_varijabla naziv="DomainObject.Predmet.SudioniciListAdressOIB_1">
      <item>FINA Regionalni centar Zagreb, OIB 85821130368, Trg svibanjskih žrtava 1995. 1,10000 Zagreb</item>
      <item>JOKAS M K M d.o.o., OIB 37657227843, Prigorska 1,10382 Donja Zelina</item>
      <item>KRUNOSLAV JOKIĆ, OIB 01165587178, ULICA KRSTE HEGEDUŠIĆA 19.,10360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37657227843</item>
      <item>, OIB 01165587178</item>
    </izvorni_sadrzaj>
    <derivirana_varijabla naziv="DomainObject.Predmet.SudioniciListNazivOIB_1">
      <item>, OIB 85821130368</item>
      <item>, OIB 37657227843</item>
      <item>, OIB 01165587178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2015-12-16T10:03:00Z</dcterms:created>
  <dc:creator>Sudsko vijeæe</dc:creator>
  <cp:lastModifiedBy>Marina Markić</cp:lastModifiedBy>
  <cp:lastPrinted>2015-12-16T10:03:00Z</cp:lastPrinted>
  <dcterms:modified xmlns:xsi="http://www.w3.org/2001/XMLSchema-instance" xsi:type="dcterms:W3CDTF">2015-12-16T10:04:00Z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