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7cd3" w14:paraId="4f87cd3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706BE">
        <w:t>14</w:t>
      </w:r>
      <w:r w:rsidR="004729C8">
        <w:t>65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40454D" w:rsidRPr="0040454D">
        <w:rPr>
          <w:b/>
        </w:rPr>
        <w:t xml:space="preserve">MOTOCIKLISTIČKI KLUB "TOMIMOTO TIM ZAGREB", G. Krkleca </w:t>
      </w:r>
      <w:proofErr w:type="spellStart"/>
      <w:r w:rsidR="0040454D" w:rsidRPr="0040454D">
        <w:rPr>
          <w:b/>
        </w:rPr>
        <w:t>bb</w:t>
      </w:r>
      <w:proofErr w:type="spellEnd"/>
      <w:r w:rsidR="0040454D" w:rsidRPr="0040454D">
        <w:rPr>
          <w:b/>
        </w:rPr>
        <w:t>, Zagreb, Registarski broj: 21007274, OIB: 28995510372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40454D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40454D" w:rsidRPr="0040454D">
        <w:rPr>
          <w:b/>
        </w:rPr>
        <w:t xml:space="preserve">MOTOCIKLISTIČKI KLUB "TOMIMOTO TIM ZAGREB", G. Krkleca </w:t>
      </w:r>
      <w:proofErr w:type="spellStart"/>
      <w:r w:rsidR="0040454D" w:rsidRPr="0040454D">
        <w:rPr>
          <w:b/>
        </w:rPr>
        <w:t>bb</w:t>
      </w:r>
      <w:proofErr w:type="spellEnd"/>
      <w:r w:rsidR="0040454D" w:rsidRPr="0040454D">
        <w:rPr>
          <w:b/>
        </w:rPr>
        <w:t>, Zagreb, Registarski broj: 21007274, OIB: 28995510372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FD5DB9">
      <w:pPr>
        <w:pStyle w:val="Odlomakpopisa"/>
        <w:numPr>
          <w:ilvl w:val="0"/>
          <w:numId w:val="5"/>
        </w:numPr>
        <w:jc w:val="both"/>
      </w:pPr>
      <w:r w:rsidRPr="00FD5DB9">
        <w:t xml:space="preserve">Za stečajnog upravitelja imenuje se </w:t>
      </w:r>
      <w:r w:rsidR="00FD5DB9">
        <w:t xml:space="preserve">Vinko </w:t>
      </w:r>
      <w:proofErr w:type="spellStart"/>
      <w:r w:rsidR="00FD5DB9">
        <w:t>Pečanić</w:t>
      </w:r>
      <w:proofErr w:type="spellEnd"/>
      <w:r w:rsidR="00FD5DB9">
        <w:t xml:space="preserve">, Lipik, </w:t>
      </w:r>
      <w:proofErr w:type="spellStart"/>
      <w:r w:rsidR="00FD5DB9">
        <w:t>Frankopanska</w:t>
      </w:r>
      <w:proofErr w:type="spellEnd"/>
      <w:r w:rsidR="00FD5DB9">
        <w:t xml:space="preserve"> 17, OIB 03918439681</w:t>
      </w:r>
      <w:r w:rsidR="00D220FE" w:rsidRPr="00FD5DB9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40454D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40454D" w:rsidRPr="0040454D">
        <w:rPr>
          <w:b/>
        </w:rPr>
        <w:t xml:space="preserve">MOTOCIKLISTIČKI KLUB "TOMIMOTO TIM ZAGREB", G. Krkleca </w:t>
      </w:r>
      <w:proofErr w:type="spellStart"/>
      <w:r w:rsidR="0040454D" w:rsidRPr="0040454D">
        <w:rPr>
          <w:b/>
        </w:rPr>
        <w:t>bb</w:t>
      </w:r>
      <w:proofErr w:type="spellEnd"/>
      <w:r w:rsidR="0040454D" w:rsidRPr="0040454D">
        <w:rPr>
          <w:b/>
        </w:rPr>
        <w:t>, Zagreb, Registarski broj: 21007274, OIB: 28995510372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FB02E5">
        <w:t>1</w:t>
      </w:r>
      <w:r w:rsidR="0040454D">
        <w:t>8</w:t>
      </w:r>
      <w:r w:rsidR="00A47FBD">
        <w:t>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146A74" w:rsidRPr="00146A74">
        <w:rPr>
          <w:b/>
        </w:rPr>
        <w:t xml:space="preserve">MOTOCIKLISTIČKI KLUB "TOMIMOTO TIM ZAGREB", G. Krkleca </w:t>
      </w:r>
      <w:proofErr w:type="spellStart"/>
      <w:r w:rsidR="00146A74" w:rsidRPr="00146A74">
        <w:rPr>
          <w:b/>
        </w:rPr>
        <w:t>bb</w:t>
      </w:r>
      <w:proofErr w:type="spellEnd"/>
      <w:r w:rsidR="00146A74" w:rsidRPr="00146A74">
        <w:rPr>
          <w:b/>
        </w:rPr>
        <w:t>, Zagreb, Registarski broj: 21007274, OIB: 28995510372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4570FE">
        <w:t>14</w:t>
      </w:r>
      <w:r w:rsidR="00146A74">
        <w:t>65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C43" w:rsidP="00FD0D3C" w:rsidR="00D73C43">
      <w:r>
        <w:separator/>
      </w:r>
    </w:p>
  </w:endnote>
  <w:endnote w:id="0" w:type="continuationSeparator">
    <w:p w:rsidRDefault="00D73C43" w:rsidP="00FD0D3C" w:rsidR="00D73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C43" w:rsidP="00FD0D3C" w:rsidR="00D73C43">
      <w:r>
        <w:separator/>
      </w:r>
    </w:p>
  </w:footnote>
  <w:footnote w:id="0" w:type="continuationSeparator">
    <w:p w:rsidRDefault="00D73C43" w:rsidP="00FD0D3C" w:rsidR="00D73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C4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E72DF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C706BE" w:rsidRPr="00552F4F">
      <w:t>3 St-</w:t>
    </w:r>
    <w:r w:rsidR="00C706BE">
      <w:t>14</w:t>
    </w:r>
    <w:r w:rsidR="004729C8">
      <w:t>65</w:t>
    </w:r>
    <w:r w:rsidR="00C706BE" w:rsidRPr="00552F4F">
      <w:t>/16-</w:t>
    </w:r>
    <w:r w:rsidR="00C706BE">
      <w:t>4</w:t>
    </w:r>
    <w:r w:rsidR="00C706BE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C5E10"/>
    <w:rsid w:val="002E3FA7"/>
    <w:rsid w:val="002E72DF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C43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D5DB9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2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2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TOMIMOTO TIM ZAGREB</izvorni_sadrzaj>
    <derivirana_varijabla naziv="DomainObject.Predmet.ProtustrankaFormated_1">  MOTOCIKLISTIČKI KLUB TOMIMOTO TIM ZAGREB</derivirana_varijabla>
  </DomainObject.Predmet.ProtustrankaFormated>
  <DomainObject.Predmet.ProtustrankaFormatedOIB>
    <izvorni_sadrzaj>  MOTOCIKLISTIČKI KLUB TOMIMOTO TIM ZAGREB, OIB 28995510372</izvorni_sadrzaj>
    <derivirana_varijabla naziv="DomainObject.Predmet.ProtustrankaFormatedOIB_1">  MOTOCIKLISTIČKI KLUB TOMIMOTO TIM ZAGREB, OIB 28995510372</derivirana_varijabla>
  </DomainObject.Predmet.ProtustrankaFormatedOIB>
  <DomainObject.Predmet.ProtustrankaFormatedWithAdress>
    <izvorni_sadrzaj> MOTOCIKLISTIČKI KLUB TOMIMOTO TIM ZAGREB, G.KRKLECA BB, 10000 Zagreb</izvorni_sadrzaj>
    <derivirana_varijabla naziv="DomainObject.Predmet.ProtustrankaFormatedWithAdress_1"> MOTOCIKLISTIČKI KLUB TOMIMOTO TIM ZAGREB, G.KRKLECA BB, 10000 Zagreb</derivirana_varijabla>
  </DomainObject.Predmet.ProtustrankaFormatedWithAdress>
  <DomainObject.Predmet.ProtustrankaFormatedWithAdressOIB>
    <izvorni_sadrzaj> MOTOCIKLISTIČKI KLUB TOMIMOTO TIM ZAGREB, OIB 28995510372, G.KRKLECA BB, 10000 Zagreb</izvorni_sadrzaj>
    <derivirana_varijabla naziv="DomainObject.Predmet.ProtustrankaFormatedWithAdressOIB_1"> MOTOCIKLISTIČKI KLUB TOMIMOTO TIM ZAGREB, OIB 28995510372, G.KRKLECA BB, 10000 Zagreb</derivirana_varijabla>
  </DomainObject.Predmet.ProtustrankaFormatedWithAdressOIB>
  <DomainObject.Predmet.ProtustrankaWithAdress>
    <izvorni_sadrzaj>MOTOCIKLISTIČKI KLUB TOMIMOTO TIM ZAGREB G.KRKLECA BB, 10000 Zagreb</izvorni_sadrzaj>
    <derivirana_varijabla naziv="DomainObject.Predmet.ProtustrankaWithAdress_1">MOTOCIKLISTIČKI KLUB TOMIMOTO TIM ZAGREB G.KRKLECA BB, 10000 Zagreb</derivirana_varijabla>
  </DomainObject.Predmet.ProtustrankaWithAdress>
  <DomainObject.Predmet.ProtustrankaWithAdressOIB>
    <izvorni_sadrzaj>MOTOCIKLISTIČKI KLUB TOMIMOTO TIM ZAGREB, OIB 28995510372, G.KRKLECA BB, 10000 Zagreb</izvorni_sadrzaj>
    <derivirana_varijabla naziv="DomainObject.Predmet.ProtustrankaWithAdressOIB_1">MOTOCIKLISTIČKI KLUB TOMIMOTO TIM ZAGREB, OIB 28995510372, G.KRKLECA BB, 10000 Zagreb</derivirana_varijabla>
  </DomainObject.Predmet.ProtustrankaWithAdressOIB>
  <DomainObject.Predmet.ProtustrankaNazivFormated>
    <izvorni_sadrzaj>MOTOCIKLISTIČKI KLUB TOMIMOTO TIM ZAGREB</izvorni_sadrzaj>
    <derivirana_varijabla naziv="DomainObject.Predmet.ProtustrankaNazivFormated_1">MOTOCIKLISTIČKI KLUB TOMIMOTO TIM ZAGREB</derivirana_varijabla>
  </DomainObject.Predmet.ProtustrankaNazivFormated>
  <DomainObject.Predmet.ProtustrankaNazivFormatedOIB>
    <izvorni_sadrzaj>MOTOCIKLISTIČKI KLUB TOMIMOTO TIM ZAGREB, OIB 28995510372</izvorni_sadrzaj>
    <derivirana_varijabla naziv="DomainObject.Predmet.ProtustrankaNazivFormatedOIB_1">MOTOCIKLISTIČKI KLUB TOMIMOTO TIM ZAGREB, OIB 28995510372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MOTOCIKLISTIČKI KLUB TOMIMOTO TIM ZAGREB</item>
    </izvorni_sadrzaj>
    <derivirana_varijabla naziv="DomainObject.Predmet.ProtuStrankaListFormated_1">
      <item>MOTOCIKLISTIČKI KLUB TOMIMOTO TIM ZAGREB</item>
    </derivirana_varijabla>
  </DomainObject.Predmet.ProtuStrankaListFormated>
  <DomainObject.Predmet.ProtuStrankaListFormatedOIB>
    <izvorni_sadrzaj>
      <item>MOTOCIKLISTIČKI KLUB TOMIMOTO TIM ZAGREB, OIB 28995510372</item>
    </izvorni_sadrzaj>
    <derivirana_varijabla naziv="DomainObject.Predmet.ProtuStrankaListFormatedOIB_1">
      <item>MOTOCIKLISTIČKI KLUB TOMIMOTO TIM ZAGREB, OIB 28995510372</item>
    </derivirana_varijabla>
  </DomainObject.Predmet.ProtuStrankaListFormatedOIB>
  <DomainObject.Predmet.ProtuStrankaListFormatedWithAdress>
    <izvorni_sadrzaj>
      <item>MOTOCIKLISTIČKI KLUB TOMIMOTO TIM ZAGREB, G.KRKLECA BB, 10000 Zagreb</item>
    </izvorni_sadrzaj>
    <derivirana_varijabla naziv="DomainObject.Predmet.ProtuStrankaListFormatedWithAdress_1">
      <item>MOTOCIKLISTIČKI KLUB TOMIMOTO TIM ZAGREB, G.KRKLECA BB, 10000 Zagreb</item>
    </derivirana_varijabla>
  </DomainObject.Predmet.ProtuStrankaListFormatedWithAdress>
  <DomainObject.Predmet.ProtuStrankaListFormatedWithAdressOIB>
    <izvorni_sadrzaj>
      <item>MOTOCIKLISTIČKI KLUB TOMIMOTO TIM ZAGREB, OIB 28995510372, G.KRKLECA BB, 10000 Zagreb</item>
    </izvorni_sadrzaj>
    <derivirana_varijabla naziv="DomainObject.Predmet.ProtuStrankaListFormatedWithAdressOIB_1">
      <item>MOTOCIKLISTIČKI KLUB TOMIMOTO TIM ZAGREB, OIB 28995510372, G.KRKLECA BB, 10000 Zagreb</item>
    </derivirana_varijabla>
  </DomainObject.Predmet.ProtuStrankaListFormatedWithAdressOIB>
  <DomainObject.Predmet.ProtuStrankaListNazivFormated>
    <izvorni_sadrzaj>
      <item>MOTOCIKLISTIČKI KLUB TOMIMOTO TIM ZAGREB</item>
    </izvorni_sadrzaj>
    <derivirana_varijabla naziv="DomainObject.Predmet.ProtuStrankaListNazivFormated_1">
      <item>MOTOCIKLISTIČKI KLUB TOMIMOTO TIM ZAGREB</item>
    </derivirana_varijabla>
  </DomainObject.Predmet.ProtuStrankaListNazivFormated>
  <DomainObject.Predmet.ProtuStrankaListNazivFormatedOIB>
    <izvorni_sadrzaj>
      <item>MOTOCIKLISTIČKI KLUB TOMIMOTO TIM ZAGREB, OIB 28995510372</item>
    </izvorni_sadrzaj>
    <derivirana_varijabla naziv="DomainObject.Predmet.ProtuStrankaListNazivFormatedOIB_1">
      <item>MOTOCIKLISTIČKI KLUB TOMIMOTO TIM ZAGREB, OIB 28995510372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MOTOCIKLISTIČKI KLUB TOMIMOTO TIM ZAGREB</izvorni_sadrzaj>
    <derivirana_varijabla naziv="DomainObject.Predmet.ProtustrankaIDrugi_1">MOTOCIKLISTIČKI KLUB TOMIMOTO TIM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MOTOCIKLISTIČKI KLUB TOMIMOTO TIM ZAGREB, OIB 28995510372, G.KRKLECA BB, 10000 Zagreb</izvorni_sadrzaj>
    <derivirana_varijabla naziv="DomainObject.Predmet.ProtustrankaIDrugiAdressOIB_1">MOTOCIKLISTIČKI KLUB TOMIMOTO TIM ZAGREB, OIB 28995510372, G.KRKLECA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MOTOCIKLISTIČKI KLUB TOMIMOTO TIM ZAGREB</item>
      <item>FINA Regionalni centar Zagreb</item>
    </izvorni_sadrzaj>
    <derivirana_varijabla naziv="DomainObject.Predmet.SudioniciListNaziv_1">
      <item>MOTOCIKLISTIČKI KLUB TOMIMOTO TIM ZAGREB</item>
      <item>FINA Regionalni centar Zagreb</item>
    </derivirana_varijabla>
  </DomainObject.Predmet.SudioniciListNaziv>
  <DomainObject.Predmet.SudioniciListAdressOIB>
    <izvorni_sadrzaj>
      <item>MOTOCIKLISTIČKI KLUB TOMIMOTO TIM ZAGREB, OIB 28995510372, G.KRKLECA BB,10000 Zagreb</item>
      <item>FINA Regionalni centar Zagreb, OIB 85821130368, Trg svibanjskih žrtava 1995. 1,10000 Zagreb</item>
    </izvorni_sadrzaj>
    <derivirana_varijabla naziv="DomainObject.Predmet.SudioniciListAdressOIB_1">
      <item>MOTOCIKLISTIČKI KLUB TOMIMOTO TIM ZAGREB, OIB 28995510372, G.KRKLECA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28995510372</item>
      <item>, OIB 85821130368</item>
    </izvorni_sadrzaj>
    <derivirana_varijabla naziv="DomainObject.Predmet.SudioniciListNazivOIB_1">
      <item>, OIB 28995510372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621FB-A72E-410B-A1FC-F63E4161B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2990</properties:Characters>
  <properties:Lines>98</properties:Lines>
  <properties:Paragraphs>31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2016-10-04T07:31:00Z</dcterms:modified>
  <cp:revision>403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