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1ce9" w14:paraId="0751ce9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EF37BC">
        <w:rPr>
          <w:szCs w:val="24"/>
        </w:rPr>
        <w:t>509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 xml:space="preserve">dužnika </w:t>
      </w:r>
      <w:r w:rsidR="00EF37BC">
        <w:t>INFORMATIČKA ZADRUGA MIKLAUŠIĆ</w:t>
      </w:r>
      <w:r w:rsidR="002C3EC0">
        <w:t xml:space="preserve">, </w:t>
      </w:r>
      <w:r w:rsidR="00EF37BC">
        <w:t>Mate Kaića 28/a</w:t>
      </w:r>
      <w:r w:rsidR="00200042">
        <w:t>,</w:t>
      </w:r>
      <w:r w:rsidR="00EF37BC">
        <w:t xml:space="preserve"> Kalinovac,</w:t>
      </w:r>
      <w:r w:rsidR="00ED0604">
        <w:t xml:space="preserve"> </w:t>
      </w:r>
      <w:r w:rsidR="00EF37BC">
        <w:t>OIB: 80957035385</w:t>
      </w:r>
      <w:r w:rsidR="00B01F54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EF37BC" w:rsidRPr="00EF37BC">
        <w:t xml:space="preserve"> </w:t>
      </w:r>
      <w:r w:rsidR="00EF37BC">
        <w:t>INFORMATIČKA ZADRUGA MIKLAUŠIĆ, Mate Kaića 28/a, Kalinovac, OIB: 80957035385</w:t>
      </w:r>
      <w:r w:rsidR="00B01F54">
        <w:t>, s danom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B01F54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2C3EC0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</w:t>
      </w:r>
      <w:r w:rsidR="003A3C52">
        <w:rPr>
          <w:szCs w:val="24"/>
        </w:rPr>
        <w:t xml:space="preserve"> dužnikom </w:t>
      </w:r>
      <w:r w:rsidR="00EF37BC">
        <w:t>INFORMATIČKA ZADRUGA MIKLAUŠIĆ, Mate Kaića 28/a, Kalinovac, OIB: 80957035385.</w:t>
      </w:r>
    </w:p>
    <w:p w:rsidRDefault="00EF37BC" w:rsidP="00CE3446" w:rsidR="00EF37BC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8B18DB">
        <w:t>Milan Bariša Obrad</w:t>
      </w:r>
      <w:r w:rsidR="005139A9">
        <w:t>ović</w:t>
      </w:r>
      <w:r w:rsidR="008B18DB">
        <w:t>, Srebrnjak 20 B, Sveta Nedelja, OIB: 45619494339.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2C3EC0" w:rsidRPr="002C3EC0">
        <w:t xml:space="preserve"> </w:t>
      </w:r>
      <w:r w:rsidR="00EF37BC">
        <w:t>INFORMATIČKA ZADRUGA MIKLAUŠIĆ, Mate Kaića 28/a, Kalinovac, OIB: 80957035385</w:t>
      </w:r>
      <w:r w:rsidR="002C3EC0">
        <w:t>, OIB: 64926230551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2C3EC0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30</w:t>
      </w:r>
      <w:r w:rsidR="00DD0269">
        <w:rPr>
          <w:szCs w:val="24"/>
        </w:rPr>
        <w:t xml:space="preserve">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B01F54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EF37BC">
        <w:t>INFORMATIČKA ZADRUGA MIKLAUŠIĆ, Mate Kaića 28/a, 48361 Kalinovac</w:t>
      </w:r>
    </w:p>
    <w:p w:rsidRDefault="002D6D64" w:rsidP="00EF37BC" w:rsidR="00836343" w:rsidRPr="00ED0604">
      <w:pPr>
        <w:numPr>
          <w:ilvl w:val="0"/>
          <w:numId w:val="1"/>
        </w:numPr>
      </w:pPr>
      <w:r>
        <w:t>Upravitelj</w:t>
      </w:r>
      <w:r w:rsidR="00023797">
        <w:t xml:space="preserve"> dužnika</w:t>
      </w:r>
      <w:r w:rsidR="006D4334">
        <w:t xml:space="preserve"> </w:t>
      </w:r>
      <w:r w:rsidR="00EF37BC">
        <w:t>Nino Miklaušić, Mate Kaića 28/a, 48361 Kalinovac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2C3EC0">
        <w:rPr>
          <w:szCs w:val="24"/>
        </w:rPr>
        <w:t>, Ispostava Koprivnica, Hrvatske državnosti 7, 48000 Koprivnica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5139A9">
        <w:t>Milan Bariša Obradović</w:t>
      </w:r>
      <w:r w:rsidR="008B18DB">
        <w:t>, Srebrnjak 20 B, 10431 Sveta Nedelja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2B4" w:rsidP="007A75CE" w:rsidR="00A432B4">
      <w:r>
        <w:separator/>
      </w:r>
    </w:p>
  </w:endnote>
  <w:endnote w:id="0" w:type="continuationSeparator">
    <w:p w:rsidRDefault="00A432B4" w:rsidP="007A75CE" w:rsidR="00A43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2B4" w:rsidP="007A75CE" w:rsidR="00A432B4">
      <w:r>
        <w:separator/>
      </w:r>
    </w:p>
  </w:footnote>
  <w:footnote w:id="0" w:type="continuationSeparator">
    <w:p w:rsidRDefault="00A432B4" w:rsidP="007A75CE" w:rsidR="00A432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39A9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EF37BC">
      <w:t>509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6D13"/>
    <w:rsid w:val="001423C9"/>
    <w:rsid w:val="001E7781"/>
    <w:rsid w:val="00200042"/>
    <w:rsid w:val="00255595"/>
    <w:rsid w:val="002A6059"/>
    <w:rsid w:val="002C3EC0"/>
    <w:rsid w:val="002D6D64"/>
    <w:rsid w:val="0034192E"/>
    <w:rsid w:val="00363C39"/>
    <w:rsid w:val="003A3C52"/>
    <w:rsid w:val="003B1F97"/>
    <w:rsid w:val="003B5155"/>
    <w:rsid w:val="003E2AE0"/>
    <w:rsid w:val="00402B56"/>
    <w:rsid w:val="004070A8"/>
    <w:rsid w:val="00440410"/>
    <w:rsid w:val="00462D2E"/>
    <w:rsid w:val="00467EEF"/>
    <w:rsid w:val="00472765"/>
    <w:rsid w:val="00482973"/>
    <w:rsid w:val="00497129"/>
    <w:rsid w:val="004A0008"/>
    <w:rsid w:val="004A1245"/>
    <w:rsid w:val="004C1E71"/>
    <w:rsid w:val="004D4A91"/>
    <w:rsid w:val="004E20AA"/>
    <w:rsid w:val="005139A9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C4FAD"/>
    <w:rsid w:val="005E243D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8B18DB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432B4"/>
    <w:rsid w:val="00A56802"/>
    <w:rsid w:val="00A56BA2"/>
    <w:rsid w:val="00A732DB"/>
    <w:rsid w:val="00A92369"/>
    <w:rsid w:val="00AB1E43"/>
    <w:rsid w:val="00AC5AD3"/>
    <w:rsid w:val="00AE3548"/>
    <w:rsid w:val="00B01F54"/>
    <w:rsid w:val="00B22B13"/>
    <w:rsid w:val="00B31D23"/>
    <w:rsid w:val="00B34567"/>
    <w:rsid w:val="00B375FC"/>
    <w:rsid w:val="00B7038C"/>
    <w:rsid w:val="00B8373D"/>
    <w:rsid w:val="00B9100B"/>
    <w:rsid w:val="00BF18F8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4392A"/>
    <w:rsid w:val="00D508D6"/>
    <w:rsid w:val="00D65D0F"/>
    <w:rsid w:val="00D66E12"/>
    <w:rsid w:val="00D7256A"/>
    <w:rsid w:val="00D855CA"/>
    <w:rsid w:val="00DB4EB7"/>
    <w:rsid w:val="00DD0269"/>
    <w:rsid w:val="00DF4B3F"/>
    <w:rsid w:val="00E10BFD"/>
    <w:rsid w:val="00E3687D"/>
    <w:rsid w:val="00E5583B"/>
    <w:rsid w:val="00EA5D61"/>
    <w:rsid w:val="00ED0604"/>
    <w:rsid w:val="00ED38B6"/>
    <w:rsid w:val="00EF37BC"/>
    <w:rsid w:val="00F0497A"/>
    <w:rsid w:val="00F079DC"/>
    <w:rsid w:val="00F25845"/>
    <w:rsid w:val="00F31904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8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87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8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8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8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87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8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8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St-509/2015-5</izvorni_sadrzaj>
    <derivirana_varijabla naziv="DomainObject.Oznaka_1">St-509/2015-5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St-509/2015</izvorni_sadrzaj>
    <derivirana_varijabla naziv="DomainObject.Predmet.OznakaBroj_1">St-509/2015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INFORMATIČKA ZADRUGA MIKLAUŠIĆ zastupanog po punomoćniku Nino Miklaušić</izvorni_sadrzaj>
    <derivirana_varijabla naziv="DomainObject.Predmet.ProtustrankaFormated_1">  INFORMATIČKA ZADRUGA MIKLAUŠIĆ zastupanog po punomoćniku Nino Miklaušić</derivirana_varijabla>
  </DomainObject.Predmet.ProtustrankaFormated>
  <DomainObject.Predmet.ProtustrankaFormatedOIB>
    <izvorni_sadrzaj>  INFORMATIČKA ZADRUGA MIKLAUŠIĆ, OIB 80957035385 zastupanog po punomoćniku Nino Miklaušić</izvorni_sadrzaj>
    <derivirana_varijabla naziv="DomainObject.Predmet.ProtustrankaFormatedOIB_1">  INFORMATIČKA ZADRUGA MIKLAUŠIĆ, OIB 80957035385 zastupanog po punomoćniku Nino Miklaušić</derivirana_varijabla>
  </DomainObject.Predmet.ProtustrankaFormatedOIB>
  <DomainObject.Predmet.ProtustrankaFormatedWithAdress>
    <izvorni_sadrzaj> INFORMATIČKA ZADRUGA MIKLAUŠIĆ, Mate Kaića 28/a, 48350 Kalinovac zastupanog po punomoćniku Nino Miklaušić</izvorni_sadrzaj>
    <derivirana_varijabla naziv="DomainObject.Predmet.ProtustrankaFormatedWithAdress_1"> INFORMATIČKA ZADRUGA MIKLAUŠIĆ, Mate Kaića 28/a, 48350 Kalinovac zastupanog po punomoćniku Nino Miklaušić</derivirana_varijabla>
  </DomainObject.Predmet.ProtustrankaFormatedWithAdress>
  <DomainObject.Predmet.ProtustrankaFormatedWithAdressOIB>
    <izvorni_sadrzaj> INFORMATIČKA ZADRUGA MIKLAUŠIĆ, OIB 80957035385, Mate Kaića 28/a, 48350 Kalinovac zastupanog po punomoćniku Nino Miklaušić</izvorni_sadrzaj>
    <derivirana_varijabla naziv="DomainObject.Predmet.ProtustrankaFormatedWithAdressOIB_1"> INFORMATIČKA ZADRUGA MIKLAUŠIĆ, OIB 80957035385, Mate Kaića 28/a, 48350 Kalinovac zastupanog po punomoćniku Nino Miklaušić</derivirana_varijabla>
  </DomainObject.Predmet.ProtustrankaFormatedWithAdressOIB>
  <DomainObject.Predmet.ProtustrankaWithAdress>
    <izvorni_sadrzaj>INFORMATIČKA ZADRUGA MIKLAUŠIĆ Mate Kaića 28/a, 48350 Kalinovac</izvorni_sadrzaj>
    <derivirana_varijabla naziv="DomainObject.Predmet.ProtustrankaWithAdress_1">INFORMATIČKA ZADRUGA MIKLAUŠIĆ Mate Kaića 28/a, 48350 Kalinovac</derivirana_varijabla>
  </DomainObject.Predmet.ProtustrankaWithAdress>
  <DomainObject.Predmet.ProtustrankaWithAdressOIB>
    <izvorni_sadrzaj>INFORMATIČKA ZADRUGA MIKLAUŠIĆ, OIB 80957035385, Mate Kaića 28/a, 48350 Kalinovac</izvorni_sadrzaj>
    <derivirana_varijabla naziv="DomainObject.Predmet.ProtustrankaWithAdressOIB_1">INFORMATIČKA ZADRUGA MIKLAUŠIĆ, OIB 80957035385, Mate Kaića 28/a, 48350 Kalinovac</derivirana_varijabla>
  </DomainObject.Predmet.ProtustrankaWithAdressOIB>
  <DomainObject.Predmet.ProtustrankaNazivFormated>
    <izvorni_sadrzaj>INFORMATIČKA ZADRUGA MIKLAUŠIĆ</izvorni_sadrzaj>
    <derivirana_varijabla naziv="DomainObject.Predmet.ProtustrankaNazivFormated_1">INFORMATIČKA ZADRUGA MIKLAUŠIĆ</derivirana_varijabla>
  </DomainObject.Predmet.ProtustrankaNazivFormated>
  <DomainObject.Predmet.ProtustrankaNazivFormatedOIB>
    <izvorni_sadrzaj>INFORMATIČKA ZADRUGA MIKLAUŠIĆ, OIB 80957035385</izvorni_sadrzaj>
    <derivirana_varijabla naziv="DomainObject.Predmet.ProtustrankaNazivFormatedOIB_1">INFORMATIČKA ZADRUGA MIKLAUŠIĆ, OIB 80957035385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109244.11</izvorni_sadrzaj>
    <derivirana_varijabla naziv="DomainObject.Predmet.TrenutnaVrijednost_1">109244.11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INFORMATIČKA ZADRUGA MIKLAUŠIĆ zastupanog po punomoćniku Nino Miklaušić</item>
    </izvorni_sadrzaj>
    <derivirana_varijabla naziv="DomainObject.Predmet.ProtuStrankaListFormated_1">
      <item>INFORMATIČKA ZADRUGA MIKLAUŠIĆ zastupanog po punomoćniku Nino Miklaušić</item>
    </derivirana_varijabla>
  </DomainObject.Predmet.ProtuStrankaListFormated>
  <DomainObject.Predmet.ProtuStrankaListFormatedOIB>
    <izvorni_sadrzaj>
      <item>INFORMATIČKA ZADRUGA MIKLAUŠIĆ, OIB 80957035385 zastupanog po punomoćniku Nino Miklaušić</item>
    </izvorni_sadrzaj>
    <derivirana_varijabla naziv="DomainObject.Predmet.ProtuStrankaListFormatedOIB_1">
      <item>INFORMATIČKA ZADRUGA MIKLAUŠIĆ, OIB 80957035385 zastupanog po punomoćniku Nino Miklaušić</item>
    </derivirana_varijabla>
  </DomainObject.Predmet.ProtuStrankaListFormatedOIB>
  <DomainObject.Predmet.ProtuStrankaListFormatedWithAdress>
    <izvorni_sadrzaj>
      <item>INFORMATIČKA ZADRUGA MIKLAUŠIĆ, Mate Kaića 28/a, 48350 Kalinovac zastupanog po punomoćniku Nino Miklaušić</item>
    </izvorni_sadrzaj>
    <derivirana_varijabla naziv="DomainObject.Predmet.ProtuStrankaListFormatedWithAdress_1">
      <item>INFORMATIČKA ZADRUGA MIKLAUŠIĆ, Mate Kaića 28/a, 48350 Kalinovac zastupanog po punomoćniku Nino Miklaušić</item>
    </derivirana_varijabla>
  </DomainObject.Predmet.ProtuStrankaListFormatedWithAdress>
  <DomainObject.Predmet.ProtuStrankaListFormatedWithAdressOIB>
    <izvorni_sadrzaj>
      <item>INFORMATIČKA ZADRUGA MIKLAUŠIĆ, OIB 80957035385, Mate Kaića 28/a, 48350 Kalinovac zastupanog po punomoćniku Nino Miklaušić</item>
    </izvorni_sadrzaj>
    <derivirana_varijabla naziv="DomainObject.Predmet.ProtuStrankaListFormatedWithAdressOIB_1">
      <item>INFORMATIČKA ZADRUGA MIKLAUŠIĆ, OIB 80957035385, Mate Kaića 28/a, 48350 Kalinovac zastupanog po punomoćniku Nino Miklaušić</item>
    </derivirana_varijabla>
  </DomainObject.Predmet.ProtuStrankaListFormatedWithAdressOIB>
  <DomainObject.Predmet.ProtuStrankaListNazivFormated>
    <izvorni_sadrzaj>
      <item>INFORMATIČKA ZADRUGA MIKLAUŠIĆ</item>
    </izvorni_sadrzaj>
    <derivirana_varijabla naziv="DomainObject.Predmet.ProtuStrankaListNazivFormated_1">
      <item>INFORMATIČKA ZADRUGA MIKLAUŠIĆ</item>
    </derivirana_varijabla>
  </DomainObject.Predmet.ProtuStrankaListNazivFormated>
  <DomainObject.Predmet.ProtuStrankaListNazivFormatedOIB>
    <izvorni_sadrzaj>
      <item>INFORMATIČKA ZADRUGA MIKLAUŠIĆ, OIB 80957035385</item>
    </izvorni_sadrzaj>
    <derivirana_varijabla naziv="DomainObject.Predmet.ProtuStrankaListNazivFormatedOIB_1">
      <item>INFORMATIČKA ZADRUGA MIKLAUŠIĆ, OIB 80957035385</item>
    </derivirana_varijabla>
  </DomainObject.Predmet.ProtuStrankaListNazivFormatedOIB>
  <DomainObject.Predmet.OstaliListFormated>
    <izvorni_sadrzaj>
      <item>E-oglasna ploča</item>
      <item>Sudski registar, Trgovački sud u Varaždinu</item>
      <item>Nino Miklaušić punomoćnik sudionika u postupku INFORMATIČKA ZADRUGA MIKLAUŠIĆ</item>
    </izvorni_sadrzaj>
    <derivirana_varijabla naziv="DomainObject.Predmet.OstaliListFormated_1">
      <item>E-oglasna ploča</item>
      <item>Sudski registar, Trgovački sud u Varaždinu</item>
      <item>Nino Miklaušić punomoćnik sudionika u postupku INFORMATIČKA ZADRUGA MIKLAUŠIĆ</item>
    </derivirana_varijabla>
  </DomainObject.Predmet.OstaliListFormated>
  <DomainObject.Predmet.OstaliListFormatedOIB>
    <izvorni_sadrzaj>
      <item>E-oglasna ploča</item>
      <item>Sudski registar, Trgovački sud u Varaždinu</item>
      <item>Nino Miklaušić, OIB 16928416989 punomoćnik sudionika u postupku INFORMATIČKA ZADRUGA MIKLAUŠIĆ</item>
    </izvorni_sadrzaj>
    <derivirana_varijabla naziv="DomainObject.Predmet.OstaliListFormatedOIB_1">
      <item>E-oglasna ploča</item>
      <item>Sudski registar, Trgovački sud u Varaždinu</item>
      <item>Nino Miklaušić, OIB 16928416989 punomoćnik sudionika u postupku INFORMATIČKA ZADRUGA MIKLAUŠIĆ</item>
    </derivirana_varijabla>
  </DomainObject.Predmet.OstaliListFormatedOIB>
  <DomainObject.Predmet.OstaliListFormatedWithAdress>
    <izvorni_sadrzaj>
      <item>E-oglasna ploča</item>
      <item>Sudski registar, Trgovački sud u Varaždinu</item>
      <item>Nino Miklaušić, Mate Kaića 28a, 48350 Kalinovac punomoćnik sudionika u postupku INFORMATIČKA ZADRUGA MIKLAUŠIĆ</item>
    </izvorni_sadrzaj>
    <derivirana_varijabla naziv="DomainObject.Predmet.OstaliListFormatedWithAdress_1">
      <item>E-oglasna ploča</item>
      <item>Sudski registar, Trgovački sud u Varaždinu</item>
      <item>Nino Miklaušić, Mate Kaića 28a, 48350 Kalinovac punomoćnik sudionika u postupku INFORMATIČKA ZADRUGA MIKLAUŠIĆ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Nino Miklaušić, OIB 16928416989, Mate Kaića 28a, 48350 Kalinovac punomoćnik sudionika u postupku INFORMATIČKA ZADRUGA MIKLAUŠIĆ</item>
    </izvorni_sadrzaj>
    <derivirana_varijabla naziv="DomainObject.Predmet.OstaliListFormatedWithAdressOIB_1">
      <item>E-oglasna ploča</item>
      <item>Sudski registar, Trgovački sud u Varaždinu</item>
      <item>Nino Miklaušić, OIB 16928416989, Mate Kaića 28a, 48350 Kalinovac punomoćnik sudionika u postupku INFORMATIČKA ZADRUGA MIKLAUŠIĆ</item>
    </derivirana_varijabla>
  </DomainObject.Predmet.OstaliListFormatedWithAdressOIB>
  <DomainObject.Predmet.OstaliListNazivFormated>
    <izvorni_sadrzaj>
      <item>E-oglasna ploča</item>
      <item>Sudski registar, Trgovački sud u Varaždinu</item>
      <item>Nino Miklaušić</item>
    </izvorni_sadrzaj>
    <derivirana_varijabla naziv="DomainObject.Predmet.OstaliListNazivFormated_1">
      <item>E-oglasna ploča</item>
      <item>Sudski registar, Trgovački sud u Varaždinu</item>
      <item>Nino Miklaušić</item>
    </derivirana_varijabla>
  </DomainObject.Predmet.OstaliListNazivFormated>
  <DomainObject.Predmet.OstaliListNazivFormatedOIB>
    <izvorni_sadrzaj>
      <item>E-oglasna ploča</item>
      <item>Sudski registar, Trgovački sud u Varaždinu</item>
      <item>Nino Miklaušić, OIB 16928416989</item>
    </izvorni_sadrzaj>
    <derivirana_varijabla naziv="DomainObject.Predmet.OstaliListNazivFormatedOIB_1">
      <item>E-oglasna ploča</item>
      <item>Sudski registar, Trgovački sud u Varaždinu</item>
      <item>Nino Miklaušić, OIB 16928416989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St-509/2015-5</izvorni_sadrzaj>
    <derivirana_varijabla naziv="DomainObject.PoslovniBrojDokumenta_1">St-509/2015-5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INFORMATIČKA ZADRUGA MIKLAUŠIĆ</izvorni_sadrzaj>
    <derivirana_varijabla naziv="DomainObject.Predmet.ProtustrankaIDrugi_1">INFORMATIČKA ZADRUGA MIKLAUŠIĆ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INFORMATIČKA ZADRUGA MIKLAUŠIĆ, OIB 80957035385, Mate Kaića 28/a, 48350 Kalinovac</izvorni_sadrzaj>
    <derivirana_varijabla naziv="DomainObject.Predmet.ProtustrankaIDrugiAdressOIB_1">INFORMATIČKA ZADRUGA MIKLAUŠIĆ, OIB 80957035385, Mate Kaića 28/a,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INFORMATIČKA ZADRUGA MIKLAUŠIĆ</item>
      <item>E-oglasna ploča</item>
      <item>Sudski registar, Trgovački sud u Varaždinu</item>
      <item>Nino Miklaušić</item>
    </izvorni_sadrzaj>
    <derivirana_varijabla naziv="DomainObject.Predmet.SudioniciListNaziv_1">
      <item>Financijska agencija</item>
      <item>INFORMATIČKA ZADRUGA MIKLAUŠIĆ</item>
      <item>E-oglasna ploča</item>
      <item>Sudski registar, Trgovački sud u Varaždinu</item>
      <item>Nino Miklaušić</item>
    </derivirana_varijabla>
  </DomainObject.Predmet.SudioniciListNaziv>
  <DomainObject.Predmet.SudioniciListAdressOIB>
    <izvorni_sadrzaj>
      <item>Financijska agencija, OIB 85821130368, A. Cesarca 2,42000 Varaždin</item>
      <item>INFORMATIČKA ZADRUGA MIKLAUŠIĆ, OIB 80957035385, Mate Kaića 28/a,48350 Kalinovac</item>
      <item>E-oglasna ploča</item>
      <item>Sudski registar, Trgovački sud u Varaždinu</item>
      <item>Nino Miklaušić, OIB 16928416989, Mate Kaića 28a,48350 Kalinovac</item>
    </izvorni_sadrzaj>
    <derivirana_varijabla naziv="DomainObject.Predmet.SudioniciListAdressOIB_1">
      <item>Financijska agencija, OIB 85821130368, A. Cesarca 2,42000 Varaždin</item>
      <item>INFORMATIČKA ZADRUGA MIKLAUŠIĆ, OIB 80957035385, Mate Kaića 28/a,48350 Kalinovac</item>
      <item>E-oglasna ploča</item>
      <item>Sudski registar, Trgovački sud u Varaždinu</item>
      <item>Nino Miklaušić, OIB 16928416989, Mate Kaića 28a,48350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80957035385</item>
      <item>, OIB null</item>
      <item>, OIB null</item>
      <item>, OIB 16928416989</item>
    </izvorni_sadrzaj>
    <derivirana_varijabla naziv="DomainObject.Predmet.SudioniciListNazivOIB_1">
      <item>, OIB 85821130368</item>
      <item>, OIB 80957035385</item>
      <item>, OIB null</item>
      <item>, OIB null</item>
      <item>, OIB 16928416989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124DD-4704-47E1-A297-889DBD0CF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2863</properties:Characters>
  <properties:Lines>85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2015-12-24T10:30:00Z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2015-12-29T10:45:00Z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