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9aeb" w14:paraId="1819aeb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</w:t>
      </w:r>
      <w:r w:rsidRPr="00894BE7">
        <w:t xml:space="preserve">broj: </w:t>
      </w:r>
      <w:r w:rsidR="00740000" w:rsidRPr="00894BE7">
        <w:t>5 St-</w:t>
      </w:r>
      <w:r w:rsidR="00894BE7" w:rsidRPr="00894BE7">
        <w:t>908/16-2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</w:t>
      </w:r>
      <w:r w:rsidR="00852A7C" w:rsidRPr="00AC3BA5">
        <w:t>dužnika</w:t>
      </w:r>
      <w:r w:rsidR="00AC3BA5" w:rsidRPr="00AC3BA5">
        <w:t xml:space="preserve"> "Međunarodni klub prijatelja"</w:t>
      </w:r>
      <w:r w:rsidR="00D643D5" w:rsidRPr="00D643D5">
        <w:t xml:space="preserve"> </w:t>
      </w:r>
      <w:r w:rsidR="00D643D5" w:rsidRPr="00AC3BA5">
        <w:t>OIB: 28427715097</w:t>
      </w:r>
      <w:r w:rsidR="00AC3BA5" w:rsidRPr="00AC3BA5">
        <w:t xml:space="preserve">, Donja Višnjica 19a, </w:t>
      </w:r>
      <w:r w:rsidR="00D643D5">
        <w:t>Višnjica</w:t>
      </w:r>
      <w:r w:rsidR="00665A9B" w:rsidRPr="00AC3BA5">
        <w:t>,</w:t>
      </w:r>
      <w:r w:rsidR="00665A9B" w:rsidRPr="00914892">
        <w:t xml:space="preserve"> </w:t>
      </w:r>
      <w:r w:rsidR="00637444" w:rsidRPr="00914892">
        <w:t xml:space="preserve">dana </w:t>
      </w:r>
      <w:r w:rsidR="00914892" w:rsidRPr="00914892">
        <w:t>11. kolovoz</w:t>
      </w:r>
      <w:r w:rsidR="00740000" w:rsidRPr="00914892">
        <w:t>a</w:t>
      </w:r>
      <w:r w:rsidR="00637444" w:rsidRPr="00914892">
        <w:t xml:space="preserve"> 201</w:t>
      </w:r>
      <w:r w:rsidR="00740000" w:rsidRPr="00914892">
        <w:t>6</w:t>
      </w:r>
      <w:r w:rsidR="00637444" w:rsidRPr="00914892">
        <w:t>.</w:t>
      </w:r>
      <w:r w:rsidR="00AF2C11" w:rsidRPr="00914892">
        <w:t xml:space="preserve"> g</w:t>
      </w:r>
      <w:r w:rsidR="00AF2C11">
        <w:t>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 w:rsidRPr="00EF0814">
      <w:pPr>
        <w:jc w:val="both"/>
        <w:rPr>
          <w:color w:val="FF0000"/>
        </w:rPr>
      </w:pPr>
      <w:r>
        <w:t>I/</w:t>
      </w:r>
      <w:r>
        <w:tab/>
      </w:r>
      <w:r w:rsidR="00CB6C18">
        <w:t>Utvrđuje se da ukupni iznos evidentiranog duga</w:t>
      </w:r>
      <w:r w:rsidR="00AC3BA5">
        <w:t xml:space="preserve"> </w:t>
      </w:r>
      <w:r w:rsidR="00AC3BA5" w:rsidRPr="00AC3BA5">
        <w:t>dužnika "Međunarodni klub prijatelja"</w:t>
      </w:r>
      <w:r w:rsidR="00AC3BA5">
        <w:t xml:space="preserve">, </w:t>
      </w:r>
      <w:r w:rsidR="00AC3BA5" w:rsidRPr="00AC3BA5">
        <w:t>OIB: 28427715097, Donja Višnjica 19a, Višnjica</w:t>
      </w:r>
      <w:r w:rsidR="00740000" w:rsidRPr="00AC3BA5">
        <w:t xml:space="preserve">, </w:t>
      </w:r>
      <w:r w:rsidR="00CB6C18" w:rsidRPr="00AC3BA5">
        <w:t xml:space="preserve">iznosi </w:t>
      </w:r>
      <w:r w:rsidR="00AC3BA5" w:rsidRPr="00AC3BA5">
        <w:t>29.643,88</w:t>
      </w:r>
      <w:r w:rsidR="0010211E" w:rsidRPr="00AC3BA5">
        <w:t xml:space="preserve"> </w:t>
      </w:r>
      <w:r w:rsidR="00CB6C18" w:rsidRPr="00AC3BA5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</w:t>
      </w:r>
      <w:r w:rsidR="004E68E4" w:rsidRPr="002914B6">
        <w:t xml:space="preserve">se </w:t>
      </w:r>
      <w:r w:rsidR="002914B6" w:rsidRPr="002914B6">
        <w:t>predsjednica udruge Milka Knežević, Donja Višnjica 19a, Donja Višnjica, OIB: 07540007032</w:t>
      </w:r>
      <w:r w:rsidR="00462410" w:rsidRPr="002914B6">
        <w:t xml:space="preserve">, </w:t>
      </w:r>
      <w:r w:rsidR="0081351D" w:rsidRPr="002914B6">
        <w:t xml:space="preserve">da </w:t>
      </w:r>
      <w:r w:rsidR="0081351D">
        <w:t xml:space="preserve">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2914B6" w:rsidRPr="002914B6">
        <w:t>predsjednica udruge</w:t>
      </w:r>
      <w:r w:rsidR="00CB6C18" w:rsidRPr="002914B6">
        <w:t xml:space="preserve"> </w:t>
      </w:r>
      <w:r w:rsidR="00CB6C18">
        <w:t>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 w:rsidRPr="00894BE7">
      <w:pPr>
        <w:jc w:val="both"/>
      </w:pPr>
    </w:p>
    <w:p w:rsidRDefault="0081351D" w:rsidP="0081351D" w:rsidR="0081351D" w:rsidRPr="00894BE7">
      <w:pPr>
        <w:jc w:val="center"/>
      </w:pPr>
      <w:r w:rsidRPr="00894BE7">
        <w:t xml:space="preserve">U Varaždinu </w:t>
      </w:r>
      <w:r w:rsidR="00894BE7" w:rsidRPr="00894BE7">
        <w:t>11. kolovoz</w:t>
      </w:r>
      <w:r w:rsidR="00740000" w:rsidRPr="00894BE7">
        <w:t>a 2016</w:t>
      </w:r>
      <w:r w:rsidRPr="00894BE7"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EFE" w:rsidR="00C93EFE">
      <w:r>
        <w:separator/>
      </w:r>
    </w:p>
  </w:endnote>
  <w:endnote w:id="0" w:type="continuationSeparator">
    <w:p w:rsidRDefault="00C93EFE" w:rsidR="00C93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EFE" w:rsidR="00C93EFE">
      <w:r>
        <w:separator/>
      </w:r>
    </w:p>
  </w:footnote>
  <w:footnote w:id="0" w:type="continuationSeparator">
    <w:p w:rsidRDefault="00C93EFE" w:rsidR="00C93E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14B6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960E3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94BE7"/>
    <w:rsid w:val="008A024C"/>
    <w:rsid w:val="008D03CD"/>
    <w:rsid w:val="00902D81"/>
    <w:rsid w:val="00906B85"/>
    <w:rsid w:val="009137D4"/>
    <w:rsid w:val="00914892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C3BA5"/>
    <w:rsid w:val="00AD6A18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3EFE"/>
    <w:rsid w:val="00C95F18"/>
    <w:rsid w:val="00CA4C65"/>
    <w:rsid w:val="00CB41F0"/>
    <w:rsid w:val="00CB6C18"/>
    <w:rsid w:val="00CC7B8F"/>
    <w:rsid w:val="00CE19A1"/>
    <w:rsid w:val="00CE29CC"/>
    <w:rsid w:val="00CF5EC7"/>
    <w:rsid w:val="00CF7EB7"/>
    <w:rsid w:val="00D10EDA"/>
    <w:rsid w:val="00D27A4B"/>
    <w:rsid w:val="00D47733"/>
    <w:rsid w:val="00D60907"/>
    <w:rsid w:val="00D643D5"/>
    <w:rsid w:val="00D65681"/>
    <w:rsid w:val="00D65D0F"/>
    <w:rsid w:val="00D65E3F"/>
    <w:rsid w:val="00D745FA"/>
    <w:rsid w:val="00D74CD1"/>
    <w:rsid w:val="00D8212F"/>
    <w:rsid w:val="00D92BAB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EF0814"/>
    <w:rsid w:val="00F10C2B"/>
    <w:rsid w:val="00F56945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St-908/2016-2</izvorni_sadrzaj>
    <derivirana_varijabla naziv="DomainObject.Oznaka_1">St-908/2016-2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klub prijatelja</izvorni_sadrzaj>
    <derivirana_varijabla naziv="DomainObject.Predmet.ProtustrankaFormated_1">  Međunarodni klub prijatelja</derivirana_varijabla>
  </DomainObject.Predmet.ProtustrankaFormated>
  <DomainObject.Predmet.ProtustrankaFormatedOIB>
    <izvorni_sadrzaj>  Međunarodni klub prijatelja, OIB 28427715097</izvorni_sadrzaj>
    <derivirana_varijabla naziv="DomainObject.Predmet.ProtustrankaFormatedOIB_1">  Međunarodni klub prijatelja, OIB 28427715097</derivirana_varijabla>
  </DomainObject.Predmet.ProtustrankaFormatedOIB>
  <DomainObject.Predmet.ProtustrankaFormatedWithAdress>
    <izvorni_sadrzaj> Međunarodni klub prijatelja, Donja Višnjica 19 a, 42250 Donja Višnjica</izvorni_sadrzaj>
    <derivirana_varijabla naziv="DomainObject.Predmet.ProtustrankaFormatedWithAdress_1"> Međunarodni klub prijatelja, Donja Višnjica 19 a, 42250 Donja Višnjica</derivirana_varijabla>
  </DomainObject.Predmet.ProtustrankaFormatedWithAdress>
  <DomainObject.Predmet.ProtustrankaFormatedWithAdressOIB>
    <izvorni_sadrzaj> Međunarodni klub prijatelja, OIB 28427715097, Donja Višnjica 19 a, 42250 Donja Višnjica</izvorni_sadrzaj>
    <derivirana_varijabla naziv="DomainObject.Predmet.ProtustrankaFormatedWithAdressOIB_1"> Međunarodni klub prijatelja, OIB 28427715097, Donja Višnjica 19 a, 42250 Donja Višnjica</derivirana_varijabla>
  </DomainObject.Predmet.ProtustrankaFormatedWithAdressOIB>
  <DomainObject.Predmet.ProtustrankaWithAdress>
    <izvorni_sadrzaj>Međunarodni klub prijatelja Donja Višnjica 19 a, 42250 Donja Višnjica</izvorni_sadrzaj>
    <derivirana_varijabla naziv="DomainObject.Predmet.ProtustrankaWithAdress_1">Međunarodni klub prijatelja Donja Višnjica 19 a, 42250 Donja Višnjica</derivirana_varijabla>
  </DomainObject.Predmet.ProtustrankaWithAdress>
  <DomainObject.Predmet.ProtustrankaWithAdressOIB>
    <izvorni_sadrzaj>Međunarodni klub prijatelja, OIB 28427715097, Donja Višnjica 19 a, 42250 Donja Višnjica</izvorni_sadrzaj>
    <derivirana_varijabla naziv="DomainObject.Predmet.ProtustrankaWithAdressOIB_1">Međunarodni klub prijatelja, OIB 28427715097, Donja Višnjica 19 a, 42250 Donja Višnjica</derivirana_varijabla>
  </DomainObject.Predmet.ProtustrankaWithAdressOIB>
  <DomainObject.Predmet.ProtustrankaNazivFormated>
    <izvorni_sadrzaj>Međunarodni klub prijatelja</izvorni_sadrzaj>
    <derivirana_varijabla naziv="DomainObject.Predmet.ProtustrankaNazivFormated_1">Međunarodni klub prijatelja</derivirana_varijabla>
  </DomainObject.Predmet.ProtustrankaNazivFormated>
  <DomainObject.Predmet.ProtustrankaNazivFormatedOIB>
    <izvorni_sadrzaj>Međunarodni klub prijatelja, OIB 28427715097</izvorni_sadrzaj>
    <derivirana_varijabla naziv="DomainObject.Predmet.ProtustrankaNazivFormatedOIB_1">Međunarodni klub prijatelja, OIB 28427715097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29643.88</izvorni_sadrzaj>
    <derivirana_varijabla naziv="DomainObject.Predmet.TrenutnaVrijednost_1">29643.88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Međunarodni klub prijatelja</item>
    </izvorni_sadrzaj>
    <derivirana_varijabla naziv="DomainObject.Predmet.ProtuStrankaListFormated_1">
      <item>Međunarodni klub prijatelja</item>
    </derivirana_varijabla>
  </DomainObject.Predmet.ProtuStrankaListFormated>
  <DomainObject.Predmet.ProtuStrankaListFormatedOIB>
    <izvorni_sadrzaj>
      <item>Međunarodni klub prijatelja, OIB 28427715097</item>
    </izvorni_sadrzaj>
    <derivirana_varijabla naziv="DomainObject.Predmet.ProtuStrankaListFormatedOIB_1">
      <item>Međunarodni klub prijatelja, OIB 28427715097</item>
    </derivirana_varijabla>
  </DomainObject.Predmet.ProtuStrankaListFormatedOIB>
  <DomainObject.Predmet.ProtuStrankaListFormatedWithAdress>
    <izvorni_sadrzaj>
      <item>Međunarodni klub prijatelja, Donja Višnjica 19 a, 42250 Donja Višnjica</item>
    </izvorni_sadrzaj>
    <derivirana_varijabla naziv="DomainObject.Predmet.ProtuStrankaListFormatedWithAdress_1">
      <item>Međunarodni klub prijatelja, Donja Višnjica 19 a, 42250 Donja Višnjica</item>
    </derivirana_varijabla>
  </DomainObject.Predmet.ProtuStrankaListFormatedWithAdress>
  <DomainObject.Predmet.ProtuStrankaListFormatedWithAdressOIB>
    <izvorni_sadrzaj>
      <item>Međunarodni klub prijatelja, OIB 28427715097, Donja Višnjica 19 a, 42250 Donja Višnjica</item>
    </izvorni_sadrzaj>
    <derivirana_varijabla naziv="DomainObject.Predmet.ProtuStrankaListFormatedWithAdressOIB_1">
      <item>Međunarodni klub prijatelja, OIB 28427715097, Donja Višnjica 19 a, 42250 Donja Višnjica</item>
    </derivirana_varijabla>
  </DomainObject.Predmet.ProtuStrankaListFormatedWithAdressOIB>
  <DomainObject.Predmet.ProtuStrankaListNazivFormated>
    <izvorni_sadrzaj>
      <item>Međunarodni klub prijatelja</item>
    </izvorni_sadrzaj>
    <derivirana_varijabla naziv="DomainObject.Predmet.ProtuStrankaListNazivFormated_1">
      <item>Međunarodni klub prijatelja</item>
    </derivirana_varijabla>
  </DomainObject.Predmet.ProtuStrankaListNazivFormated>
  <DomainObject.Predmet.ProtuStrankaListNazivFormatedOIB>
    <izvorni_sadrzaj>
      <item>Međunarodni klub prijatelja, OIB 28427715097</item>
    </izvorni_sadrzaj>
    <derivirana_varijabla naziv="DomainObject.Predmet.ProtuStrankaListNazivFormatedOIB_1">
      <item>Međunarodni klub prijatelja, OIB 28427715097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>St-908/2016-2</izvorni_sadrzaj>
    <derivirana_varijabla naziv="DomainObject.PoslovniBrojDokumenta_1">St-908/2016-2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Međunarodni klub prijatelja</izvorni_sadrzaj>
    <derivirana_varijabla naziv="DomainObject.Predmet.ProtustrankaIDrugi_1">Međunarodni klub prijatelja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Međunarodni klub prijatelja, OIB 28427715097, Donja Višnjica 19 a, 42250 Donja Višnjica</izvorni_sadrzaj>
    <derivirana_varijabla naziv="DomainObject.Predmet.ProtustrankaIDrugiAdressOIB_1">Međunarodni klub prijatelja, OIB 28427715097, Donja Višnjica 19 a, 42250 Donja Višnjica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Međunarodni klub prijatelja</item>
    </izvorni_sadrzaj>
    <derivirana_varijabla naziv="DomainObject.Predmet.SudioniciListNaziv_1">
      <item>Financijska agencija</item>
      <item>Međunarodni klub prijatelja</item>
    </derivirana_varijabla>
  </DomainObject.Predmet.SudioniciListNaziv>
  <DomainObject.Predmet.SudioniciListAdressOIB>
    <izvorni_sadrzaj>
      <item>Financijska agencija, OIB 85821130368</item>
      <item>Međunarodni klub prijatelja, OIB 28427715097, Donja Višnjica 19 a,42250 Donja Višnjica</item>
    </izvorni_sadrzaj>
    <derivirana_varijabla naziv="DomainObject.Predmet.SudioniciListAdressOIB_1">
      <item>Financijska agencija, OIB 85821130368</item>
      <item>Međunarodni klub prijatelja, OIB 28427715097, Donja Višnjica 19 a,42250 Donja Višnjica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28427715097</item>
    </izvorni_sadrzaj>
    <derivirana_varijabla naziv="DomainObject.Predmet.SudioniciListNazivOIB_1">
      <item>, OIB 85821130368</item>
      <item>, OIB 28427715097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81FC1-FCE5-4128-875E-80F661007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1901</properties:Characters>
  <properties:Lines>46</properties:Lines>
  <properties:Paragraphs>14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2016-08-11T06:27:00Z</dcterms:created>
  <dc:creator>Ljubica Makovec</dc:creator>
  <cp:lastModifiedBy>Karolina Brlek</cp:lastModifiedBy>
  <cp:lastPrinted>2016-01-22T13:59:00Z</cp:lastPrinted>
  <dcterms:modified xmlns:xsi="http://www.w3.org/2001/XMLSchema-instance" xsi:type="dcterms:W3CDTF">2016-08-11T09:58:00Z</dcterms:modified>
  <cp:revision>8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