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4c14" w14:paraId="aff4c14" w:rsidRDefault="00D7501C" w:rsidP="00D7501C" w:rsidR="00D7501C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6539A6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554F67">
              <w:t>2</w:t>
            </w:r>
            <w:r w:rsidR="001D7D02">
              <w:t>1</w:t>
            </w:r>
            <w:r w:rsidR="006539A6">
              <w:t>17</w:t>
            </w:r>
            <w:r w:rsidR="00554F67">
              <w:t>/</w:t>
            </w:r>
            <w:r>
              <w:t>2018-3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D7501C" w:rsidP="000548B4" w:rsidR="00D7501C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r w:rsidR="006539A6" w:rsidRPr="006539A6">
        <w:t xml:space="preserve">TOP </w:t>
      </w:r>
      <w:proofErr w:type="spellStart"/>
      <w:r w:rsidR="006539A6" w:rsidRPr="006539A6">
        <w:t>DESIGN</w:t>
      </w:r>
      <w:proofErr w:type="spellEnd"/>
      <w:r w:rsidR="006539A6" w:rsidRPr="006539A6">
        <w:t xml:space="preserve"> d.o.o. za promidžbu, trgovinu i usluge</w:t>
      </w:r>
      <w:r w:rsidR="006539A6">
        <w:t xml:space="preserve"> Babina Greda, </w:t>
      </w:r>
      <w:proofErr w:type="spellStart"/>
      <w:r w:rsidR="006539A6">
        <w:t>Babogredske</w:t>
      </w:r>
      <w:proofErr w:type="spellEnd"/>
      <w:r w:rsidR="006539A6">
        <w:t xml:space="preserve"> kompanije 14, </w:t>
      </w:r>
      <w:proofErr w:type="spellStart"/>
      <w:r w:rsidR="006539A6">
        <w:t>OIB</w:t>
      </w:r>
      <w:proofErr w:type="spellEnd"/>
      <w:r w:rsidR="006539A6">
        <w:t xml:space="preserve">: </w:t>
      </w:r>
      <w:r w:rsidR="006539A6" w:rsidRPr="006539A6">
        <w:t>25869425161</w:t>
      </w:r>
      <w:r w:rsidR="006539A6">
        <w:t xml:space="preserve"> </w:t>
      </w:r>
      <w:proofErr w:type="spellStart"/>
      <w:r w:rsidR="006539A6">
        <w:t>MBS</w:t>
      </w:r>
      <w:proofErr w:type="spellEnd"/>
      <w:r w:rsidR="006539A6">
        <w:t xml:space="preserve">: </w:t>
      </w:r>
      <w:r w:rsidR="006539A6" w:rsidRPr="006539A6">
        <w:t>030164805</w:t>
      </w:r>
      <w:r w:rsidR="006539A6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6539A6">
        <w:t>31</w:t>
      </w:r>
      <w:r w:rsidR="00D7501C">
        <w:t>. siječnja 2019.</w:t>
      </w:r>
      <w:r>
        <w:t xml:space="preserve">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54F67">
        <w:rPr>
          <w:bCs/>
        </w:rPr>
        <w:t xml:space="preserve"> </w:t>
      </w:r>
      <w:r w:rsidR="006539A6" w:rsidRPr="006539A6">
        <w:t xml:space="preserve">TOP </w:t>
      </w:r>
      <w:proofErr w:type="spellStart"/>
      <w:r w:rsidR="006539A6" w:rsidRPr="006539A6">
        <w:t>DESIGN</w:t>
      </w:r>
      <w:proofErr w:type="spellEnd"/>
      <w:r w:rsidR="006539A6" w:rsidRPr="006539A6">
        <w:t xml:space="preserve"> d.o.o. za promidžbu, trgovinu i usluge</w:t>
      </w:r>
      <w:r w:rsidR="006539A6">
        <w:t xml:space="preserve"> Babina Greda, </w:t>
      </w:r>
      <w:proofErr w:type="spellStart"/>
      <w:r w:rsidR="006539A6">
        <w:t>Babogredske</w:t>
      </w:r>
      <w:proofErr w:type="spellEnd"/>
      <w:r w:rsidR="006539A6">
        <w:t xml:space="preserve"> kompanije 14, </w:t>
      </w:r>
      <w:proofErr w:type="spellStart"/>
      <w:r w:rsidR="006539A6">
        <w:t>OIB</w:t>
      </w:r>
      <w:proofErr w:type="spellEnd"/>
      <w:r w:rsidR="006539A6">
        <w:t xml:space="preserve">: </w:t>
      </w:r>
      <w:r w:rsidR="006539A6" w:rsidRPr="006539A6">
        <w:t>25869425161</w:t>
      </w:r>
      <w:r w:rsidR="006539A6">
        <w:t xml:space="preserve"> </w:t>
      </w:r>
      <w:proofErr w:type="spellStart"/>
      <w:r w:rsidR="006539A6">
        <w:t>MBS</w:t>
      </w:r>
      <w:proofErr w:type="spellEnd"/>
      <w:r w:rsidR="006539A6">
        <w:t xml:space="preserve">: </w:t>
      </w:r>
      <w:r w:rsidR="006539A6" w:rsidRPr="006539A6">
        <w:t>030164805</w:t>
      </w:r>
      <w:r w:rsidR="006539A6">
        <w:t>, iznosi 275.395,85 kn.</w:t>
      </w:r>
      <w:r w:rsidR="00554F67">
        <w:t xml:space="preserve"> </w:t>
      </w:r>
      <w:r w:rsidR="00417D48">
        <w:rPr>
          <w:bCs/>
        </w:rPr>
        <w:t xml:space="preserve"> </w:t>
      </w:r>
      <w:r w:rsidR="005B6C7F">
        <w:rPr>
          <w:bCs/>
        </w:rPr>
        <w:t xml:space="preserve"> 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330DE6">
        <w:t xml:space="preserve"> </w:t>
      </w:r>
      <w:r w:rsidR="006539A6">
        <w:t xml:space="preserve">Mladenka Matić iz </w:t>
      </w:r>
      <w:proofErr w:type="spellStart"/>
      <w:r w:rsidR="006539A6">
        <w:t>Kuševaca</w:t>
      </w:r>
      <w:proofErr w:type="spellEnd"/>
      <w:r w:rsidR="006539A6">
        <w:t xml:space="preserve">, </w:t>
      </w:r>
      <w:r w:rsidR="00E20473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3C6F97">
        <w:t>2</w:t>
      </w:r>
      <w:r w:rsidR="001D7D02">
        <w:t>1</w:t>
      </w:r>
      <w:r w:rsidR="006539A6">
        <w:t>17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6539A6">
        <w:t>31</w:t>
      </w:r>
      <w:r w:rsidR="00D7501C">
        <w:t>. siječnja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D7D02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0DE6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7D48"/>
    <w:rsid w:val="00447DA0"/>
    <w:rsid w:val="004726DA"/>
    <w:rsid w:val="004777F8"/>
    <w:rsid w:val="004B5B8D"/>
    <w:rsid w:val="004B7577"/>
    <w:rsid w:val="004D53CB"/>
    <w:rsid w:val="004E1DE7"/>
    <w:rsid w:val="0053343C"/>
    <w:rsid w:val="00536D6F"/>
    <w:rsid w:val="00541C63"/>
    <w:rsid w:val="00554F67"/>
    <w:rsid w:val="00563840"/>
    <w:rsid w:val="005761C7"/>
    <w:rsid w:val="0058185D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39A6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9975D9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9975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975D9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975D9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5D9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5D9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9975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975D9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975D9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5D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5D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2117</izvorni_sadrzaj>
    <derivirana_varijabla naziv="DomainObject.Predmet.Broj_1">2117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St-2117/2018</izvorni_sadrzaj>
    <derivirana_varijabla naziv="DomainObject.Predmet.OznakaBroj_1">St-2117/2018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DESIGN d.o.o. za promidžbu, trgovinu i usluge</izvorni_sadrzaj>
    <derivirana_varijabla naziv="DomainObject.Predmet.ProtustrankaFormated_1">  TOP DESIGN d.o.o. za promidžbu, trgovinu i usluge</derivirana_varijabla>
  </DomainObject.Predmet.ProtustrankaFormated>
  <DomainObject.Predmet.ProtustrankaFormatedOIB>
    <izvorni_sadrzaj>  TOP DESIGN d.o.o. za promidžbu, trgovinu i usluge, OIB 25869425161</izvorni_sadrzaj>
    <derivirana_varijabla naziv="DomainObject.Predmet.ProtustrankaFormatedOIB_1">  TOP DESIGN d.o.o. za promidžbu, trgovinu i usluge, OIB 25869425161</derivirana_varijabla>
  </DomainObject.Predmet.ProtustrankaFormatedOIB>
  <DomainObject.Predmet.ProtustrankaFormatedWithAdress>
    <izvorni_sadrzaj> TOP DESIGN d.o.o. za promidžbu, trgovinu i usluge, Babogredske kompanije 14, 32276 Babina Greda</izvorni_sadrzaj>
    <derivirana_varijabla naziv="DomainObject.Predmet.ProtustrankaFormatedWithAdress_1"> TOP DESIGN d.o.o. za promidžbu, trgovinu i usluge, Babogredske kompanije 14, 32276 Babina Greda</derivirana_varijabla>
  </DomainObject.Predmet.ProtustrankaFormatedWithAdress>
  <DomainObject.Predmet.ProtustrankaFormatedWithAdressOIB>
    <izvorni_sadrzaj> TOP DESIGN d.o.o. za promidžbu, trgovinu i usluge, OIB 25869425161, Babogredske kompanije 14, 32276 Babina Greda</izvorni_sadrzaj>
    <derivirana_varijabla naziv="DomainObject.Predmet.ProtustrankaFormatedWithAdressOIB_1"> TOP DESIGN d.o.o. za promidžbu, trgovinu i usluge, OIB 25869425161, Babogredske kompanije 14, 32276 Babina Greda</derivirana_varijabla>
  </DomainObject.Predmet.ProtustrankaFormatedWithAdressOIB>
  <DomainObject.Predmet.ProtustrankaWithAdress>
    <izvorni_sadrzaj>TOP DESIGN d.o.o. za promidžbu, trgovinu i usluge Babogredske kompanije 14, 32276 Babina Greda</izvorni_sadrzaj>
    <derivirana_varijabla naziv="DomainObject.Predmet.ProtustrankaWithAdress_1">TOP DESIGN d.o.o. za promidžbu, trgovinu i usluge Babogredske kompanije 14, 32276 Babina Greda</derivirana_varijabla>
  </DomainObject.Predmet.ProtustrankaWithAdress>
  <DomainObject.Predmet.ProtustrankaWithAdressOIB>
    <izvorni_sadrzaj>TOP DESIGN d.o.o. za promidžbu, trgovinu i usluge, OIB 25869425161, Babogredske kompanije 14, 32276 Babina Greda</izvorni_sadrzaj>
    <derivirana_varijabla naziv="DomainObject.Predmet.ProtustrankaWithAdressOIB_1">TOP DESIGN d.o.o. za promidžbu, trgovinu i usluge, OIB 25869425161, Babogredske kompanije 14, 32276 Babina Greda</derivirana_varijabla>
  </DomainObject.Predmet.ProtustrankaWithAdressOIB>
  <DomainObject.Predmet.ProtustrankaNazivFormated>
    <izvorni_sadrzaj>TOP DESIGN d.o.o. za promidžbu, trgovinu i usluge</izvorni_sadrzaj>
    <derivirana_varijabla naziv="DomainObject.Predmet.ProtustrankaNazivFormated_1">TOP DESIGN d.o.o. za promidžbu, trgovinu i usluge</derivirana_varijabla>
  </DomainObject.Predmet.ProtustrankaNazivFormated>
  <DomainObject.Predmet.ProtustrankaNazivFormatedOIB>
    <izvorni_sadrzaj>TOP DESIGN d.o.o. za promidžbu, trgovinu i usluge, OIB 25869425161</izvorni_sadrzaj>
    <derivirana_varijabla naziv="DomainObject.Predmet.ProtustrankaNazivFormatedOIB_1">TOP DESIGN d.o.o. za promidžbu, trgovinu i usluge, OIB 25869425161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TOP DESIGN d.o.o. za promidžbu, trgovinu i usluge</item>
    </izvorni_sadrzaj>
    <derivirana_varijabla naziv="DomainObject.Predmet.ProtuStrankaListFormated_1">
      <item>TOP DESIGN d.o.o. za promidžbu, trgovinu i usluge</item>
    </derivirana_varijabla>
  </DomainObject.Predmet.ProtuStrankaListFormated>
  <DomainObject.Predmet.ProtuStrankaListFormatedOIB>
    <izvorni_sadrzaj>
      <item>TOP DESIGN d.o.o. za promidžbu, trgovinu i usluge, OIB 25869425161</item>
    </izvorni_sadrzaj>
    <derivirana_varijabla naziv="DomainObject.Predmet.ProtuStrankaListFormatedOIB_1">
      <item>TOP DESIGN d.o.o. za promidžbu, trgovinu i usluge, OIB 25869425161</item>
    </derivirana_varijabla>
  </DomainObject.Predmet.ProtuStrankaListFormatedOIB>
  <DomainObject.Predmet.ProtuStrankaListFormatedWithAdress>
    <izvorni_sadrzaj>
      <item>TOP DESIGN d.o.o. za promidžbu, trgovinu i usluge, Babogredske kompanije 14, 32276 Babina Greda</item>
    </izvorni_sadrzaj>
    <derivirana_varijabla naziv="DomainObject.Predmet.ProtuStrankaListFormatedWithAdress_1">
      <item>TOP DESIGN d.o.o. za promidžbu, trgovinu i usluge, Babogredske kompanije 14, 32276 Babina Greda</item>
    </derivirana_varijabla>
  </DomainObject.Predmet.ProtuStrankaListFormatedWithAdress>
  <DomainObject.Predmet.ProtuStrankaListFormatedWithAdressOIB>
    <izvorni_sadrzaj>
      <item>TOP DESIGN d.o.o. za promidžbu, trgovinu i usluge, OIB 25869425161, Babogredske kompanije 14, 32276 Babina Greda</item>
    </izvorni_sadrzaj>
    <derivirana_varijabla naziv="DomainObject.Predmet.ProtuStrankaListFormatedWithAdressOIB_1">
      <item>TOP DESIGN d.o.o. za promidžbu, trgovinu i usluge, OIB 25869425161, Babogredske kompanije 14, 32276 Babina Greda</item>
    </derivirana_varijabla>
  </DomainObject.Predmet.ProtuStrankaListFormatedWithAdressOIB>
  <DomainObject.Predmet.ProtuStrankaListNazivFormated>
    <izvorni_sadrzaj>
      <item>TOP DESIGN d.o.o. za promidžbu, trgovinu i usluge</item>
    </izvorni_sadrzaj>
    <derivirana_varijabla naziv="DomainObject.Predmet.ProtuStrankaListNazivFormated_1">
      <item>TOP DESIGN d.o.o. za promidžbu, trgovinu i usluge</item>
    </derivirana_varijabla>
  </DomainObject.Predmet.ProtuStrankaListNazivFormated>
  <DomainObject.Predmet.ProtuStrankaListNazivFormatedOIB>
    <izvorni_sadrzaj>
      <item>TOP DESIGN d.o.o. za promidžbu, trgovinu i usluge, OIB 25869425161</item>
    </izvorni_sadrzaj>
    <derivirana_varijabla naziv="DomainObject.Predmet.ProtuStrankaListNazivFormatedOIB_1">
      <item>TOP DESIGN d.o.o. za promidžbu, trgovinu i usluge, OIB 25869425161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TOP DESIGN d.o.o. za promidžbu, trgovinu i usluge</izvorni_sadrzaj>
    <derivirana_varijabla naziv="DomainObject.Predmet.ProtustrankaIDrugi_1">TOP DESIGN d.o.o. za promidžbu,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TOP DESIGN d.o.o. za promidžbu, trgovinu i usluge, OIB 25869425161, Babogredske kompanije 14, 32276 Babina Greda</izvorni_sadrzaj>
    <derivirana_varijabla naziv="DomainObject.Predmet.ProtustrankaIDrugiAdressOIB_1">TOP DESIGN d.o.o. za promidžbu, trgovinu i usluge, OIB 25869425161, Babogredske kompanije 14, 32276 Babina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TOP DESIGN d.o.o. za promidžbu, trgovinu i usluge</item>
    </izvorni_sadrzaj>
    <derivirana_varijabla naziv="DomainObject.Predmet.SudioniciListNaziv_1">
      <item>FINA RC OSIJEK</item>
      <item>TOP DESIGN d.o.o. za promidžbu, trgovinu i usluge</item>
    </derivirana_varijabla>
  </DomainObject.Predmet.SudioniciListNaziv>
  <DomainObject.Predmet.SudioniciListAdressOIB>
    <izvorni_sadrzaj>
      <item>FINA RC OSIJEK, OIB 85821130368</item>
      <item>TOP DESIGN d.o.o. za promidžbu, trgovinu i usluge, OIB 25869425161, Babogredske kompanije 14,32276 Babina Greda</item>
    </izvorni_sadrzaj>
    <derivirana_varijabla naziv="DomainObject.Predmet.SudioniciListAdressOIB_1">
      <item>FINA RC OSIJEK, OIB 85821130368</item>
      <item>TOP DESIGN d.o.o. za promidžbu, trgovinu i usluge, OIB 25869425161, Babogredske kompanije 14,32276 Babina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25869425161</item>
    </izvorni_sadrzaj>
    <derivirana_varijabla naziv="DomainObject.Predmet.SudioniciListNazivOIB_1">
      <item>, OIB 85821130368</item>
      <item>, OIB 25869425161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14FA03-1ED6-4038-A6B4-5F0F26B73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2006</properties:Characters>
  <properties:Lines>48</properties:Lines>
  <properties:Paragraphs>16</properties:Paragraphs>
  <properties:TotalTime>269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2019-01-31T08:49:00Z</cp:lastPrinted>
  <dcterms:modified xmlns:xsi="http://www.w3.org/2001/XMLSchema-instance" xsi:type="dcterms:W3CDTF">2019-01-31T08:51:00Z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