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fd16" w14:paraId="977fd16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F24A91">
        <w:rPr>
          <w:rFonts w:hAnsi="Times New Roman" w:ascii="Times New Roman"/>
        </w:rPr>
        <w:t>8982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</w:t>
      </w:r>
      <w:r w:rsidR="00F24A91">
        <w:rPr>
          <w:rFonts w:hAnsi="Times New Roman" w:ascii="Times New Roman"/>
          <w:szCs w:val="24"/>
        </w:rPr>
        <w:t xml:space="preserve">BELLUS PROJEKT d.o.o., Brdovečka 22, Zagreb, OIB 88394600803,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 </w:t>
      </w:r>
      <w:r w:rsidR="00F24A91">
        <w:rPr>
          <w:rFonts w:hAnsi="Times New Roman" w:ascii="Times New Roman"/>
          <w:szCs w:val="24"/>
        </w:rPr>
        <w:t xml:space="preserve">BELLUS PROJEKT d.o.o., Brdovečka 22, Zagreb, OIB 88394600803.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</w:t>
      </w:r>
      <w:r w:rsidR="008D6706">
        <w:rPr>
          <w:rFonts w:hAnsi="Times New Roman" w:ascii="Times New Roman"/>
          <w:szCs w:val="24"/>
        </w:rPr>
        <w:t>3</w:t>
      </w:r>
      <w:r w:rsidR="0059622C">
        <w:rPr>
          <w:rFonts w:hAnsi="Times New Roman" w:ascii="Times New Roman"/>
          <w:szCs w:val="24"/>
        </w:rPr>
        <w:t>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F24A91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F24A91" w:rsidRPr="00F24A91">
        <w:rPr>
          <w:rFonts w:hAnsi="Times New Roman" w:ascii="Times New Roman"/>
        </w:rPr>
        <w:t>Marko Marić, Zagreb, Petrinjska 59 a, OIB 40578632064.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F24A91">
        <w:rPr>
          <w:rFonts w:hAnsi="Times New Roman" w:ascii="Times New Roman"/>
          <w:szCs w:val="24"/>
        </w:rPr>
        <w:t>BELLUS PROJEKT d.o.o., Brdovečka 22, Zagreb, OIB 88394600803.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F24A91">
        <w:rPr>
          <w:rFonts w:hAnsi="Times New Roman" w:ascii="Times New Roman"/>
        </w:rPr>
        <w:t>07.04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F24A91">
        <w:rPr>
          <w:rFonts w:hAnsi="Times New Roman" w:ascii="Times New Roman"/>
        </w:rPr>
        <w:t>9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F24A91">
        <w:rPr>
          <w:rFonts w:hAnsi="Times New Roman" w:ascii="Times New Roman"/>
        </w:rPr>
        <w:t>10.10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F24A91">
        <w:rPr>
          <w:rFonts w:hAnsi="Times New Roman" w:ascii="Times New Roman"/>
        </w:rPr>
        <w:t>9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EE75A1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EE75A1" w:rsidP="00EE75A1" w:rsidR="00EE75A1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EE75A1" w:rsidP="00EE75A1" w:rsidR="00EE75A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5A1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854116">
      <w:rPr>
        <w:rFonts w:hAnsi="Times New Roman" w:ascii="Times New Roman"/>
      </w:rPr>
      <w:t>8</w:t>
    </w:r>
    <w:r w:rsidR="00F24A91">
      <w:rPr>
        <w:rFonts w:hAnsi="Times New Roman" w:ascii="Times New Roman"/>
      </w:rPr>
      <w:t>982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54116"/>
    <w:rsid w:val="00867F16"/>
    <w:rsid w:val="008D5425"/>
    <w:rsid w:val="008D6706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EE75A1"/>
    <w:rsid w:val="00F24A91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E7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5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5A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5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5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E7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5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5A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5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5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13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8982</izvorni_sadrzaj>
    <derivirana_varijabla naziv="DomainObject.Predmet.Broj_1">8982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St-8982/2015</izvorni_sadrzaj>
    <derivirana_varijabla naziv="DomainObject.Predmet.OznakaBroj_1">St-8982/2015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BELLUS PROJEKT d.o.o. zastupanog po punomoćniku Ratko Škarica</izvorni_sadrzaj>
    <derivirana_varijabla naziv="DomainObject.Predmet.ProtustrankaFormated_1">  BELLUS PROJEKT d.o.o. zastupanog po punomoćniku Ratko Škarica</derivirana_varijabla>
  </DomainObject.Predmet.ProtustrankaFormated>
  <DomainObject.Predmet.ProtustrankaFormatedOIB>
    <izvorni_sadrzaj>  BELLUS PROJEKT d.o.o., OIB 88394600803 zastupanog po punomoćniku Ratko Škarica</izvorni_sadrzaj>
    <derivirana_varijabla naziv="DomainObject.Predmet.ProtustrankaFormatedOIB_1">  BELLUS PROJEKT d.o.o., OIB 88394600803 zastupanog po punomoćniku Ratko Škarica</derivirana_varijabla>
  </DomainObject.Predmet.ProtustrankaFormatedOIB>
  <DomainObject.Predmet.ProtustrankaFormatedWithAdress>
    <izvorni_sadrzaj> BELLUS PROJEKT d.o.o., Brdovečka 22, 10000 Zagreb zastupanog po punomoćniku Ratko Škarica</izvorni_sadrzaj>
    <derivirana_varijabla naziv="DomainObject.Predmet.ProtustrankaFormatedWithAdress_1"> BELLUS PROJEKT d.o.o., Brdovečka 22, 10000 Zagreb zastupanog po punomoćniku Ratko Škarica</derivirana_varijabla>
  </DomainObject.Predmet.ProtustrankaFormatedWithAdress>
  <DomainObject.Predmet.ProtustrankaFormatedWithAdressOIB>
    <izvorni_sadrzaj> BELLUS PROJEKT d.o.o., OIB 88394600803, Brdovečka 22, 10000 Zagreb zastupanog po punomoćniku Ratko Škarica</izvorni_sadrzaj>
    <derivirana_varijabla naziv="DomainObject.Predmet.ProtustrankaFormatedWithAdressOIB_1"> BELLUS PROJEKT d.o.o., OIB 88394600803, Brdovečka 22, 10000 Zagreb zastupanog po punomoćniku Ratko Škarica</derivirana_varijabla>
  </DomainObject.Predmet.ProtustrankaFormatedWithAdressOIB>
  <DomainObject.Predmet.ProtustrankaWithAdress>
    <izvorni_sadrzaj>BELLUS PROJEKT d.o.o. Brdovečka 22, 10000 Zagreb</izvorni_sadrzaj>
    <derivirana_varijabla naziv="DomainObject.Predmet.ProtustrankaWithAdress_1">BELLUS PROJEKT d.o.o. Brdovečka 22, 10000 Zagreb</derivirana_varijabla>
  </DomainObject.Predmet.ProtustrankaWithAdress>
  <DomainObject.Predmet.ProtustrankaWithAdressOIB>
    <izvorni_sadrzaj>BELLUS PROJEKT d.o.o., OIB 88394600803, Brdovečka 22, 10000 Zagreb</izvorni_sadrzaj>
    <derivirana_varijabla naziv="DomainObject.Predmet.ProtustrankaWithAdressOIB_1">BELLUS PROJEKT d.o.o., OIB 88394600803, Brdovečka 22, 10000 Zagreb</derivirana_varijabla>
  </DomainObject.Predmet.ProtustrankaWithAdressOIB>
  <DomainObject.Predmet.ProtustrankaNazivFormated>
    <izvorni_sadrzaj>BELLUS PROJEKT d.o.o.</izvorni_sadrzaj>
    <derivirana_varijabla naziv="DomainObject.Predmet.ProtustrankaNazivFormated_1">BELLUS PROJEKT d.o.o.</derivirana_varijabla>
  </DomainObject.Predmet.ProtustrankaNazivFormated>
  <DomainObject.Predmet.ProtustrankaNazivFormatedOIB>
    <izvorni_sadrzaj>BELLUS PROJEKT d.o.o., OIB 88394600803</izvorni_sadrzaj>
    <derivirana_varijabla naziv="DomainObject.Predmet.ProtustrankaNazivFormatedOIB_1">BELLUS PROJEKT d.o.o., OIB 88394600803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BELLUS PROJEKT d.o.o. zastupanog po punomoćniku Ratko Škarica</item>
    </izvorni_sadrzaj>
    <derivirana_varijabla naziv="DomainObject.Predmet.ProtuStrankaListFormated_1">
      <item>BELLUS PROJEKT d.o.o. zastupanog po punomoćniku Ratko Škarica</item>
    </derivirana_varijabla>
  </DomainObject.Predmet.ProtuStrankaListFormated>
  <DomainObject.Predmet.ProtuStrankaListFormatedOIB>
    <izvorni_sadrzaj>
      <item>BELLUS PROJEKT d.o.o., OIB 88394600803 zastupanog po punomoćniku Ratko Škarica</item>
    </izvorni_sadrzaj>
    <derivirana_varijabla naziv="DomainObject.Predmet.ProtuStrankaListFormatedOIB_1">
      <item>BELLUS PROJEKT d.o.o., OIB 88394600803 zastupanog po punomoćniku Ratko Škarica</item>
    </derivirana_varijabla>
  </DomainObject.Predmet.ProtuStrankaListFormatedOIB>
  <DomainObject.Predmet.ProtuStrankaListFormatedWithAdress>
    <izvorni_sadrzaj>
      <item>BELLUS PROJEKT d.o.o., Brdovečka 22, 10000 Zagreb zastupanog po punomoćniku Ratko Škarica</item>
    </izvorni_sadrzaj>
    <derivirana_varijabla naziv="DomainObject.Predmet.ProtuStrankaListFormatedWithAdress_1">
      <item>BELLUS PROJEKT d.o.o., Brdovečka 22, 10000 Zagreb zastupanog po punomoćniku Ratko Škarica</item>
    </derivirana_varijabla>
  </DomainObject.Predmet.ProtuStrankaListFormatedWithAdress>
  <DomainObject.Predmet.ProtuStrankaListFormatedWithAdressOIB>
    <izvorni_sadrzaj>
      <item>BELLUS PROJEKT d.o.o., OIB 88394600803, Brdovečka 22, 10000 Zagreb zastupanog po punomoćniku Ratko Škarica</item>
    </izvorni_sadrzaj>
    <derivirana_varijabla naziv="DomainObject.Predmet.ProtuStrankaListFormatedWithAdressOIB_1">
      <item>BELLUS PROJEKT d.o.o., OIB 88394600803, Brdovečka 22, 10000 Zagreb zastupanog po punomoćniku Ratko Škarica</item>
    </derivirana_varijabla>
  </DomainObject.Predmet.ProtuStrankaListFormatedWithAdressOIB>
  <DomainObject.Predmet.ProtuStrankaListNazivFormated>
    <izvorni_sadrzaj>
      <item>BELLUS PROJEKT d.o.o.</item>
    </izvorni_sadrzaj>
    <derivirana_varijabla naziv="DomainObject.Predmet.ProtuStrankaListNazivFormated_1">
      <item>BELLUS PROJEKT d.o.o.</item>
    </derivirana_varijabla>
  </DomainObject.Predmet.ProtuStrankaListNazivFormated>
  <DomainObject.Predmet.ProtuStrankaListNazivFormatedOIB>
    <izvorni_sadrzaj>
      <item>BELLUS PROJEKT d.o.o., OIB 88394600803</item>
    </izvorni_sadrzaj>
    <derivirana_varijabla naziv="DomainObject.Predmet.ProtuStrankaListNazivFormatedOIB_1">
      <item>BELLUS PROJEKT d.o.o., OIB 88394600803</item>
    </derivirana_varijabla>
  </DomainObject.Predmet.ProtuStrankaListNazivFormatedOIB>
  <DomainObject.Predmet.OstaliListFormated>
    <izvorni_sadrzaj>
      <item>Ratko Škarica punomoćnik sudionika u postupku BELLUS PROJEKT d.o.o.</item>
    </izvorni_sadrzaj>
    <derivirana_varijabla naziv="DomainObject.Predmet.OstaliListFormated_1">
      <item>Ratko Škarica punomoćnik sudionika u postupku BELLUS PROJEKT d.o.o.</item>
    </derivirana_varijabla>
  </DomainObject.Predmet.OstaliListFormated>
  <DomainObject.Predmet.OstaliListFormatedOIB>
    <izvorni_sadrzaj>
      <item>Ratko Škarica, OIB 03460965021 punomoćnik sudionika u postupku BELLUS PROJEKT d.o.o.</item>
    </izvorni_sadrzaj>
    <derivirana_varijabla naziv="DomainObject.Predmet.OstaliListFormatedOIB_1">
      <item>Ratko Škarica, OIB 03460965021 punomoćnik sudionika u postupku BELLUS PROJEKT d.o.o.</item>
    </derivirana_varijabla>
  </DomainObject.Predmet.OstaliListFormatedOIB>
  <DomainObject.Predmet.OstaliListFormatedWithAdress>
    <izvorni_sadrzaj>
      <item>Ratko Škarica, Brdovečka 22, 10000 Zagreb punomoćnik sudionika u postupku BELLUS PROJEKT d.o.o.</item>
    </izvorni_sadrzaj>
    <derivirana_varijabla naziv="DomainObject.Predmet.OstaliListFormatedWithAdress_1">
      <item>Ratko Škarica, Brdovečka 22, 10000 Zagreb punomoćnik sudionika u postupku BELLUS PROJEKT d.o.o.</item>
    </derivirana_varijabla>
  </DomainObject.Predmet.OstaliListFormatedWithAdress>
  <DomainObject.Predmet.OstaliListFormatedWithAdressOIB>
    <izvorni_sadrzaj>
      <item>Ratko Škarica, OIB 03460965021, Brdovečka 22, 10000 Zagreb punomoćnik sudionika u postupku BELLUS PROJEKT d.o.o.</item>
    </izvorni_sadrzaj>
    <derivirana_varijabla naziv="DomainObject.Predmet.OstaliListFormatedWithAdressOIB_1">
      <item>Ratko Škarica, OIB 03460965021, Brdovečka 22, 10000 Zagreb punomoćnik sudionika u postupku BELLUS PROJEKT d.o.o.</item>
    </derivirana_varijabla>
  </DomainObject.Predmet.OstaliListFormatedWithAdressOIB>
  <DomainObject.Predmet.OstaliListNazivFormated>
    <izvorni_sadrzaj>
      <item>Ratko Škarica</item>
    </izvorni_sadrzaj>
    <derivirana_varijabla naziv="DomainObject.Predmet.OstaliListNazivFormated_1">
      <item>Ratko Škarica</item>
    </derivirana_varijabla>
  </DomainObject.Predmet.OstaliListNazivFormated>
  <DomainObject.Predmet.OstaliListNazivFormatedOIB>
    <izvorni_sadrzaj>
      <item>Ratko Škarica, OIB 03460965021</item>
    </izvorni_sadrzaj>
    <derivirana_varijabla naziv="DomainObject.Predmet.OstaliListNazivFormatedOIB_1">
      <item>Ratko Škarica, OIB 03460965021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BELLUS PROJEKT d.o.o.</izvorni_sadrzaj>
    <derivirana_varijabla naziv="DomainObject.Predmet.ProtustrankaIDrugi_1">BELLUS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BELLUS PROJEKT d.o.o., OIB 88394600803, Brdovečka 22, 10000 Zagreb</izvorni_sadrzaj>
    <derivirana_varijabla naziv="DomainObject.Predmet.ProtustrankaIDrugiAdressOIB_1">BELLUS PROJEKT d.o.o., OIB 88394600803, Brdovečka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BELLUS PROJEKT d.o.o.</item>
      <item>FINA Regionalni centar Zagreb</item>
      <item>Ratko Škarica</item>
    </izvorni_sadrzaj>
    <derivirana_varijabla naziv="DomainObject.Predmet.SudioniciListNaziv_1">
      <item>BELLUS PROJEKT d.o.o.</item>
      <item>FINA Regionalni centar Zagreb</item>
      <item>Ratko Škarica</item>
    </derivirana_varijabla>
  </DomainObject.Predmet.SudioniciListNaziv>
  <DomainObject.Predmet.SudioniciListAdressOIB>
    <izvorni_sadrzaj>
      <item>BELLUS PROJEKT d.o.o., OIB 88394600803, Brdovečka 22,10000 Zagreb</item>
      <item>FINA Regionalni centar Zagreb, OIB 85821130368, Trg svibanjskih žrtava 1995. 1,10000 Zagreb</item>
      <item>Ratko Škarica, OIB 03460965021, Brdovečka 22,10000 Zagreb</item>
    </izvorni_sadrzaj>
    <derivirana_varijabla naziv="DomainObject.Predmet.SudioniciListAdressOIB_1">
      <item>BELLUS PROJEKT d.o.o., OIB 88394600803, Brdovečka 22,10000 Zagreb</item>
      <item>FINA Regionalni centar Zagreb, OIB 85821130368, Trg svibanjskih žrtava 1995. 1,10000 Zagreb</item>
      <item>Ratko Škarica, OIB 03460965021, Brdovečka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88394600803</item>
      <item>, OIB 85821130368</item>
      <item>, OIB 03460965021</item>
    </izvorni_sadrzaj>
    <derivirana_varijabla naziv="DomainObject.Predmet.SudioniciListNazivOIB_1">
      <item>, OIB 88394600803</item>
      <item>, OIB 85821130368</item>
      <item>, OIB 03460965021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4A12D-D774-46CE-9D88-BF6C043CE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2114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2017-01-03T09:27:00Z</dcterms:created>
  <dc:creator>Sudsko vijeæe</dc:creator>
  <cp:lastModifiedBy>Višnja Svečak</cp:lastModifiedBy>
  <cp:lastPrinted>2017-01-03T09:28:00Z</cp:lastPrinted>
  <dcterms:modified xmlns:xsi="http://www.w3.org/2001/XMLSchema-instance" xsi:type="dcterms:W3CDTF">2017-01-03T09:29:00Z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