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78c99" w14:paraId="d078c99" w:rsidRDefault="005E3EB7" w:rsidP="005E3EB7" w:rsidR="005E3EB7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    </w:t>
      </w:r>
      <w:r w:rsidRPr="00FA23DA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6E1E18" w:rsidP="005E3EB7" w:rsidR="005E3EB7" w:rsidRPr="005364F8">
      <w:r>
        <w:t xml:space="preserve">    </w:t>
      </w:r>
      <w:r w:rsidR="005E3EB7" w:rsidRPr="005364F8">
        <w:t xml:space="preserve">REPUBLIKA HRVATSKA </w:t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</w:p>
    <w:p w:rsidRDefault="005E3EB7" w:rsidP="005E3EB7" w:rsidR="005E3EB7" w:rsidRPr="005364F8">
      <w:r w:rsidRPr="005364F8">
        <w:t>TRGOVAČKI SUD U PAZINU</w:t>
      </w:r>
    </w:p>
    <w:p w:rsidRDefault="006E1E18" w:rsidP="005E3EB7" w:rsidR="006E1E18">
      <w:r>
        <w:t xml:space="preserve">    </w:t>
      </w:r>
      <w:r w:rsidR="005E3EB7" w:rsidRPr="005364F8">
        <w:t xml:space="preserve">52000 </w:t>
      </w:r>
      <w:r w:rsidR="00D8137C" w:rsidRPr="005364F8">
        <w:t>Pazin</w:t>
      </w:r>
      <w:r w:rsidR="005E3EB7" w:rsidRPr="005364F8">
        <w:t xml:space="preserve">, Dršćevka 1 </w:t>
      </w:r>
      <w:r w:rsidR="005E3EB7" w:rsidRPr="005364F8">
        <w:tab/>
      </w:r>
      <w:r w:rsidR="005E3EB7" w:rsidRPr="005364F8">
        <w:tab/>
      </w:r>
    </w:p>
    <w:p w:rsidRDefault="005E3EB7" w:rsidP="005E3EB7" w:rsidR="005E3EB7" w:rsidRPr="005364F8">
      <w:r w:rsidRPr="005364F8">
        <w:tab/>
      </w:r>
      <w:r w:rsidRPr="005364F8">
        <w:tab/>
      </w:r>
      <w:r>
        <w:tab/>
        <w:t xml:space="preserve">       </w:t>
      </w:r>
    </w:p>
    <w:p w:rsidRDefault="006E1E18" w:rsidP="005E3EB7" w:rsidR="005E3EB7">
      <w:pPr>
        <w:jc w:val="center"/>
      </w:pPr>
      <w:r>
        <w:t xml:space="preserve">U  I M E  </w:t>
      </w:r>
      <w:r w:rsidR="005E3EB7">
        <w:t xml:space="preserve">R E P U B L I K </w:t>
      </w:r>
      <w:r>
        <w:t>E  H R V A T S K E</w:t>
      </w:r>
    </w:p>
    <w:p w:rsidRDefault="005E3EB7" w:rsidP="005E3EB7" w:rsidR="005E3EB7"/>
    <w:p w:rsidRDefault="005E3EB7" w:rsidP="005E3EB7" w:rsidR="005E3EB7">
      <w:pPr>
        <w:jc w:val="center"/>
      </w:pPr>
      <w:r>
        <w:t>R J E Š E NJ E</w:t>
      </w:r>
    </w:p>
    <w:p w:rsidRDefault="005E3EB7" w:rsidP="005E3EB7" w:rsidR="005E3EB7" w:rsidRPr="00DA15C9"/>
    <w:p w:rsidRDefault="005E3EB7" w:rsidP="009D107F" w:rsidR="00CA6A1B">
      <w:pPr>
        <w:jc w:val="both"/>
      </w:pPr>
      <w:r w:rsidRPr="00DA15C9">
        <w:tab/>
      </w:r>
      <w:r w:rsidR="00951177" w:rsidRPr="00951177">
        <w:t xml:space="preserve">Trgovački sud u Pazinu, po stečajnom sucu Ivanu Dujiću, po prijedlogu predlagatelja Financijske agencije, RC Rijeka, Podružnica Pula, Giardini 5, OIB: 85821130368, za otvaranje stečajnog postupka nad </w:t>
      </w:r>
      <w:r w:rsidR="00513007" w:rsidRPr="00513007">
        <w:t>KORNETI LORIK d.o.o. Pula, Jeromelina 53, OIB: 32237874889</w:t>
      </w:r>
      <w:r w:rsidR="006B10F3">
        <w:t>, 1</w:t>
      </w:r>
      <w:r w:rsidR="00513007">
        <w:t>9</w:t>
      </w:r>
      <w:r w:rsidR="006B10F3" w:rsidRPr="006B10F3">
        <w:t xml:space="preserve">. </w:t>
      </w:r>
      <w:r w:rsidR="00951177">
        <w:t>sr</w:t>
      </w:r>
      <w:r w:rsidR="000D0BB5">
        <w:t>p</w:t>
      </w:r>
      <w:r w:rsidR="006B10F3" w:rsidRPr="006B10F3">
        <w:t>nja 201</w:t>
      </w:r>
      <w:r w:rsidR="00951177">
        <w:t>8</w:t>
      </w:r>
      <w:r w:rsidR="006B10F3" w:rsidRPr="006B10F3">
        <w:t>.</w:t>
      </w:r>
    </w:p>
    <w:p w:rsidRDefault="008539EC" w:rsidP="009D107F" w:rsidR="008539EC">
      <w:pPr>
        <w:jc w:val="both"/>
      </w:pPr>
    </w:p>
    <w:p w:rsidRDefault="005E3EB7" w:rsidP="006E1E18" w:rsidR="005E3EB7">
      <w:pPr>
        <w:jc w:val="center"/>
      </w:pPr>
      <w:r w:rsidRPr="00DA15C9">
        <w:t>r i j e š i o   j e</w:t>
      </w:r>
    </w:p>
    <w:p w:rsidRDefault="00086750" w:rsidP="005E3EB7" w:rsidR="00086750" w:rsidRPr="00DA15C9">
      <w:pPr>
        <w:ind w:firstLine="708"/>
      </w:pPr>
    </w:p>
    <w:p w:rsidRDefault="00086750" w:rsidP="005E3EB7" w:rsidR="005E3EB7">
      <w:pPr>
        <w:jc w:val="both"/>
      </w:pPr>
      <w:r>
        <w:tab/>
        <w:t>I</w:t>
      </w:r>
      <w:r>
        <w:tab/>
      </w:r>
      <w:r w:rsidRPr="00086750">
        <w:t xml:space="preserve">Obustavlja se </w:t>
      </w:r>
      <w:r w:rsidR="008539EC">
        <w:t xml:space="preserve">stečajni postupak </w:t>
      </w:r>
      <w:r w:rsidRPr="00086750">
        <w:t>nad dužnikom</w:t>
      </w:r>
      <w:r w:rsidR="00D8137C">
        <w:t xml:space="preserve"> </w:t>
      </w:r>
      <w:r w:rsidR="00513007" w:rsidRPr="00513007">
        <w:t>KORNETI LORIK d.o.o. Pula, Jeromelina 53, OIB: 32237874889</w:t>
      </w:r>
      <w:r w:rsidRPr="00086750">
        <w:t>.</w:t>
      </w:r>
    </w:p>
    <w:p w:rsidRDefault="00086750" w:rsidP="005E3EB7" w:rsidR="00086750">
      <w:pPr>
        <w:jc w:val="both"/>
      </w:pPr>
    </w:p>
    <w:p w:rsidRDefault="00086750" w:rsidP="009D3A52" w:rsidR="00BC5222" w:rsidRPr="009D3A52">
      <w:pPr>
        <w:jc w:val="both"/>
      </w:pPr>
      <w:r>
        <w:tab/>
        <w:t>II</w:t>
      </w:r>
      <w:r>
        <w:tab/>
      </w:r>
      <w:r w:rsidR="00BC5222" w:rsidRPr="009D3A52">
        <w:t xml:space="preserve">Nalaže se dužniku da u roku od osam dana predlagatelju naknadi troškove  podnošenja prijedloga za otvaranje stečajnog postupka u iznosu od 175,00 kuna.  </w:t>
      </w:r>
    </w:p>
    <w:p w:rsidRDefault="00086750" w:rsidP="005E3EB7" w:rsidR="00086750">
      <w:pPr>
        <w:jc w:val="both"/>
      </w:pPr>
    </w:p>
    <w:p w:rsidRDefault="00086750" w:rsidP="00086750" w:rsidR="00086750">
      <w:pPr>
        <w:jc w:val="center"/>
      </w:pPr>
      <w:r>
        <w:t>Obrazloženje</w:t>
      </w:r>
    </w:p>
    <w:p w:rsidRDefault="00086750" w:rsidP="00B428E9" w:rsidR="00B428E9">
      <w:pPr>
        <w:jc w:val="both"/>
      </w:pPr>
      <w:r>
        <w:tab/>
      </w:r>
    </w:p>
    <w:p w:rsidRDefault="00B428E9" w:rsidP="00513007" w:rsidR="00513007">
      <w:pPr>
        <w:ind w:firstLine="708"/>
        <w:jc w:val="both"/>
      </w:pPr>
      <w:r>
        <w:t xml:space="preserve">Rješenjem posl.br. </w:t>
      </w:r>
      <w:r w:rsidR="00951177">
        <w:t>St-</w:t>
      </w:r>
      <w:r w:rsidR="00513007">
        <w:t>163</w:t>
      </w:r>
      <w:r w:rsidR="000D0BB5" w:rsidRPr="000D0BB5">
        <w:t>/</w:t>
      </w:r>
      <w:r w:rsidR="00951177">
        <w:t>2018-</w:t>
      </w:r>
      <w:r w:rsidR="00513007">
        <w:t>4</w:t>
      </w:r>
      <w:r w:rsidR="000D0BB5">
        <w:t xml:space="preserve"> </w:t>
      </w:r>
      <w:r>
        <w:t xml:space="preserve">od </w:t>
      </w:r>
      <w:r w:rsidR="00513007">
        <w:t>22</w:t>
      </w:r>
      <w:r w:rsidR="00951177" w:rsidRPr="007B2BE7">
        <w:t xml:space="preserve">. </w:t>
      </w:r>
      <w:r w:rsidR="00513007">
        <w:t>svibnja</w:t>
      </w:r>
      <w:r w:rsidR="00951177" w:rsidRPr="007B2BE7">
        <w:t xml:space="preserve"> 201</w:t>
      </w:r>
      <w:r w:rsidR="00951177">
        <w:t>8</w:t>
      </w:r>
      <w:r w:rsidR="00951177" w:rsidRPr="007B2BE7">
        <w:t>.</w:t>
      </w:r>
      <w:r w:rsidR="00951177">
        <w:t xml:space="preserve"> je</w:t>
      </w:r>
      <w:r w:rsidR="00513007">
        <w:t>, t</w:t>
      </w:r>
      <w:r w:rsidR="00951177" w:rsidRPr="00042A52">
        <w:t>emeljem čl. 115. st. 1. Stečajnog zakona (dalje: SZ) pokre</w:t>
      </w:r>
      <w:r w:rsidR="00513007">
        <w:t>nut</w:t>
      </w:r>
      <w:r w:rsidR="00951177" w:rsidRPr="00042A52">
        <w:t xml:space="preserve"> prethodni postupak radi utvrđivanja pretpostavki za otvaranje </w:t>
      </w:r>
      <w:r w:rsidR="00513007">
        <w:t>stečajnog postupka nad dužnikom</w:t>
      </w:r>
      <w:r w:rsidR="00951177" w:rsidRPr="00042A52">
        <w:t xml:space="preserve">, te </w:t>
      </w:r>
      <w:r w:rsidR="00513007">
        <w:t>j</w:t>
      </w:r>
      <w:r w:rsidR="00951177" w:rsidRPr="00042A52">
        <w:t>e određe</w:t>
      </w:r>
      <w:r w:rsidR="00513007">
        <w:t>no</w:t>
      </w:r>
      <w:r w:rsidR="00951177" w:rsidRPr="00042A52">
        <w:t xml:space="preserve"> ročište radi očitovanja o prijedlogu za otvaranje stečajnoga postupka (čl. 123. SZ-a) i radi rasprave o pretpostavkama za otvaranje stečajnoga postupka (čl. 128. st. 1. SZ-a)</w:t>
      </w:r>
      <w:r w:rsidR="00513007">
        <w:t>.</w:t>
      </w:r>
    </w:p>
    <w:p w:rsidRDefault="00B428E9" w:rsidP="00B428E9" w:rsidR="009D3A52">
      <w:pPr>
        <w:jc w:val="both"/>
      </w:pPr>
      <w:r>
        <w:tab/>
      </w:r>
      <w:r w:rsidR="00951177" w:rsidRPr="00951177">
        <w:t>1</w:t>
      </w:r>
      <w:r w:rsidR="00513007">
        <w:t>9</w:t>
      </w:r>
      <w:r w:rsidR="00951177" w:rsidRPr="00951177">
        <w:t>. srpnja 2018.</w:t>
      </w:r>
      <w:r>
        <w:t xml:space="preserve"> </w:t>
      </w:r>
      <w:r w:rsidR="00513007">
        <w:t xml:space="preserve">dužnik je </w:t>
      </w:r>
      <w:r>
        <w:t>dostav</w:t>
      </w:r>
      <w:r w:rsidR="00513007">
        <w:t>io</w:t>
      </w:r>
      <w:r>
        <w:t xml:space="preserve"> potvrd</w:t>
      </w:r>
      <w:r w:rsidR="00513007">
        <w:t>u</w:t>
      </w:r>
      <w:r>
        <w:t xml:space="preserve"> FINA-e o blokadi </w:t>
      </w:r>
      <w:r w:rsidR="00FC5D99">
        <w:t>r</w:t>
      </w:r>
      <w:r w:rsidR="00D8137C">
        <w:t xml:space="preserve">ačuna i novčanih sredstava od </w:t>
      </w:r>
      <w:r w:rsidR="00513007">
        <w:t>4</w:t>
      </w:r>
      <w:r w:rsidR="00951177" w:rsidRPr="00951177">
        <w:t>. srpnja 2018.</w:t>
      </w:r>
      <w:r w:rsidR="00951177">
        <w:t xml:space="preserve"> </w:t>
      </w:r>
      <w:r>
        <w:t>iz koje je vidljivo da</w:t>
      </w:r>
      <w:r w:rsidR="009D3A52" w:rsidRPr="009D3A52">
        <w:t xml:space="preserve"> </w:t>
      </w:r>
      <w:r w:rsidR="009D3A52">
        <w:t>na</w:t>
      </w:r>
      <w:r w:rsidR="009D3A52" w:rsidRPr="009D3A52">
        <w:t xml:space="preserve"> računima i novčanim sredstvima dužnika na dan izdavanja potvrde nema neizvršenih osnova za plaćanje.</w:t>
      </w:r>
    </w:p>
    <w:p w:rsidRDefault="00B428E9" w:rsidP="00B428E9" w:rsidR="00B428E9">
      <w:pPr>
        <w:jc w:val="both"/>
      </w:pPr>
      <w:r>
        <w:tab/>
        <w:t xml:space="preserve"> S obzirom na navedeno sud je utvrdio da je dužnik do završetka prethodnoga postupka postao sposoban za plaćanje (čl. 6. SZ-a) te je, temeljem čl. 128. st. 9. SZ-a, odlučio kao u točki I izreke.</w:t>
      </w:r>
    </w:p>
    <w:p w:rsidRDefault="009D3A52" w:rsidP="009D3A52" w:rsidR="009D3A52" w:rsidRPr="009D3A52">
      <w:pPr>
        <w:jc w:val="both"/>
      </w:pPr>
      <w:r>
        <w:tab/>
      </w:r>
      <w:r w:rsidR="00B428E9">
        <w:t xml:space="preserve">Temeljem čl. 128. st. 9. SZ-a </w:t>
      </w:r>
      <w:r>
        <w:t xml:space="preserve">i čl. 3. </w:t>
      </w:r>
      <w:r w:rsidRPr="005770E7">
        <w:t>Pravilnik</w:t>
      </w:r>
      <w:r>
        <w:t>a</w:t>
      </w:r>
      <w:r w:rsidRPr="005770E7">
        <w:t xml:space="preserve"> o vrsti i visini naknade troškova Financijske agencije u predstečajnom postupku i o visini naknade troška Financijske agencije za podnošenje prijedloga za otvaranje stečajnog postupka</w:t>
      </w:r>
      <w:r>
        <w:t>, na</w:t>
      </w:r>
      <w:r w:rsidRPr="009D3A52">
        <w:t>l</w:t>
      </w:r>
      <w:r>
        <w:t>o</w:t>
      </w:r>
      <w:r w:rsidRPr="009D3A52">
        <w:t>že</w:t>
      </w:r>
      <w:r>
        <w:t>no j</w:t>
      </w:r>
      <w:r w:rsidRPr="009D3A52">
        <w:t>e dužniku da predlagatelju naknadi troškove podnošenja prijedloga za otvaranje stečajnog postupka u iznosu od 175,00 kuna</w:t>
      </w:r>
      <w:r>
        <w:t xml:space="preserve"> (točka I</w:t>
      </w:r>
      <w:r w:rsidR="00BC5222">
        <w:t>I</w:t>
      </w:r>
      <w:r>
        <w:t xml:space="preserve"> izreke)</w:t>
      </w:r>
      <w:r w:rsidRPr="009D3A52">
        <w:t xml:space="preserve">.  </w:t>
      </w:r>
    </w:p>
    <w:p w:rsidRDefault="00B428E9" w:rsidP="009D3A52" w:rsidR="00B428E9">
      <w:pPr>
        <w:jc w:val="both"/>
      </w:pPr>
    </w:p>
    <w:p w:rsidRDefault="00B428E9" w:rsidP="00B428E9" w:rsidR="00B428E9">
      <w:pPr>
        <w:jc w:val="center"/>
      </w:pPr>
      <w:r>
        <w:t xml:space="preserve">U Pazinu, </w:t>
      </w:r>
      <w:r w:rsidR="00513007">
        <w:t>19</w:t>
      </w:r>
      <w:r w:rsidR="00951177" w:rsidRPr="00951177">
        <w:t>. srpnja 2018.</w:t>
      </w:r>
    </w:p>
    <w:p w:rsidRDefault="00513007" w:rsidP="00B428E9" w:rsidR="00513007">
      <w:pPr>
        <w:jc w:val="center"/>
      </w:pPr>
    </w:p>
    <w:p w:rsidRDefault="00B428E9" w:rsidP="00B428E9" w:rsidR="00B428E9">
      <w:pPr>
        <w:jc w:val="both"/>
      </w:pPr>
      <w:r>
        <w:t xml:space="preserve">                                                </w:t>
      </w:r>
      <w:r>
        <w:tab/>
      </w:r>
      <w:r>
        <w:tab/>
      </w:r>
      <w:r>
        <w:tab/>
      </w:r>
      <w:r>
        <w:tab/>
      </w:r>
      <w:r>
        <w:tab/>
        <w:t xml:space="preserve"> Stečajni sudac</w:t>
      </w:r>
    </w:p>
    <w:p w:rsidRDefault="00B428E9" w:rsidP="00B428E9" w:rsidR="00B428E9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</w:t>
      </w:r>
    </w:p>
    <w:p w:rsidRDefault="00B428E9" w:rsidP="00B428E9" w:rsidR="00B428E9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Ivan Dujić</w:t>
      </w:r>
      <w:r w:rsidR="00CC473C">
        <w:t>, v.r.</w:t>
      </w:r>
    </w:p>
    <w:p w:rsidRDefault="00B428E9" w:rsidP="00B428E9" w:rsidR="00B428E9">
      <w:pPr>
        <w:jc w:val="both"/>
      </w:pPr>
    </w:p>
    <w:p w:rsidRDefault="00B428E9" w:rsidP="00B428E9" w:rsidR="00B428E9">
      <w:pPr>
        <w:jc w:val="both"/>
      </w:pPr>
    </w:p>
    <w:p w:rsidRDefault="006B10F3" w:rsidP="00B428E9" w:rsidR="006B10F3">
      <w:pPr>
        <w:jc w:val="both"/>
      </w:pPr>
    </w:p>
    <w:p w:rsidRDefault="00B428E9" w:rsidP="00B428E9" w:rsidR="00B428E9">
      <w:pPr>
        <w:jc w:val="both"/>
      </w:pPr>
      <w:r>
        <w:t>UPUTA O PRAVNOM LIJEKU:</w:t>
      </w:r>
    </w:p>
    <w:p w:rsidRDefault="00B428E9" w:rsidP="00B428E9" w:rsidR="00B428E9">
      <w:pPr>
        <w:jc w:val="both"/>
      </w:pPr>
      <w:r w:rsidRPr="00627D5C"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Stečajnog zakona).</w:t>
      </w:r>
    </w:p>
    <w:p w:rsidRDefault="00B428E9" w:rsidP="00B428E9" w:rsidR="00B428E9">
      <w:pPr>
        <w:jc w:val="both"/>
      </w:pPr>
    </w:p>
    <w:p w:rsidRDefault="009D3A52" w:rsidP="009D3A52" w:rsidR="009D3A52" w:rsidRPr="009D3A52">
      <w:pPr>
        <w:jc w:val="both"/>
        <w:rPr>
          <w:lang w:val="sv-SE"/>
        </w:rPr>
      </w:pPr>
      <w:r w:rsidRPr="009D3A52">
        <w:rPr>
          <w:lang w:val="sv-SE"/>
        </w:rPr>
        <w:t>DNA:</w:t>
      </w:r>
    </w:p>
    <w:p w:rsidRDefault="00BC5222" w:rsidP="00BC5222" w:rsidR="00BC5222" w:rsidRPr="009D107F">
      <w:pPr>
        <w:jc w:val="both"/>
        <w:rPr>
          <w:lang w:val="sv-SE"/>
        </w:rPr>
      </w:pPr>
      <w:r w:rsidRPr="009D3A52">
        <w:rPr>
          <w:lang w:val="sv-SE"/>
        </w:rPr>
        <w:t>- e-Oglasna ploča sudova 8 dana</w:t>
      </w:r>
    </w:p>
    <w:p w:rsidRDefault="009D3A52" w:rsidP="009D3A52" w:rsidR="009D3A52">
      <w:pPr>
        <w:jc w:val="both"/>
        <w:rPr>
          <w:lang w:val="sv-SE"/>
        </w:rPr>
      </w:pPr>
      <w:r w:rsidRPr="009D3A52">
        <w:rPr>
          <w:lang w:val="sv-SE"/>
        </w:rPr>
        <w:t xml:space="preserve">- predlagatelj </w:t>
      </w:r>
    </w:p>
    <w:p w:rsidRDefault="009D3A52" w:rsidP="009D3A52" w:rsidR="009D3A52">
      <w:pPr>
        <w:jc w:val="both"/>
        <w:rPr>
          <w:lang w:val="sv-SE"/>
        </w:rPr>
      </w:pPr>
      <w:r w:rsidRPr="009D3A52">
        <w:rPr>
          <w:lang w:val="sv-SE"/>
        </w:rPr>
        <w:t xml:space="preserve">- dužnik </w:t>
      </w:r>
    </w:p>
    <w:p w:rsidRDefault="00BC5222" w:rsidR="00BC5222" w:rsidRPr="009D107F">
      <w:pPr>
        <w:jc w:val="both"/>
        <w:rPr>
          <w:lang w:val="sv-SE"/>
        </w:rPr>
      </w:pPr>
    </w:p>
    <w:sectPr w:rsidSect="006E1E18" w:rsidR="00BC5222" w:rsidRPr="009D107F">
      <w:headerReference w:type="default" r:id="rId11"/>
      <w:headerReference w:type="first" r:id="rId12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A12A4" w:rsidP="005E3EB7" w:rsidR="000A12A4">
      <w:r>
        <w:separator/>
      </w:r>
    </w:p>
  </w:endnote>
  <w:endnote w:id="0" w:type="continuationSeparator">
    <w:p w:rsidRDefault="000A12A4" w:rsidP="005E3EB7" w:rsidR="000A12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A12A4" w:rsidP="005E3EB7" w:rsidR="000A12A4">
      <w:r>
        <w:separator/>
      </w:r>
    </w:p>
  </w:footnote>
  <w:footnote w:id="0" w:type="continuationSeparator">
    <w:p w:rsidRDefault="000A12A4" w:rsidP="005E3EB7" w:rsidR="000A12A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346488867"/>
      <w:docPartObj>
        <w:docPartGallery w:val="Page Numbers (Top of Page)"/>
        <w:docPartUnique/>
      </w:docPartObj>
    </w:sdtPr>
    <w:sdtEndPr/>
    <w:sdtContent>
      <w:p w:rsidRDefault="006E1E18" w:rsidP="006E1E18" w:rsidR="00DA15C9" w:rsidRPr="008539EC">
        <w:pPr>
          <w:pStyle w:val="Zaglavlje"/>
          <w:jc w:val="center"/>
        </w:pPr>
        <w:r>
          <w:t xml:space="preserve"> </w:t>
        </w: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CC473C">
          <w:rPr>
            <w:noProof/>
          </w:rPr>
          <w:t>2</w:t>
        </w:r>
        <w:r>
          <w:fldChar w:fldCharType="end"/>
        </w:r>
        <w:r>
          <w:t xml:space="preserve"> </w:t>
        </w:r>
        <w:r>
          <w:tab/>
        </w:r>
        <w:r w:rsidRPr="00513007">
          <w:t>10 St-163/2018-9</w:t>
        </w: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1575" w:rsidR="00DF28E8">
    <w:pPr>
      <w:pStyle w:val="Zaglavlje"/>
    </w:pPr>
    <w:r>
      <w:tab/>
    </w:r>
    <w:r>
      <w:tab/>
    </w:r>
    <w:r w:rsidR="00951177">
      <w:t>10 St-</w:t>
    </w:r>
    <w:r w:rsidR="00513007">
      <w:t>163/2018-9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18455C6"/>
    <w:multiLevelType w:val="hybridMultilevel"/>
    <w:tmpl w:val="EDE8757E"/>
    <w:lvl w:tplc="D12055BE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3EB7"/>
    <w:rsid w:val="00015BBF"/>
    <w:rsid w:val="00036ADB"/>
    <w:rsid w:val="0006249F"/>
    <w:rsid w:val="00086750"/>
    <w:rsid w:val="000A12A4"/>
    <w:rsid w:val="000D0BB5"/>
    <w:rsid w:val="000F2142"/>
    <w:rsid w:val="00107DA9"/>
    <w:rsid w:val="00107FE7"/>
    <w:rsid w:val="00113FDD"/>
    <w:rsid w:val="00122D5D"/>
    <w:rsid w:val="00146239"/>
    <w:rsid w:val="001650D3"/>
    <w:rsid w:val="001771C1"/>
    <w:rsid w:val="001969D8"/>
    <w:rsid w:val="001B627B"/>
    <w:rsid w:val="00222272"/>
    <w:rsid w:val="00243371"/>
    <w:rsid w:val="00262377"/>
    <w:rsid w:val="00264035"/>
    <w:rsid w:val="0029389A"/>
    <w:rsid w:val="002C73DE"/>
    <w:rsid w:val="002D0A61"/>
    <w:rsid w:val="002D55AD"/>
    <w:rsid w:val="002E751B"/>
    <w:rsid w:val="003536C3"/>
    <w:rsid w:val="0038514D"/>
    <w:rsid w:val="003B74B1"/>
    <w:rsid w:val="003D7E73"/>
    <w:rsid w:val="003E5BF2"/>
    <w:rsid w:val="003F7661"/>
    <w:rsid w:val="004311CC"/>
    <w:rsid w:val="00431393"/>
    <w:rsid w:val="004403B7"/>
    <w:rsid w:val="00513007"/>
    <w:rsid w:val="0051365F"/>
    <w:rsid w:val="0054114E"/>
    <w:rsid w:val="00554328"/>
    <w:rsid w:val="005A4786"/>
    <w:rsid w:val="005B0909"/>
    <w:rsid w:val="005C6316"/>
    <w:rsid w:val="005E3EB7"/>
    <w:rsid w:val="006661B5"/>
    <w:rsid w:val="006A2CA9"/>
    <w:rsid w:val="006B10F3"/>
    <w:rsid w:val="006B56A6"/>
    <w:rsid w:val="006E1647"/>
    <w:rsid w:val="006E1E18"/>
    <w:rsid w:val="006F2BCD"/>
    <w:rsid w:val="0071408D"/>
    <w:rsid w:val="00771E12"/>
    <w:rsid w:val="0079264A"/>
    <w:rsid w:val="007A18D5"/>
    <w:rsid w:val="007C4926"/>
    <w:rsid w:val="007C5FC9"/>
    <w:rsid w:val="0080629B"/>
    <w:rsid w:val="00814FDD"/>
    <w:rsid w:val="00841575"/>
    <w:rsid w:val="00843605"/>
    <w:rsid w:val="008539EC"/>
    <w:rsid w:val="0087223E"/>
    <w:rsid w:val="00877A7B"/>
    <w:rsid w:val="00880D71"/>
    <w:rsid w:val="008833E8"/>
    <w:rsid w:val="008A11E9"/>
    <w:rsid w:val="00942D57"/>
    <w:rsid w:val="00951177"/>
    <w:rsid w:val="00962734"/>
    <w:rsid w:val="00985388"/>
    <w:rsid w:val="00991B28"/>
    <w:rsid w:val="00997040"/>
    <w:rsid w:val="009A015A"/>
    <w:rsid w:val="009D107F"/>
    <w:rsid w:val="009D3A52"/>
    <w:rsid w:val="00A02A37"/>
    <w:rsid w:val="00A43D8D"/>
    <w:rsid w:val="00A560B4"/>
    <w:rsid w:val="00A80DF0"/>
    <w:rsid w:val="00B07C35"/>
    <w:rsid w:val="00B428E9"/>
    <w:rsid w:val="00B849FE"/>
    <w:rsid w:val="00BC5222"/>
    <w:rsid w:val="00C650F1"/>
    <w:rsid w:val="00CA6A1B"/>
    <w:rsid w:val="00CC473C"/>
    <w:rsid w:val="00D14604"/>
    <w:rsid w:val="00D8137C"/>
    <w:rsid w:val="00D87731"/>
    <w:rsid w:val="00DA19C2"/>
    <w:rsid w:val="00DE4C2D"/>
    <w:rsid w:val="00DF28E8"/>
    <w:rsid w:val="00E12688"/>
    <w:rsid w:val="00E1576B"/>
    <w:rsid w:val="00E40527"/>
    <w:rsid w:val="00EB072E"/>
    <w:rsid w:val="00F26397"/>
    <w:rsid w:val="00F43166"/>
    <w:rsid w:val="00F44B2D"/>
    <w:rsid w:val="00F95679"/>
    <w:rsid w:val="00FB0B18"/>
    <w:rsid w:val="00FC5D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B0B1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462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C47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C473C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C473C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C473C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C473C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B0B1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462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C47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C473C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C473C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C473C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C473C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901489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6363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srpnja 2018.</izvorni_sadrzaj>
    <derivirana_varijabla naziv="DomainObject.DatumDonosenjaOdluke_1">19.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163</izvorni_sadrzaj>
    <derivirana_varijabla naziv="DomainObject.Predmet.Broj_1">163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2018.</izvorni_sadrzaj>
    <derivirana_varijabla naziv="DomainObject.Predmet.DatumOsnivanja_1">18.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St-163/2018</izvorni_sadrzaj>
    <derivirana_varijabla naziv="DomainObject.Predmet.OznakaBroj_1">St-163/2018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KORNETI LORIK d.o.o. PULA</izvorni_sadrzaj>
    <derivirana_varijabla naziv="DomainObject.Predmet.ProtustrankaFormated_1">  KORNETI LORIK d.o.o. PULA</derivirana_varijabla>
  </DomainObject.Predmet.ProtustrankaFormated>
  <DomainObject.Predmet.ProtustrankaFormatedOIB>
    <izvorni_sadrzaj>  KORNETI LORIK d.o.o. PULA, OIB 32237874889</izvorni_sadrzaj>
    <derivirana_varijabla naziv="DomainObject.Predmet.ProtustrankaFormatedOIB_1">  KORNETI LORIK d.o.o. PULA, OIB 32237874889</derivirana_varijabla>
  </DomainObject.Predmet.ProtustrankaFormatedOIB>
  <DomainObject.Predmet.ProtustrankaFormatedWithAdress>
    <izvorni_sadrzaj> KORNETI LORIK d.o.o. PULA, Jeromelina 53, 52100 Pula</izvorni_sadrzaj>
    <derivirana_varijabla naziv="DomainObject.Predmet.ProtustrankaFormatedWithAdress_1"> KORNETI LORIK d.o.o. PULA, Jeromelina 53, 52100 Pula</derivirana_varijabla>
  </DomainObject.Predmet.ProtustrankaFormatedWithAdress>
  <DomainObject.Predmet.ProtustrankaFormatedWithAdressOIB>
    <izvorni_sadrzaj> KORNETI LORIK d.o.o. PULA, OIB 32237874889, Jeromelina 53, 52100 Pula</izvorni_sadrzaj>
    <derivirana_varijabla naziv="DomainObject.Predmet.ProtustrankaFormatedWithAdressOIB_1"> KORNETI LORIK d.o.o. PULA, OIB 32237874889, Jeromelina 53, 52100 Pula</derivirana_varijabla>
  </DomainObject.Predmet.ProtustrankaFormatedWithAdressOIB>
  <DomainObject.Predmet.ProtustrankaWithAdress>
    <izvorni_sadrzaj>KORNETI LORIK d.o.o. PULA Jeromelina 53, 52100 Pula</izvorni_sadrzaj>
    <derivirana_varijabla naziv="DomainObject.Predmet.ProtustrankaWithAdress_1">KORNETI LORIK d.o.o. PULA Jeromelina 53, 52100 Pula</derivirana_varijabla>
  </DomainObject.Predmet.ProtustrankaWithAdress>
  <DomainObject.Predmet.ProtustrankaWithAdressOIB>
    <izvorni_sadrzaj>KORNETI LORIK d.o.o. PULA, OIB 32237874889, Jeromelina 53, 52100 Pula</izvorni_sadrzaj>
    <derivirana_varijabla naziv="DomainObject.Predmet.ProtustrankaWithAdressOIB_1">KORNETI LORIK d.o.o. PULA, OIB 32237874889, Jeromelina 53, 52100 Pula</derivirana_varijabla>
  </DomainObject.Predmet.ProtustrankaWithAdressOIB>
  <DomainObject.Predmet.ProtustrankaNazivFormated>
    <izvorni_sadrzaj>KORNETI LORIK d.o.o. PULA</izvorni_sadrzaj>
    <derivirana_varijabla naziv="DomainObject.Predmet.ProtustrankaNazivFormated_1">KORNETI LORIK d.o.o. PULA</derivirana_varijabla>
  </DomainObject.Predmet.ProtustrankaNazivFormated>
  <DomainObject.Predmet.ProtustrankaNazivFormatedOIB>
    <izvorni_sadrzaj>KORNETI LORIK d.o.o. PULA, OIB 32237874889</izvorni_sadrzaj>
    <derivirana_varijabla naziv="DomainObject.Predmet.ProtustrankaNazivFormatedOIB_1">KORNETI LORIK d.o.o. PULA, OIB 32237874889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49340.72</izvorni_sadrzaj>
    <derivirana_varijabla naziv="DomainObject.Predmet.TrenutnaVrijednost_1">49340.72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KORNETI LORIK d.o.o. PULA</item>
    </izvorni_sadrzaj>
    <derivirana_varijabla naziv="DomainObject.Predmet.ProtuStrankaListFormated_1">
      <item>KORNETI LORIK d.o.o. PULA</item>
    </derivirana_varijabla>
  </DomainObject.Predmet.ProtuStrankaListFormated>
  <DomainObject.Predmet.ProtuStrankaListFormatedOIB>
    <izvorni_sadrzaj>
      <item>KORNETI LORIK d.o.o. PULA, OIB 32237874889</item>
    </izvorni_sadrzaj>
    <derivirana_varijabla naziv="DomainObject.Predmet.ProtuStrankaListFormatedOIB_1">
      <item>KORNETI LORIK d.o.o. PULA, OIB 32237874889</item>
    </derivirana_varijabla>
  </DomainObject.Predmet.ProtuStrankaListFormatedOIB>
  <DomainObject.Predmet.ProtuStrankaListFormatedWithAdress>
    <izvorni_sadrzaj>
      <item>KORNETI LORIK d.o.o. PULA, Jeromelina 53, 52100 Pula</item>
    </izvorni_sadrzaj>
    <derivirana_varijabla naziv="DomainObject.Predmet.ProtuStrankaListFormatedWithAdress_1">
      <item>KORNETI LORIK d.o.o. PULA, Jeromelina 53, 52100 Pula</item>
    </derivirana_varijabla>
  </DomainObject.Predmet.ProtuStrankaListFormatedWithAdress>
  <DomainObject.Predmet.ProtuStrankaListFormatedWithAdressOIB>
    <izvorni_sadrzaj>
      <item>KORNETI LORIK d.o.o. PULA, OIB 32237874889, Jeromelina 53, 52100 Pula</item>
    </izvorni_sadrzaj>
    <derivirana_varijabla naziv="DomainObject.Predmet.ProtuStrankaListFormatedWithAdressOIB_1">
      <item>KORNETI LORIK d.o.o. PULA, OIB 32237874889, Jeromelina 53, 52100 Pula</item>
    </derivirana_varijabla>
  </DomainObject.Predmet.ProtuStrankaListFormatedWithAdressOIB>
  <DomainObject.Predmet.ProtuStrankaListNazivFormated>
    <izvorni_sadrzaj>
      <item>KORNETI LORIK d.o.o. PULA</item>
    </izvorni_sadrzaj>
    <derivirana_varijabla naziv="DomainObject.Predmet.ProtuStrankaListNazivFormated_1">
      <item>KORNETI LORIK d.o.o. PULA</item>
    </derivirana_varijabla>
  </DomainObject.Predmet.ProtuStrankaListNazivFormated>
  <DomainObject.Predmet.ProtuStrankaListNazivFormatedOIB>
    <izvorni_sadrzaj>
      <item>KORNETI LORIK d.o.o. PULA, OIB 32237874889</item>
    </izvorni_sadrzaj>
    <derivirana_varijabla naziv="DomainObject.Predmet.ProtuStrankaListNazivFormatedOIB_1">
      <item>KORNETI LORIK d.o.o. PULA, OIB 32237874889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srpnja 2018.</izvorni_sadrzaj>
    <derivirana_varijabla naziv="DomainObject.Datum_1">19.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KORNETI LORIK d.o.o. PULA</izvorni_sadrzaj>
    <derivirana_varijabla naziv="DomainObject.Predmet.ProtustrankaIDrugi_1">KORNETI LORIK d.o.o. PULA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KORNETI LORIK d.o.o. PULA, OIB 32237874889, Jeromelina 53, 52100 Pula</izvorni_sadrzaj>
    <derivirana_varijabla naziv="DomainObject.Predmet.ProtustrankaIDrugiAdressOIB_1">KORNETI LORIK d.o.o. PULA, OIB 32237874889, Jeromelina 53,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KORNETI LORIK d.o.o. PULA</item>
    </izvorni_sadrzaj>
    <derivirana_varijabla naziv="DomainObject.Predmet.SudioniciListNaziv_1">
      <item>FINANCIJSKA AGENCIJA, RC RIJEKA, PODRUŽNICA PULA, PULA</item>
      <item>KORNETI LORIK d.o.o. PULA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KORNETI LORIK d.o.o. PULA, OIB 32237874889, Jeromelina 53,52100 Pula</item>
    </izvorni_sadrzaj>
    <derivirana_varijabla naziv="DomainObject.Predmet.SudioniciListAdressOIB_1">
      <item>FINANCIJSKA AGENCIJA, RC RIJEKA, PODRUŽNICA PULA, PULA, OIB 85821130368, F. Kurelca 8,51000 Rijeka</item>
      <item>KORNETI LORIK d.o.o. PULA, OIB 32237874889, Jeromelina 53,52100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32237874889</item>
    </izvorni_sadrzaj>
    <derivirana_varijabla naziv="DomainObject.Predmet.SudioniciListNazivOIB_1">
      <item>, OIB 85821130368</item>
      <item>, OIB 32237874889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700F8A3-A626-4ED9-B27B-B967C57D857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395</properties:Words>
  <properties:Characters>2027</properties:Characters>
  <properties:Lines>59</properties:Lines>
  <properties:Paragraphs>23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2018-07-19T13:11:00Z</dcterms:created>
  <dc:creator>Jasmina Matika</dc:creator>
  <cp:lastModifiedBy>Sanja Lakošeljac</cp:lastModifiedBy>
  <dcterms:modified xmlns:xsi="http://www.w3.org/2001/XMLSchema-instance" xsi:type="dcterms:W3CDTF">2018-07-19T13:14:00Z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postupka (RJEŠENJE - OBUSTAVA - St-163-18.docx)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