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3649" w14:paraId="8043649" w:rsidRDefault="00D53438" w:rsidP="00BF6193" w:rsidR="00D53438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BF6193" w:rsidP="00BF6193" w:rsidR="00BF6193" w:rsidRPr="00BF6193">
      <w:pPr>
        <w:ind w:firstLine="708" w:left="708"/>
        <w:rPr>
          <w:color w:val="000000"/>
          <w:sz w:val="22"/>
          <w:szCs w:val="22"/>
        </w:rPr>
      </w:pPr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740303">
        <w:rPr>
          <w:b/>
          <w:sz w:val="22"/>
          <w:szCs w:val="22"/>
        </w:rPr>
        <w:t>1</w:t>
      </w:r>
      <w:r w:rsidR="00F17905">
        <w:rPr>
          <w:b/>
          <w:sz w:val="22"/>
          <w:szCs w:val="22"/>
        </w:rPr>
        <w:t>016</w:t>
      </w:r>
      <w:r w:rsidR="00F13507">
        <w:rPr>
          <w:b/>
          <w:sz w:val="22"/>
          <w:szCs w:val="22"/>
        </w:rPr>
        <w:t>/2016-</w:t>
      </w:r>
      <w:r w:rsidR="00F21F89">
        <w:rPr>
          <w:b/>
          <w:sz w:val="22"/>
          <w:szCs w:val="22"/>
        </w:rPr>
        <w:t>31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F17905" w:rsidRPr="00F17905">
        <w:rPr>
          <w:bCs/>
          <w:sz w:val="22"/>
          <w:szCs w:val="22"/>
          <w:lang w:val="en-AU"/>
        </w:rPr>
        <w:t>LETRAFIX d.o.o.</w:t>
      </w:r>
      <w:r w:rsidR="00F17905">
        <w:rPr>
          <w:bCs/>
          <w:sz w:val="22"/>
          <w:szCs w:val="22"/>
          <w:lang w:val="en-AU"/>
        </w:rPr>
        <w:t xml:space="preserve"> </w:t>
      </w:r>
      <w:r w:rsidR="00F17905" w:rsidRPr="00F17905">
        <w:rPr>
          <w:bCs/>
          <w:sz w:val="22"/>
          <w:szCs w:val="22"/>
          <w:lang w:val="en-AU"/>
        </w:rPr>
        <w:t xml:space="preserve">za grafičku djelatnost i trgovinu </w:t>
      </w:r>
      <w:r w:rsidR="00F17905" w:rsidRPr="00F17905">
        <w:rPr>
          <w:bCs/>
          <w:sz w:val="22"/>
          <w:szCs w:val="22"/>
        </w:rPr>
        <w:t>"u stečaju"</w:t>
      </w:r>
      <w:r w:rsidR="00F17905" w:rsidRPr="00F17905">
        <w:rPr>
          <w:bCs/>
          <w:sz w:val="22"/>
          <w:szCs w:val="22"/>
          <w:lang w:val="en-AU"/>
        </w:rPr>
        <w:t xml:space="preserve">, Split, Doverska 6, MBS: 060161263, OIB: 61371150416, </w:t>
      </w:r>
      <w:r w:rsidR="00F17905" w:rsidRPr="00F17905">
        <w:rPr>
          <w:bCs/>
          <w:sz w:val="22"/>
          <w:szCs w:val="22"/>
        </w:rPr>
        <w:t>zastupano po stečajnom upravitelju Ivanu Eteroviću iz Splita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F17905">
        <w:rPr>
          <w:sz w:val="22"/>
          <w:szCs w:val="22"/>
        </w:rPr>
        <w:t>17</w:t>
      </w:r>
      <w:r w:rsidRPr="0078580F">
        <w:rPr>
          <w:sz w:val="22"/>
          <w:szCs w:val="22"/>
        </w:rPr>
        <w:t xml:space="preserve">. </w:t>
      </w:r>
      <w:r w:rsidR="00F17905">
        <w:rPr>
          <w:sz w:val="22"/>
          <w:szCs w:val="22"/>
        </w:rPr>
        <w:t>studenog</w:t>
      </w:r>
      <w:r w:rsidRPr="0078580F">
        <w:rPr>
          <w:sz w:val="22"/>
          <w:szCs w:val="22"/>
        </w:rPr>
        <w:t xml:space="preserve"> 2017. godine u prisutnosti stečajnog upravitelja i vjerovnika</w:t>
      </w:r>
      <w:r w:rsidR="002016E0">
        <w:rPr>
          <w:sz w:val="22"/>
          <w:szCs w:val="22"/>
        </w:rPr>
        <w:t xml:space="preserve">, </w:t>
      </w:r>
      <w:r w:rsidR="006100E1" w:rsidRPr="006100E1">
        <w:rPr>
          <w:sz w:val="22"/>
          <w:szCs w:val="22"/>
        </w:rPr>
        <w:t>REPUBLIKA HRVATSKA, Ministarstvo financija, Porezna uprava</w:t>
      </w:r>
      <w:r w:rsidR="00561D12">
        <w:rPr>
          <w:sz w:val="22"/>
          <w:szCs w:val="22"/>
        </w:rPr>
        <w:t xml:space="preserve">, zastupano po zastupniku Dariu Jukiću, zamjeniku ŽDO Split, Građansko-upravni odjel, </w:t>
      </w:r>
      <w:r w:rsidRPr="0078580F">
        <w:rPr>
          <w:sz w:val="22"/>
          <w:szCs w:val="22"/>
        </w:rPr>
        <w:t>istog dana,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C640B8" w:rsidP="00E26D2D" w:rsidR="00C640B8" w:rsidRPr="0078580F">
      <w:pPr>
        <w:pStyle w:val="Odlomakpopisa"/>
        <w:numPr>
          <w:ilvl w:val="0"/>
          <w:numId w:val="4"/>
        </w:numPr>
        <w:tabs>
          <w:tab w:pos="284" w:val="left"/>
          <w:tab w:pos="426" w:val="left"/>
        </w:tabs>
        <w:ind w:firstLine="0" w:left="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Utvrđuju se osnovan</w:t>
      </w:r>
      <w:r w:rsidR="007758F8">
        <w:rPr>
          <w:sz w:val="22"/>
          <w:szCs w:val="22"/>
        </w:rPr>
        <w:t>a</w:t>
      </w:r>
      <w:r w:rsidRPr="0078580F">
        <w:rPr>
          <w:sz w:val="22"/>
          <w:szCs w:val="22"/>
        </w:rPr>
        <w:t xml:space="preserve"> tražbin</w:t>
      </w:r>
      <w:r w:rsidR="007758F8">
        <w:rPr>
          <w:sz w:val="22"/>
          <w:szCs w:val="22"/>
        </w:rPr>
        <w:t xml:space="preserve">a </w:t>
      </w:r>
      <w:r w:rsidRPr="0078580F">
        <w:rPr>
          <w:sz w:val="22"/>
          <w:szCs w:val="22"/>
        </w:rPr>
        <w:t>vjerovnika I. (prvog) višeg isplatnog reda:</w:t>
      </w:r>
    </w:p>
    <w:p w:rsidRDefault="00F17905" w:rsidP="00F17905" w:rsidR="00584771">
      <w:pPr>
        <w:pStyle w:val="Odlomakpopisa"/>
        <w:numPr>
          <w:ilvl w:val="0"/>
          <w:numId w:val="6"/>
        </w:numPr>
        <w:tabs>
          <w:tab w:pos="426" w:val="left"/>
        </w:tabs>
        <w:ind w:hanging="426" w:left="426"/>
        <w:jc w:val="both"/>
        <w:rPr>
          <w:sz w:val="22"/>
          <w:szCs w:val="22"/>
          <w:u w:val="single"/>
        </w:rPr>
      </w:pPr>
      <w:r w:rsidRPr="00584771">
        <w:rPr>
          <w:sz w:val="22"/>
          <w:szCs w:val="22"/>
        </w:rPr>
        <w:t>REPUBLIKA HRVATSKA, Ministarstvo financija, Porezna uprava, OIB: 18683136487 u iznos u 75.253,01 kuna</w:t>
      </w:r>
      <w:r w:rsidR="00584771" w:rsidRPr="00584771">
        <w:rPr>
          <w:sz w:val="22"/>
          <w:szCs w:val="22"/>
        </w:rPr>
        <w:t>.</w:t>
      </w:r>
    </w:p>
    <w:p w:rsidRDefault="00C640B8" w:rsidP="00E26D2D" w:rsidR="00C640B8" w:rsidRPr="0078580F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C640B8" w:rsidP="00E26D2D" w:rsidR="00C640B8" w:rsidRPr="0078580F">
      <w:pPr>
        <w:numPr>
          <w:ilvl w:val="0"/>
          <w:numId w:val="4"/>
        </w:numPr>
        <w:tabs>
          <w:tab w:pos="360" w:val="left"/>
        </w:tabs>
        <w:ind w:firstLine="0" w:left="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Utvrđuju se osnovane tražbine vjerovnika II. (drugog) višeg isplatnog reda:</w:t>
      </w:r>
    </w:p>
    <w:p w:rsidRDefault="00F17905" w:rsidP="007758F8" w:rsidR="00F17905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UNIQA OSIGURANJE d.d., Zagreb, </w:t>
      </w:r>
      <w:r w:rsidR="00F21F89">
        <w:rPr>
          <w:sz w:val="22"/>
          <w:szCs w:val="22"/>
        </w:rPr>
        <w:t>OIB: 75665455333, u iznosu 1.08</w:t>
      </w:r>
      <w:r>
        <w:rPr>
          <w:sz w:val="22"/>
          <w:szCs w:val="22"/>
        </w:rPr>
        <w:t>3,24 kuna</w:t>
      </w:r>
    </w:p>
    <w:p w:rsidRDefault="00F17905" w:rsidP="007758F8" w:rsidR="00F451AC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F17905">
        <w:rPr>
          <w:sz w:val="22"/>
          <w:szCs w:val="22"/>
        </w:rPr>
        <w:t>REPUBLIKA HRVATSKA, Ministarstvo financija, Porezna uprava, OIB: 18683136487</w:t>
      </w:r>
      <w:r w:rsidR="004E151F" w:rsidRPr="004E151F">
        <w:rPr>
          <w:sz w:val="22"/>
          <w:szCs w:val="22"/>
        </w:rPr>
        <w:t xml:space="preserve">, u iznosu </w:t>
      </w:r>
      <w:r>
        <w:rPr>
          <w:sz w:val="22"/>
          <w:szCs w:val="22"/>
        </w:rPr>
        <w:t>7.383,59</w:t>
      </w:r>
      <w:r w:rsidR="004E151F" w:rsidRPr="004E151F">
        <w:rPr>
          <w:sz w:val="22"/>
          <w:szCs w:val="22"/>
        </w:rPr>
        <w:t xml:space="preserve"> kuna </w:t>
      </w:r>
    </w:p>
    <w:p w:rsidRDefault="00F17905" w:rsidP="007758F8" w:rsidR="00F17905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WIENER OSIGURANJE d.d., Zagreb, OIB: 52848403362, u iznosu 5.656,32 kuna,</w:t>
      </w:r>
    </w:p>
    <w:p w:rsidRDefault="00F17905" w:rsidP="00F17905" w:rsidR="00F17905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JADRANSKO OSIGURANJE d.d., Split, OIB: </w:t>
      </w:r>
      <w:r w:rsidR="00584771">
        <w:rPr>
          <w:sz w:val="22"/>
          <w:szCs w:val="22"/>
        </w:rPr>
        <w:t>94472454976</w:t>
      </w:r>
      <w:r>
        <w:rPr>
          <w:sz w:val="22"/>
          <w:szCs w:val="22"/>
        </w:rPr>
        <w:t>, u iznosu 1.244,72 kuna,</w:t>
      </w:r>
    </w:p>
    <w:p w:rsidRDefault="00BB4184" w:rsidP="007758F8" w:rsidR="00BB4184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CROATIA OSIGURANJE d.d., Zagreb, OIB: 26187994862, u iznosu 2.993,07 kuna,</w:t>
      </w:r>
    </w:p>
    <w:p w:rsidRDefault="00F17905" w:rsidP="007758F8" w:rsidR="00F17905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ZAGREBAČKA BANKA d.d., Zagreb, OIB: 92963223473, u iznosu 49.310,01 kuna,</w:t>
      </w:r>
    </w:p>
    <w:p w:rsidRDefault="004E151F" w:rsidP="007758F8" w:rsidR="004E151F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GRAD SPLIT, OIB: 78755598868, u iznosu </w:t>
      </w:r>
      <w:r w:rsidR="00F17905">
        <w:rPr>
          <w:sz w:val="22"/>
          <w:szCs w:val="22"/>
        </w:rPr>
        <w:t>59.615,27</w:t>
      </w:r>
      <w:r>
        <w:rPr>
          <w:sz w:val="22"/>
          <w:szCs w:val="22"/>
        </w:rPr>
        <w:t xml:space="preserve"> kuna,</w:t>
      </w:r>
    </w:p>
    <w:p w:rsidRDefault="00F17905" w:rsidP="007758F8" w:rsidR="004E151F" w:rsidRPr="004E151F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HETA Asset</w:t>
      </w:r>
      <w:r w:rsidR="00F21F89">
        <w:rPr>
          <w:sz w:val="22"/>
          <w:szCs w:val="22"/>
        </w:rPr>
        <w:t xml:space="preserve"> </w:t>
      </w:r>
      <w:r>
        <w:rPr>
          <w:sz w:val="22"/>
          <w:szCs w:val="22"/>
        </w:rPr>
        <w:t>Resolution Hrvatska d.o.o., Zagreb, OIB: 87064273078</w:t>
      </w:r>
      <w:r w:rsidR="004E151F">
        <w:rPr>
          <w:sz w:val="22"/>
          <w:szCs w:val="22"/>
        </w:rPr>
        <w:t xml:space="preserve">, u iznosu </w:t>
      </w:r>
      <w:r>
        <w:rPr>
          <w:sz w:val="22"/>
          <w:szCs w:val="22"/>
        </w:rPr>
        <w:t>10.919,63</w:t>
      </w:r>
      <w:r w:rsidR="004E151F">
        <w:rPr>
          <w:sz w:val="22"/>
          <w:szCs w:val="22"/>
        </w:rPr>
        <w:t xml:space="preserve"> kuna.</w:t>
      </w:r>
    </w:p>
    <w:p w:rsidRDefault="00DB7516" w:rsidP="00E26D2D" w:rsidR="00DB7516" w:rsidRPr="00DB7516">
      <w:pPr>
        <w:tabs>
          <w:tab w:pos="426" w:val="left"/>
        </w:tabs>
        <w:jc w:val="both"/>
        <w:rPr>
          <w:rFonts w:eastAsia="Calibri"/>
          <w:b/>
          <w:sz w:val="16"/>
          <w:szCs w:val="16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0640C2">
        <w:rPr>
          <w:sz w:val="22"/>
          <w:szCs w:val="22"/>
        </w:rPr>
        <w:t>1</w:t>
      </w:r>
      <w:r w:rsidR="00F17905">
        <w:rPr>
          <w:sz w:val="22"/>
          <w:szCs w:val="22"/>
        </w:rPr>
        <w:t>016</w:t>
      </w:r>
      <w:r w:rsidRPr="0078580F">
        <w:rPr>
          <w:sz w:val="22"/>
          <w:szCs w:val="22"/>
        </w:rPr>
        <w:t>/2016-</w:t>
      </w:r>
      <w:r w:rsidR="00951876" w:rsidRPr="0078580F">
        <w:rPr>
          <w:sz w:val="22"/>
          <w:szCs w:val="22"/>
        </w:rPr>
        <w:t>1</w:t>
      </w:r>
      <w:r w:rsidR="00F17905">
        <w:rPr>
          <w:sz w:val="22"/>
          <w:szCs w:val="22"/>
        </w:rPr>
        <w:t>8</w:t>
      </w:r>
      <w:r w:rsidR="00004FC3" w:rsidRPr="0078580F">
        <w:rPr>
          <w:sz w:val="22"/>
          <w:szCs w:val="22"/>
        </w:rPr>
        <w:t xml:space="preserve"> od </w:t>
      </w:r>
      <w:r w:rsidR="00BC09FC">
        <w:rPr>
          <w:sz w:val="22"/>
          <w:szCs w:val="22"/>
        </w:rPr>
        <w:t>2</w:t>
      </w:r>
      <w:r w:rsidR="00951876" w:rsidRPr="0078580F">
        <w:rPr>
          <w:sz w:val="22"/>
          <w:szCs w:val="22"/>
        </w:rPr>
        <w:t xml:space="preserve">. </w:t>
      </w:r>
      <w:r w:rsidR="00F17905">
        <w:rPr>
          <w:sz w:val="22"/>
          <w:szCs w:val="22"/>
        </w:rPr>
        <w:t>kolovoza</w:t>
      </w:r>
      <w:r w:rsidR="00951876" w:rsidRPr="0078580F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 xml:space="preserve"> otvoren je stečajni postupak nad dužnikom </w:t>
      </w:r>
      <w:r w:rsidR="00F17905">
        <w:rPr>
          <w:bCs/>
          <w:sz w:val="22"/>
          <w:szCs w:val="22"/>
        </w:rPr>
        <w:t>LETRAFIX</w:t>
      </w:r>
      <w:r w:rsidR="000640C2" w:rsidRPr="000640C2">
        <w:rPr>
          <w:bCs/>
          <w:sz w:val="22"/>
          <w:szCs w:val="22"/>
        </w:rPr>
        <w:t xml:space="preserve"> d.o.o</w:t>
      </w:r>
      <w:r w:rsidR="00BC09FC">
        <w:rPr>
          <w:bCs/>
          <w:sz w:val="22"/>
          <w:szCs w:val="22"/>
          <w:lang w:val="en-AU"/>
        </w:rPr>
        <w:t>., S</w:t>
      </w:r>
      <w:r w:rsidR="000640C2">
        <w:rPr>
          <w:bCs/>
          <w:sz w:val="22"/>
          <w:szCs w:val="22"/>
          <w:lang w:val="en-AU"/>
        </w:rPr>
        <w:t>plit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  <w:t xml:space="preserve">(list spisa </w:t>
      </w:r>
      <w:r w:rsidR="00F17905">
        <w:rPr>
          <w:sz w:val="22"/>
          <w:szCs w:val="22"/>
        </w:rPr>
        <w:t>40-42</w:t>
      </w:r>
      <w:r w:rsidR="00DB7516">
        <w:rPr>
          <w:sz w:val="22"/>
          <w:szCs w:val="22"/>
        </w:rPr>
        <w:t>)</w:t>
      </w:r>
      <w:r w:rsidRPr="0078580F">
        <w:rPr>
          <w:sz w:val="22"/>
          <w:szCs w:val="22"/>
        </w:rPr>
        <w:t xml:space="preserve">. Na temelju dostavljenih tablica na ispitnom ročištu održanom dana </w:t>
      </w:r>
      <w:r w:rsidR="00F17905">
        <w:rPr>
          <w:sz w:val="22"/>
          <w:szCs w:val="22"/>
        </w:rPr>
        <w:t>17. studenog</w:t>
      </w:r>
      <w:r w:rsidRPr="0078580F">
        <w:rPr>
          <w:sz w:val="22"/>
          <w:szCs w:val="22"/>
        </w:rPr>
        <w:t xml:space="preserve"> 2017.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5158AE">
        <w:rPr>
          <w:sz w:val="22"/>
          <w:szCs w:val="22"/>
        </w:rPr>
        <w:t>2</w:t>
      </w:r>
      <w:r w:rsidRPr="0078580F">
        <w:rPr>
          <w:sz w:val="22"/>
          <w:szCs w:val="22"/>
        </w:rPr>
        <w:t xml:space="preserve">. </w:t>
      </w:r>
      <w:r w:rsidR="00F17905">
        <w:rPr>
          <w:sz w:val="22"/>
          <w:szCs w:val="22"/>
        </w:rPr>
        <w:t xml:space="preserve">kolovoza </w:t>
      </w:r>
      <w:r w:rsidRPr="0078580F">
        <w:rPr>
          <w:sz w:val="22"/>
          <w:szCs w:val="22"/>
        </w:rPr>
        <w:t>2017. godine.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lastRenderedPageBreak/>
        <w:tab/>
      </w:r>
      <w:r w:rsidR="00DB7516" w:rsidRPr="00DB7516">
        <w:rPr>
          <w:sz w:val="22"/>
          <w:szCs w:val="22"/>
        </w:rPr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o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C640B8" w:rsidP="00DB7516" w:rsidR="00C640B8" w:rsidRPr="0078580F">
      <w:pPr>
        <w:pStyle w:val="Tijeloteksta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F21F89">
        <w:rPr>
          <w:b/>
          <w:sz w:val="22"/>
          <w:szCs w:val="22"/>
        </w:rPr>
        <w:t>Splitu</w:t>
      </w:r>
      <w:r w:rsidRPr="0078580F">
        <w:rPr>
          <w:b/>
          <w:sz w:val="22"/>
          <w:szCs w:val="22"/>
        </w:rPr>
        <w:t xml:space="preserve"> </w:t>
      </w:r>
      <w:r w:rsidR="00F17905">
        <w:rPr>
          <w:b/>
          <w:sz w:val="22"/>
          <w:szCs w:val="22"/>
        </w:rPr>
        <w:t>17</w:t>
      </w:r>
      <w:r w:rsidRPr="0078580F">
        <w:rPr>
          <w:b/>
          <w:sz w:val="22"/>
          <w:szCs w:val="22"/>
        </w:rPr>
        <w:t xml:space="preserve">. </w:t>
      </w:r>
      <w:r w:rsidR="00F17905">
        <w:rPr>
          <w:b/>
          <w:sz w:val="22"/>
          <w:szCs w:val="22"/>
        </w:rPr>
        <w:t>studenog</w:t>
      </w:r>
      <w:r w:rsidRPr="0078580F">
        <w:rPr>
          <w:b/>
          <w:sz w:val="22"/>
          <w:szCs w:val="22"/>
        </w:rPr>
        <w:t xml:space="preserve"> 2017. godine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F17905">
        <w:rPr>
          <w:sz w:val="22"/>
          <w:szCs w:val="22"/>
        </w:rPr>
        <w:t>17</w:t>
      </w:r>
      <w:r w:rsidRPr="0078580F">
        <w:rPr>
          <w:sz w:val="22"/>
          <w:szCs w:val="22"/>
        </w:rPr>
        <w:t>.1</w:t>
      </w:r>
      <w:r w:rsidR="00F17905">
        <w:rPr>
          <w:sz w:val="22"/>
          <w:szCs w:val="22"/>
        </w:rPr>
        <w:t>1</w:t>
      </w:r>
      <w:r w:rsidRPr="0078580F">
        <w:rPr>
          <w:sz w:val="22"/>
          <w:szCs w:val="22"/>
        </w:rPr>
        <w:t>.2017.g.)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 w:rsidRPr="0078580F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C640B8" w:rsidP="00C640B8" w:rsidR="00C640B8" w:rsidRPr="0078580F">
      <w:pPr>
        <w:rPr>
          <w:sz w:val="22"/>
          <w:szCs w:val="22"/>
        </w:rPr>
      </w:pPr>
      <w:r w:rsidRPr="0078580F">
        <w:rPr>
          <w:sz w:val="22"/>
          <w:szCs w:val="22"/>
        </w:rPr>
        <w:t>- mrežna stranica e-Oglasna ploča sudova (uz tablicu).</w:t>
      </w:r>
    </w:p>
    <w:p w:rsidRDefault="006849F2" w:rsidP="00C640B8" w:rsidR="006849F2">
      <w:pPr>
        <w:jc w:val="right"/>
        <w:rPr>
          <w:b/>
          <w:sz w:val="22"/>
          <w:szCs w:val="22"/>
        </w:rPr>
      </w:pPr>
    </w:p>
    <w:sectPr w:rsidSect="00A06223" w:rsidR="006849F2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622E4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="00817C58" w:rsidRPr="00817C58">
      <w:rPr>
        <w:b/>
        <w:sz w:val="22"/>
        <w:szCs w:val="22"/>
      </w:rPr>
      <w:t>. 6-St.</w:t>
    </w:r>
    <w:r w:rsidR="005158AE">
      <w:rPr>
        <w:b/>
        <w:sz w:val="22"/>
        <w:szCs w:val="22"/>
      </w:rPr>
      <w:t>1</w:t>
    </w:r>
    <w:r w:rsidR="00F17905">
      <w:rPr>
        <w:b/>
        <w:sz w:val="22"/>
        <w:szCs w:val="22"/>
      </w:rPr>
      <w:t>016</w:t>
    </w:r>
    <w:r w:rsidR="00F13507">
      <w:rPr>
        <w:b/>
        <w:sz w:val="22"/>
        <w:szCs w:val="22"/>
      </w:rPr>
      <w:t>/2016-</w:t>
    </w:r>
    <w:r w:rsidR="00F21F89">
      <w:rPr>
        <w:b/>
        <w:sz w:val="22"/>
        <w:szCs w:val="22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146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7FB5"/>
    <w:rsid w:val="000240F7"/>
    <w:rsid w:val="0002514C"/>
    <w:rsid w:val="00026D2D"/>
    <w:rsid w:val="0002721B"/>
    <w:rsid w:val="00036F38"/>
    <w:rsid w:val="00040185"/>
    <w:rsid w:val="00045F32"/>
    <w:rsid w:val="0005140C"/>
    <w:rsid w:val="0005560A"/>
    <w:rsid w:val="00061949"/>
    <w:rsid w:val="00063901"/>
    <w:rsid w:val="000640C2"/>
    <w:rsid w:val="00064E57"/>
    <w:rsid w:val="00076434"/>
    <w:rsid w:val="000764E3"/>
    <w:rsid w:val="00081AF1"/>
    <w:rsid w:val="000909A4"/>
    <w:rsid w:val="00092119"/>
    <w:rsid w:val="00092D32"/>
    <w:rsid w:val="00097F97"/>
    <w:rsid w:val="000A638A"/>
    <w:rsid w:val="000B20CA"/>
    <w:rsid w:val="000B28EB"/>
    <w:rsid w:val="000B2F5E"/>
    <w:rsid w:val="000B3478"/>
    <w:rsid w:val="000C0655"/>
    <w:rsid w:val="000C16E6"/>
    <w:rsid w:val="000C207E"/>
    <w:rsid w:val="000C6AE2"/>
    <w:rsid w:val="000D003B"/>
    <w:rsid w:val="000D55B5"/>
    <w:rsid w:val="000E4A49"/>
    <w:rsid w:val="000E774D"/>
    <w:rsid w:val="000F07DB"/>
    <w:rsid w:val="000F5FA3"/>
    <w:rsid w:val="00100379"/>
    <w:rsid w:val="00105AD2"/>
    <w:rsid w:val="00105FEC"/>
    <w:rsid w:val="00106872"/>
    <w:rsid w:val="00106C86"/>
    <w:rsid w:val="00116320"/>
    <w:rsid w:val="00122C12"/>
    <w:rsid w:val="00122CD0"/>
    <w:rsid w:val="00122E06"/>
    <w:rsid w:val="0012614B"/>
    <w:rsid w:val="00135A5C"/>
    <w:rsid w:val="00135F75"/>
    <w:rsid w:val="001462E0"/>
    <w:rsid w:val="00152B8D"/>
    <w:rsid w:val="001543AB"/>
    <w:rsid w:val="001547B3"/>
    <w:rsid w:val="001557D0"/>
    <w:rsid w:val="0016169E"/>
    <w:rsid w:val="001622E4"/>
    <w:rsid w:val="0016535F"/>
    <w:rsid w:val="00174BA8"/>
    <w:rsid w:val="00176AAC"/>
    <w:rsid w:val="00181761"/>
    <w:rsid w:val="001829D0"/>
    <w:rsid w:val="0018418C"/>
    <w:rsid w:val="00185AF2"/>
    <w:rsid w:val="00193591"/>
    <w:rsid w:val="00194CD0"/>
    <w:rsid w:val="001A5F8A"/>
    <w:rsid w:val="001A66AE"/>
    <w:rsid w:val="001B0B82"/>
    <w:rsid w:val="001B14F0"/>
    <w:rsid w:val="001B404A"/>
    <w:rsid w:val="001C59F1"/>
    <w:rsid w:val="001C6AD2"/>
    <w:rsid w:val="001D243D"/>
    <w:rsid w:val="001D700E"/>
    <w:rsid w:val="001D7E75"/>
    <w:rsid w:val="001E4B42"/>
    <w:rsid w:val="001F5233"/>
    <w:rsid w:val="002016E0"/>
    <w:rsid w:val="0020187E"/>
    <w:rsid w:val="00201D07"/>
    <w:rsid w:val="00206EBE"/>
    <w:rsid w:val="00222C59"/>
    <w:rsid w:val="00222D13"/>
    <w:rsid w:val="00230A45"/>
    <w:rsid w:val="00234159"/>
    <w:rsid w:val="00237C28"/>
    <w:rsid w:val="00241FF9"/>
    <w:rsid w:val="00247DFC"/>
    <w:rsid w:val="002512D1"/>
    <w:rsid w:val="002606C8"/>
    <w:rsid w:val="0026451D"/>
    <w:rsid w:val="00264600"/>
    <w:rsid w:val="002723A0"/>
    <w:rsid w:val="0027349C"/>
    <w:rsid w:val="00273D9B"/>
    <w:rsid w:val="002750E1"/>
    <w:rsid w:val="00275E17"/>
    <w:rsid w:val="00275FEE"/>
    <w:rsid w:val="00284ED1"/>
    <w:rsid w:val="00290D53"/>
    <w:rsid w:val="00292E41"/>
    <w:rsid w:val="00293884"/>
    <w:rsid w:val="00294027"/>
    <w:rsid w:val="002942C5"/>
    <w:rsid w:val="00297D49"/>
    <w:rsid w:val="002B4471"/>
    <w:rsid w:val="002C0EAA"/>
    <w:rsid w:val="002C324E"/>
    <w:rsid w:val="002C4946"/>
    <w:rsid w:val="002C74D3"/>
    <w:rsid w:val="002D1CB0"/>
    <w:rsid w:val="002E0A2A"/>
    <w:rsid w:val="002E1AFE"/>
    <w:rsid w:val="002F22A6"/>
    <w:rsid w:val="00300A08"/>
    <w:rsid w:val="0030136C"/>
    <w:rsid w:val="003038F8"/>
    <w:rsid w:val="00310ECF"/>
    <w:rsid w:val="0031224E"/>
    <w:rsid w:val="0031575C"/>
    <w:rsid w:val="003165EF"/>
    <w:rsid w:val="00320035"/>
    <w:rsid w:val="00320A07"/>
    <w:rsid w:val="003236B2"/>
    <w:rsid w:val="003279B0"/>
    <w:rsid w:val="003315D2"/>
    <w:rsid w:val="00331AD9"/>
    <w:rsid w:val="003356EA"/>
    <w:rsid w:val="00335E17"/>
    <w:rsid w:val="003371F4"/>
    <w:rsid w:val="00337810"/>
    <w:rsid w:val="0034027F"/>
    <w:rsid w:val="0034374C"/>
    <w:rsid w:val="003654DF"/>
    <w:rsid w:val="00370161"/>
    <w:rsid w:val="00375E91"/>
    <w:rsid w:val="0038080D"/>
    <w:rsid w:val="00382955"/>
    <w:rsid w:val="00385479"/>
    <w:rsid w:val="0038785D"/>
    <w:rsid w:val="003921E6"/>
    <w:rsid w:val="003A0F65"/>
    <w:rsid w:val="003A30AB"/>
    <w:rsid w:val="003B4329"/>
    <w:rsid w:val="003B4CC9"/>
    <w:rsid w:val="003B7EEE"/>
    <w:rsid w:val="003C657F"/>
    <w:rsid w:val="003D4BB6"/>
    <w:rsid w:val="003D565E"/>
    <w:rsid w:val="003D7B9F"/>
    <w:rsid w:val="003D7FA2"/>
    <w:rsid w:val="003E339C"/>
    <w:rsid w:val="003E3DC6"/>
    <w:rsid w:val="003F01DF"/>
    <w:rsid w:val="003F2396"/>
    <w:rsid w:val="003F6170"/>
    <w:rsid w:val="00405C8A"/>
    <w:rsid w:val="00405C99"/>
    <w:rsid w:val="004100B9"/>
    <w:rsid w:val="004160E8"/>
    <w:rsid w:val="00416918"/>
    <w:rsid w:val="00417FBF"/>
    <w:rsid w:val="00422221"/>
    <w:rsid w:val="00422FB0"/>
    <w:rsid w:val="00430746"/>
    <w:rsid w:val="00437DC8"/>
    <w:rsid w:val="004451E8"/>
    <w:rsid w:val="00445ABB"/>
    <w:rsid w:val="004519E5"/>
    <w:rsid w:val="00464F01"/>
    <w:rsid w:val="00466F16"/>
    <w:rsid w:val="00471AF5"/>
    <w:rsid w:val="00474A12"/>
    <w:rsid w:val="00475924"/>
    <w:rsid w:val="004839A5"/>
    <w:rsid w:val="0049199E"/>
    <w:rsid w:val="00494989"/>
    <w:rsid w:val="00494FD1"/>
    <w:rsid w:val="004A32BD"/>
    <w:rsid w:val="004B5AF3"/>
    <w:rsid w:val="004B5EBA"/>
    <w:rsid w:val="004B78EB"/>
    <w:rsid w:val="004C7130"/>
    <w:rsid w:val="004D1B5C"/>
    <w:rsid w:val="004D5D3A"/>
    <w:rsid w:val="004E151F"/>
    <w:rsid w:val="004E5DA4"/>
    <w:rsid w:val="004F589E"/>
    <w:rsid w:val="00501A67"/>
    <w:rsid w:val="00503962"/>
    <w:rsid w:val="00503C05"/>
    <w:rsid w:val="005125B4"/>
    <w:rsid w:val="005135C2"/>
    <w:rsid w:val="005158AE"/>
    <w:rsid w:val="0051749F"/>
    <w:rsid w:val="005229FB"/>
    <w:rsid w:val="005247DD"/>
    <w:rsid w:val="00530892"/>
    <w:rsid w:val="00535136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61C1F"/>
    <w:rsid w:val="00561D12"/>
    <w:rsid w:val="0056317A"/>
    <w:rsid w:val="00577DD9"/>
    <w:rsid w:val="00580956"/>
    <w:rsid w:val="0058408A"/>
    <w:rsid w:val="00584771"/>
    <w:rsid w:val="005871CB"/>
    <w:rsid w:val="00590885"/>
    <w:rsid w:val="00596361"/>
    <w:rsid w:val="005A0326"/>
    <w:rsid w:val="005A13F7"/>
    <w:rsid w:val="005A14C0"/>
    <w:rsid w:val="005A5925"/>
    <w:rsid w:val="005A6AA9"/>
    <w:rsid w:val="005B18B0"/>
    <w:rsid w:val="005B3100"/>
    <w:rsid w:val="005C6966"/>
    <w:rsid w:val="005D30B0"/>
    <w:rsid w:val="005E2182"/>
    <w:rsid w:val="005E32F5"/>
    <w:rsid w:val="005E65DD"/>
    <w:rsid w:val="005F49EC"/>
    <w:rsid w:val="005F4F5A"/>
    <w:rsid w:val="00601BD7"/>
    <w:rsid w:val="006028FD"/>
    <w:rsid w:val="006054CB"/>
    <w:rsid w:val="00607382"/>
    <w:rsid w:val="006100E1"/>
    <w:rsid w:val="006146C1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736D3"/>
    <w:rsid w:val="006823CA"/>
    <w:rsid w:val="006849F2"/>
    <w:rsid w:val="0068541A"/>
    <w:rsid w:val="00693E25"/>
    <w:rsid w:val="00695C5E"/>
    <w:rsid w:val="006960EB"/>
    <w:rsid w:val="00696B1F"/>
    <w:rsid w:val="00697F03"/>
    <w:rsid w:val="006A3FB9"/>
    <w:rsid w:val="006A50F7"/>
    <w:rsid w:val="006A7B79"/>
    <w:rsid w:val="006B08FC"/>
    <w:rsid w:val="006B314A"/>
    <w:rsid w:val="006B6037"/>
    <w:rsid w:val="006B7ACE"/>
    <w:rsid w:val="006C17FD"/>
    <w:rsid w:val="006C42FC"/>
    <w:rsid w:val="006C4470"/>
    <w:rsid w:val="006C4C2E"/>
    <w:rsid w:val="006E0DC6"/>
    <w:rsid w:val="006E4680"/>
    <w:rsid w:val="006E5A10"/>
    <w:rsid w:val="006E7067"/>
    <w:rsid w:val="006F76D6"/>
    <w:rsid w:val="007011F0"/>
    <w:rsid w:val="007020F9"/>
    <w:rsid w:val="007104BD"/>
    <w:rsid w:val="007109A8"/>
    <w:rsid w:val="00713BC5"/>
    <w:rsid w:val="00722770"/>
    <w:rsid w:val="007260A6"/>
    <w:rsid w:val="00734284"/>
    <w:rsid w:val="007372A4"/>
    <w:rsid w:val="00740303"/>
    <w:rsid w:val="007436BD"/>
    <w:rsid w:val="007570E5"/>
    <w:rsid w:val="00761C78"/>
    <w:rsid w:val="00770FFA"/>
    <w:rsid w:val="00773B0F"/>
    <w:rsid w:val="00774D41"/>
    <w:rsid w:val="007758F8"/>
    <w:rsid w:val="0078028B"/>
    <w:rsid w:val="007809E7"/>
    <w:rsid w:val="007813A1"/>
    <w:rsid w:val="007833EF"/>
    <w:rsid w:val="0078580F"/>
    <w:rsid w:val="007904C5"/>
    <w:rsid w:val="0079129D"/>
    <w:rsid w:val="007A5528"/>
    <w:rsid w:val="007A5EE4"/>
    <w:rsid w:val="007B2DA3"/>
    <w:rsid w:val="007B55F3"/>
    <w:rsid w:val="007B5FA2"/>
    <w:rsid w:val="007B6140"/>
    <w:rsid w:val="007C2452"/>
    <w:rsid w:val="007C31AA"/>
    <w:rsid w:val="007D1DEB"/>
    <w:rsid w:val="007E0899"/>
    <w:rsid w:val="007E1A83"/>
    <w:rsid w:val="007E1F34"/>
    <w:rsid w:val="007E6211"/>
    <w:rsid w:val="007E7361"/>
    <w:rsid w:val="007E7A6B"/>
    <w:rsid w:val="007F071D"/>
    <w:rsid w:val="007F7059"/>
    <w:rsid w:val="00800578"/>
    <w:rsid w:val="00801911"/>
    <w:rsid w:val="0080265D"/>
    <w:rsid w:val="00802959"/>
    <w:rsid w:val="00805C3E"/>
    <w:rsid w:val="0081018F"/>
    <w:rsid w:val="008140C5"/>
    <w:rsid w:val="00817C58"/>
    <w:rsid w:val="008213E9"/>
    <w:rsid w:val="00821476"/>
    <w:rsid w:val="008214F5"/>
    <w:rsid w:val="0082173D"/>
    <w:rsid w:val="00822CE0"/>
    <w:rsid w:val="00822ED9"/>
    <w:rsid w:val="00837C02"/>
    <w:rsid w:val="008446FD"/>
    <w:rsid w:val="00856A09"/>
    <w:rsid w:val="0086517F"/>
    <w:rsid w:val="00865925"/>
    <w:rsid w:val="0086637B"/>
    <w:rsid w:val="00871BAD"/>
    <w:rsid w:val="00872314"/>
    <w:rsid w:val="008766AE"/>
    <w:rsid w:val="00876F5B"/>
    <w:rsid w:val="00882E43"/>
    <w:rsid w:val="00887962"/>
    <w:rsid w:val="00890474"/>
    <w:rsid w:val="00894DC6"/>
    <w:rsid w:val="00897B76"/>
    <w:rsid w:val="008A16DF"/>
    <w:rsid w:val="008A1F27"/>
    <w:rsid w:val="008B699C"/>
    <w:rsid w:val="008B76B7"/>
    <w:rsid w:val="008C68B8"/>
    <w:rsid w:val="008C7065"/>
    <w:rsid w:val="008C7C09"/>
    <w:rsid w:val="008D53F7"/>
    <w:rsid w:val="008E4764"/>
    <w:rsid w:val="008E7722"/>
    <w:rsid w:val="00906AD2"/>
    <w:rsid w:val="00910050"/>
    <w:rsid w:val="00912686"/>
    <w:rsid w:val="009154DF"/>
    <w:rsid w:val="00916497"/>
    <w:rsid w:val="0092003D"/>
    <w:rsid w:val="00922189"/>
    <w:rsid w:val="00925665"/>
    <w:rsid w:val="00925BC9"/>
    <w:rsid w:val="00926AA6"/>
    <w:rsid w:val="0093147D"/>
    <w:rsid w:val="0093190E"/>
    <w:rsid w:val="00932FFB"/>
    <w:rsid w:val="009335B6"/>
    <w:rsid w:val="00934D73"/>
    <w:rsid w:val="0093502E"/>
    <w:rsid w:val="0094047F"/>
    <w:rsid w:val="00940804"/>
    <w:rsid w:val="00944B0E"/>
    <w:rsid w:val="00950ED0"/>
    <w:rsid w:val="00951876"/>
    <w:rsid w:val="009548B6"/>
    <w:rsid w:val="00960197"/>
    <w:rsid w:val="009603A2"/>
    <w:rsid w:val="0096643A"/>
    <w:rsid w:val="00976018"/>
    <w:rsid w:val="00977FF0"/>
    <w:rsid w:val="00986295"/>
    <w:rsid w:val="009948D3"/>
    <w:rsid w:val="009A2F41"/>
    <w:rsid w:val="009A52B0"/>
    <w:rsid w:val="009A5CC2"/>
    <w:rsid w:val="009B0661"/>
    <w:rsid w:val="009B626B"/>
    <w:rsid w:val="009B6C95"/>
    <w:rsid w:val="009C1A50"/>
    <w:rsid w:val="009D0E99"/>
    <w:rsid w:val="009D2322"/>
    <w:rsid w:val="009D2E14"/>
    <w:rsid w:val="009D3DC6"/>
    <w:rsid w:val="009D47B0"/>
    <w:rsid w:val="009D579D"/>
    <w:rsid w:val="009F3669"/>
    <w:rsid w:val="00A05715"/>
    <w:rsid w:val="00A05918"/>
    <w:rsid w:val="00A06223"/>
    <w:rsid w:val="00A07EFC"/>
    <w:rsid w:val="00A10392"/>
    <w:rsid w:val="00A1187C"/>
    <w:rsid w:val="00A12A1A"/>
    <w:rsid w:val="00A15B43"/>
    <w:rsid w:val="00A17CD5"/>
    <w:rsid w:val="00A2285A"/>
    <w:rsid w:val="00A24737"/>
    <w:rsid w:val="00A3356F"/>
    <w:rsid w:val="00A33810"/>
    <w:rsid w:val="00A3684E"/>
    <w:rsid w:val="00A36EA1"/>
    <w:rsid w:val="00A37D93"/>
    <w:rsid w:val="00A4302D"/>
    <w:rsid w:val="00A531C8"/>
    <w:rsid w:val="00A6231D"/>
    <w:rsid w:val="00A66E4D"/>
    <w:rsid w:val="00A71B0B"/>
    <w:rsid w:val="00A76E03"/>
    <w:rsid w:val="00A866A0"/>
    <w:rsid w:val="00A87FC5"/>
    <w:rsid w:val="00A96DAE"/>
    <w:rsid w:val="00AC1A08"/>
    <w:rsid w:val="00AC1E35"/>
    <w:rsid w:val="00AC2766"/>
    <w:rsid w:val="00AC60AA"/>
    <w:rsid w:val="00AD299F"/>
    <w:rsid w:val="00AD7A8A"/>
    <w:rsid w:val="00AE1B55"/>
    <w:rsid w:val="00AE2291"/>
    <w:rsid w:val="00AE276E"/>
    <w:rsid w:val="00AE3CA8"/>
    <w:rsid w:val="00AE4220"/>
    <w:rsid w:val="00AF51CE"/>
    <w:rsid w:val="00AF56EB"/>
    <w:rsid w:val="00B06586"/>
    <w:rsid w:val="00B13827"/>
    <w:rsid w:val="00B22F77"/>
    <w:rsid w:val="00B311C6"/>
    <w:rsid w:val="00B31A9F"/>
    <w:rsid w:val="00B349CC"/>
    <w:rsid w:val="00B3737E"/>
    <w:rsid w:val="00B4286B"/>
    <w:rsid w:val="00B50A1E"/>
    <w:rsid w:val="00B56B5C"/>
    <w:rsid w:val="00B56E6F"/>
    <w:rsid w:val="00B70172"/>
    <w:rsid w:val="00B76193"/>
    <w:rsid w:val="00B815E4"/>
    <w:rsid w:val="00B82D5F"/>
    <w:rsid w:val="00B83322"/>
    <w:rsid w:val="00B87B57"/>
    <w:rsid w:val="00B91B2B"/>
    <w:rsid w:val="00B93A83"/>
    <w:rsid w:val="00BA250A"/>
    <w:rsid w:val="00BA4EDD"/>
    <w:rsid w:val="00BA5811"/>
    <w:rsid w:val="00BB098C"/>
    <w:rsid w:val="00BB1EFD"/>
    <w:rsid w:val="00BB4184"/>
    <w:rsid w:val="00BB6C16"/>
    <w:rsid w:val="00BC09FC"/>
    <w:rsid w:val="00BC2403"/>
    <w:rsid w:val="00BC2F47"/>
    <w:rsid w:val="00BD4071"/>
    <w:rsid w:val="00BD5601"/>
    <w:rsid w:val="00BE2F03"/>
    <w:rsid w:val="00BE6472"/>
    <w:rsid w:val="00BF1EE0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64B"/>
    <w:rsid w:val="00C17697"/>
    <w:rsid w:val="00C208A2"/>
    <w:rsid w:val="00C25750"/>
    <w:rsid w:val="00C30A2F"/>
    <w:rsid w:val="00C3316C"/>
    <w:rsid w:val="00C33441"/>
    <w:rsid w:val="00C452A3"/>
    <w:rsid w:val="00C4610F"/>
    <w:rsid w:val="00C53D04"/>
    <w:rsid w:val="00C640B8"/>
    <w:rsid w:val="00C650D1"/>
    <w:rsid w:val="00C74F2C"/>
    <w:rsid w:val="00C802DA"/>
    <w:rsid w:val="00C87615"/>
    <w:rsid w:val="00C90CC9"/>
    <w:rsid w:val="00CA49AB"/>
    <w:rsid w:val="00CB18E7"/>
    <w:rsid w:val="00CB1F15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7A86"/>
    <w:rsid w:val="00CF1828"/>
    <w:rsid w:val="00CF44F8"/>
    <w:rsid w:val="00CF7655"/>
    <w:rsid w:val="00D03C41"/>
    <w:rsid w:val="00D04C32"/>
    <w:rsid w:val="00D064DB"/>
    <w:rsid w:val="00D06B2B"/>
    <w:rsid w:val="00D07F68"/>
    <w:rsid w:val="00D26414"/>
    <w:rsid w:val="00D271AA"/>
    <w:rsid w:val="00D31006"/>
    <w:rsid w:val="00D312E6"/>
    <w:rsid w:val="00D3133D"/>
    <w:rsid w:val="00D32128"/>
    <w:rsid w:val="00D341B5"/>
    <w:rsid w:val="00D37DF6"/>
    <w:rsid w:val="00D4344D"/>
    <w:rsid w:val="00D448DF"/>
    <w:rsid w:val="00D4532E"/>
    <w:rsid w:val="00D461D4"/>
    <w:rsid w:val="00D50B81"/>
    <w:rsid w:val="00D53438"/>
    <w:rsid w:val="00D54E4E"/>
    <w:rsid w:val="00D56C33"/>
    <w:rsid w:val="00D672A7"/>
    <w:rsid w:val="00D725A5"/>
    <w:rsid w:val="00D76FF6"/>
    <w:rsid w:val="00D80F4E"/>
    <w:rsid w:val="00D85B26"/>
    <w:rsid w:val="00D92958"/>
    <w:rsid w:val="00D939B4"/>
    <w:rsid w:val="00D9560E"/>
    <w:rsid w:val="00D97250"/>
    <w:rsid w:val="00D97304"/>
    <w:rsid w:val="00DA2B64"/>
    <w:rsid w:val="00DA69B0"/>
    <w:rsid w:val="00DB0905"/>
    <w:rsid w:val="00DB7516"/>
    <w:rsid w:val="00DC00EC"/>
    <w:rsid w:val="00DC4C9B"/>
    <w:rsid w:val="00DC564C"/>
    <w:rsid w:val="00DC6173"/>
    <w:rsid w:val="00DD2CD1"/>
    <w:rsid w:val="00DD45C6"/>
    <w:rsid w:val="00DD48F3"/>
    <w:rsid w:val="00DD6D6D"/>
    <w:rsid w:val="00DE5101"/>
    <w:rsid w:val="00DF21BF"/>
    <w:rsid w:val="00DF3A5E"/>
    <w:rsid w:val="00DF3DA4"/>
    <w:rsid w:val="00DF674C"/>
    <w:rsid w:val="00E041D9"/>
    <w:rsid w:val="00E06E1C"/>
    <w:rsid w:val="00E1161C"/>
    <w:rsid w:val="00E15645"/>
    <w:rsid w:val="00E26D2D"/>
    <w:rsid w:val="00E35D17"/>
    <w:rsid w:val="00E41A93"/>
    <w:rsid w:val="00E44CCB"/>
    <w:rsid w:val="00E4600D"/>
    <w:rsid w:val="00E56924"/>
    <w:rsid w:val="00E57F7E"/>
    <w:rsid w:val="00E60C69"/>
    <w:rsid w:val="00E62C9C"/>
    <w:rsid w:val="00E703FF"/>
    <w:rsid w:val="00E70B18"/>
    <w:rsid w:val="00E71B49"/>
    <w:rsid w:val="00E72BD8"/>
    <w:rsid w:val="00E73454"/>
    <w:rsid w:val="00E737EF"/>
    <w:rsid w:val="00E748DE"/>
    <w:rsid w:val="00E767E8"/>
    <w:rsid w:val="00E84AEE"/>
    <w:rsid w:val="00E876B0"/>
    <w:rsid w:val="00E91F84"/>
    <w:rsid w:val="00E97361"/>
    <w:rsid w:val="00EA138D"/>
    <w:rsid w:val="00EA3204"/>
    <w:rsid w:val="00EA541E"/>
    <w:rsid w:val="00EB55C9"/>
    <w:rsid w:val="00EB58C4"/>
    <w:rsid w:val="00EB7AAE"/>
    <w:rsid w:val="00EC18A9"/>
    <w:rsid w:val="00EC3A1E"/>
    <w:rsid w:val="00EC637D"/>
    <w:rsid w:val="00EE0EE0"/>
    <w:rsid w:val="00EF480C"/>
    <w:rsid w:val="00EF6C3B"/>
    <w:rsid w:val="00F024D7"/>
    <w:rsid w:val="00F02CE3"/>
    <w:rsid w:val="00F04726"/>
    <w:rsid w:val="00F051B9"/>
    <w:rsid w:val="00F05794"/>
    <w:rsid w:val="00F13507"/>
    <w:rsid w:val="00F1646D"/>
    <w:rsid w:val="00F16825"/>
    <w:rsid w:val="00F17905"/>
    <w:rsid w:val="00F21F89"/>
    <w:rsid w:val="00F2452B"/>
    <w:rsid w:val="00F37A4F"/>
    <w:rsid w:val="00F451AC"/>
    <w:rsid w:val="00F53D27"/>
    <w:rsid w:val="00F637BE"/>
    <w:rsid w:val="00F717EF"/>
    <w:rsid w:val="00F754E2"/>
    <w:rsid w:val="00F80918"/>
    <w:rsid w:val="00F8499B"/>
    <w:rsid w:val="00F86457"/>
    <w:rsid w:val="00F9469D"/>
    <w:rsid w:val="00FA0FB8"/>
    <w:rsid w:val="00FA25AB"/>
    <w:rsid w:val="00FA4539"/>
    <w:rsid w:val="00FA76DD"/>
    <w:rsid w:val="00FA7E43"/>
    <w:rsid w:val="00FB237C"/>
    <w:rsid w:val="00FB2875"/>
    <w:rsid w:val="00FC5D91"/>
    <w:rsid w:val="00FD626B"/>
    <w:rsid w:val="00FD6706"/>
    <w:rsid w:val="00FE023B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2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2E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2E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2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2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2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2E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2E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2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2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537</properties:Words>
  <properties:Characters>2985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2017-11-03T11:06:00Z</dcterms:created>
  <dc:creator>Srđan Gavranić</dc:creator>
  <cp:lastModifiedBy>Katarina Mikulić</cp:lastModifiedBy>
  <cp:lastPrinted>2017-11-17T13:58:00Z</cp:lastPrinted>
  <dcterms:modified xmlns:xsi="http://www.w3.org/2001/XMLSchema-instance" xsi:type="dcterms:W3CDTF">2017-11-20T06:39:00Z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