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283d" w14:paraId="bf8283d" w:rsidRDefault="00F634B4" w:rsidP="00F634B4" w:rsidR="00F634B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B4" w:rsidP="00F634B4" w:rsidR="00F634B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634B4" w:rsidP="00F634B4" w:rsidR="00F634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634B4" w:rsidP="00F634B4" w:rsidR="00F634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634B4" w:rsidP="00F634B4" w:rsidR="00F634B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634B4" w:rsidP="00F634B4" w:rsidR="00F634B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634B4" w:rsidP="00F634B4" w:rsidR="00F634B4" w:rsidRPr="005D578C">
      <w:pPr>
        <w:jc w:val="center"/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634B4" w:rsidP="00F634B4" w:rsidR="00F634B4" w:rsidRPr="005D578C">
      <w:pPr>
        <w:rPr>
          <w:rFonts w:cs="Times New Roman" w:eastAsia="Times New Roman"/>
          <w:szCs w:val="24"/>
        </w:rPr>
      </w:pPr>
    </w:p>
    <w:p w:rsidRDefault="00136985" w:rsidP="00F634B4" w:rsidR="00F634B4">
      <w:pPr>
        <w:ind w:firstLine="708"/>
        <w:rPr>
          <w:rFonts w:cs="Times New Roman" w:eastAsia="Times New Roman"/>
          <w:szCs w:val="24"/>
        </w:rPr>
      </w:pPr>
      <w:r w:rsidRPr="00136985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F634B4" w:rsidRPr="00136985">
        <w:rPr>
          <w:rFonts w:cs="Times New Roman" w:eastAsia="Times New Roman"/>
          <w:szCs w:val="24"/>
        </w:rPr>
        <w:t>,</w:t>
      </w:r>
      <w:r w:rsidR="00F634B4" w:rsidRPr="00136985">
        <w:t xml:space="preserve"> </w:t>
      </w:r>
      <w:r w:rsidR="00F634B4" w:rsidRPr="00136985">
        <w:rPr>
          <w:rFonts w:cs="Times New Roman" w:eastAsia="Times New Roman"/>
          <w:szCs w:val="24"/>
        </w:rPr>
        <w:t>u skraćenom stečajnom postupku nad pravnom osobom (dužnikom) PIFAR GRADNJA d</w:t>
      </w:r>
      <w:r w:rsidR="00F634B4">
        <w:rPr>
          <w:rFonts w:cs="Times New Roman" w:eastAsia="Times New Roman"/>
          <w:szCs w:val="24"/>
        </w:rPr>
        <w:t>. o. o. Rovinj, Valtinjana bb, OIB 17017506220</w:t>
      </w:r>
      <w:r w:rsidR="00F634B4" w:rsidRPr="00D04320">
        <w:rPr>
          <w:rFonts w:cs="Times New Roman" w:eastAsia="Times New Roman"/>
          <w:szCs w:val="24"/>
        </w:rPr>
        <w:t>,</w:t>
      </w:r>
      <w:r w:rsidR="00F634B4">
        <w:rPr>
          <w:rFonts w:cs="Times New Roman" w:eastAsia="Times New Roman"/>
          <w:szCs w:val="24"/>
        </w:rPr>
        <w:t xml:space="preserve"> MBS 040282434, povodom zahtjeva </w:t>
      </w:r>
      <w:r w:rsidR="00F634B4" w:rsidRPr="008C0525">
        <w:rPr>
          <w:rFonts w:cs="Times New Roman" w:eastAsia="Times New Roman"/>
          <w:szCs w:val="24"/>
        </w:rPr>
        <w:t xml:space="preserve">Financijske agencije, </w:t>
      </w:r>
      <w:r w:rsidR="00F634B4">
        <w:rPr>
          <w:rFonts w:cs="Times New Roman" w:eastAsia="Times New Roman"/>
          <w:szCs w:val="24"/>
        </w:rPr>
        <w:t xml:space="preserve">OIB 85821130368, </w:t>
      </w:r>
      <w:r w:rsidR="00F634B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634B4">
        <w:rPr>
          <w:rFonts w:cs="Times New Roman" w:eastAsia="Times New Roman"/>
          <w:szCs w:val="24"/>
        </w:rPr>
        <w:t xml:space="preserve">Pula, </w:t>
      </w:r>
      <w:r w:rsidR="00F634B4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F634B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F634B4">
        <w:rPr>
          <w:rFonts w:cs="Times New Roman" w:eastAsia="Times New Roman"/>
          <w:szCs w:val="24"/>
        </w:rPr>
        <w:t xml:space="preserve"> 2016.</w:t>
      </w:r>
    </w:p>
    <w:p w:rsidRDefault="00F634B4" w:rsidP="00F634B4" w:rsidR="00F634B4" w:rsidRPr="005D578C">
      <w:pPr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634B4" w:rsidP="00F634B4" w:rsidR="00F634B4" w:rsidRPr="005D578C">
      <w:pPr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PIFAR GRADNJA d. o. o. Rovinj, Valtinjana bb, OIB 17017506220</w:t>
      </w:r>
      <w:r w:rsidRPr="00D04320">
        <w:rPr>
          <w:rFonts w:cs="Times New Roman" w:eastAsia="Times New Roman"/>
          <w:szCs w:val="24"/>
        </w:rPr>
        <w:t>,</w:t>
      </w:r>
      <w:r w:rsidR="003E4439">
        <w:rPr>
          <w:rFonts w:cs="Times New Roman" w:eastAsia="Times New Roman"/>
          <w:szCs w:val="24"/>
        </w:rPr>
        <w:t xml:space="preserve"> MBS 040282434</w:t>
      </w:r>
      <w:r>
        <w:rPr>
          <w:rFonts w:cs="Times New Roman" w:eastAsia="Times New Roman"/>
          <w:szCs w:val="24"/>
        </w:rPr>
        <w:t>.</w:t>
      </w:r>
    </w:p>
    <w:p w:rsidRDefault="00F634B4" w:rsidP="00F634B4" w:rsidR="00F634B4" w:rsidRPr="005D578C">
      <w:pPr>
        <w:rPr>
          <w:rFonts w:cs="Times New Roman" w:eastAsia="Times New Roman"/>
          <w:szCs w:val="24"/>
        </w:rPr>
      </w:pPr>
    </w:p>
    <w:p w:rsidRDefault="00F634B4" w:rsidP="00F634B4" w:rsidR="00F634B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634B4" w:rsidP="00F634B4" w:rsidR="00F634B4">
      <w:pPr>
        <w:rPr>
          <w:rFonts w:cs="Times New Roman" w:eastAsia="Times New Roman"/>
          <w:szCs w:val="20"/>
        </w:rPr>
      </w:pPr>
    </w:p>
    <w:p w:rsidRDefault="00F634B4" w:rsidP="00F634B4" w:rsidR="00F634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PIFAR GRADNJA d. o. o. Rovinj, Valtinjana bb, OIB 17017506220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040282434.</w:t>
      </w:r>
    </w:p>
    <w:p w:rsidRDefault="00F634B4" w:rsidP="00F634B4" w:rsidR="00F634B4">
      <w:pPr>
        <w:ind w:firstLine="709"/>
        <w:rPr>
          <w:rFonts w:cs="Times New Roman" w:eastAsia="Times New Roman"/>
          <w:szCs w:val="24"/>
        </w:rPr>
      </w:pPr>
    </w:p>
    <w:p w:rsidRDefault="00F634B4" w:rsidP="00F634B4" w:rsidR="00F634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PIFAR GRADNJA d. o. o. Rovinj, Valtinjana bb, OIB 17017506220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040282434.</w:t>
      </w:r>
    </w:p>
    <w:p w:rsidRDefault="00F634B4" w:rsidP="00F634B4" w:rsidR="00F634B4">
      <w:pPr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634B4" w:rsidP="00F634B4" w:rsidR="00F634B4">
      <w:pPr>
        <w:ind w:firstLine="708"/>
        <w:rPr>
          <w:rFonts w:cs="Times New Roman" w:eastAsia="Times New Roman"/>
          <w:szCs w:val="24"/>
        </w:rPr>
      </w:pPr>
    </w:p>
    <w:p w:rsidRDefault="00F634B4" w:rsidP="00F634B4" w:rsidR="00F634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PIFAR GRADNJA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St-852/2015-3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634B4" w:rsidP="00F634B4" w:rsidR="00F634B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634B4" w:rsidP="00F634B4" w:rsidR="00F634B4" w:rsidRPr="005D578C">
      <w:pPr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E4439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3E443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634B4" w:rsidP="00F634B4" w:rsidR="00F634B4">
      <w:pPr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634B4" w:rsidP="00F634B4" w:rsidR="00F634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A337A">
        <w:rPr>
          <w:rFonts w:cs="Times New Roman" w:eastAsia="Times New Roman"/>
          <w:szCs w:val="24"/>
        </w:rPr>
        <w:t>, v.r.</w:t>
      </w:r>
    </w:p>
    <w:p w:rsidRDefault="00F634B4" w:rsidP="00F634B4" w:rsidR="00F634B4">
      <w:pPr>
        <w:jc w:val="left"/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jc w:val="left"/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05B74" w:rsidP="00805B74" w:rsidR="00805B74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805B74" w:rsidP="00805B74" w:rsidR="00805B74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F634B4" w:rsidP="00F634B4" w:rsidR="00F634B4">
      <w:pPr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rPr>
          <w:rFonts w:cs="Times New Roman" w:eastAsia="Times New Roman"/>
          <w:szCs w:val="24"/>
        </w:rPr>
      </w:pPr>
    </w:p>
    <w:p w:rsidRDefault="00F634B4" w:rsidP="00F634B4" w:rsidR="00F634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634B4" w:rsidP="00F634B4" w:rsidR="00F634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634B4" w:rsidP="00F634B4" w:rsidR="00F634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PIFAR GRADNJA d. o. o. Rovinj, Valtinjana bb,</w:t>
      </w:r>
    </w:p>
    <w:p w:rsidRDefault="00917073" w:rsidP="00F634B4" w:rsidR="00F634B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634B4">
        <w:rPr>
          <w:rFonts w:cs="Times New Roman" w:eastAsia="Times New Roman"/>
          <w:szCs w:val="24"/>
        </w:rPr>
        <w:t xml:space="preserve">. RH, Ministarstvo financija, Porezna uprava, </w:t>
      </w:r>
      <w:r w:rsidR="00F634B4" w:rsidRPr="00386167">
        <w:rPr>
          <w:rFonts w:cs="Times New Roman" w:eastAsia="Times New Roman"/>
          <w:szCs w:val="20"/>
        </w:rPr>
        <w:t xml:space="preserve">Područni ured </w:t>
      </w:r>
      <w:r w:rsidR="00F634B4">
        <w:rPr>
          <w:rFonts w:cs="Times New Roman" w:eastAsia="Times New Roman"/>
          <w:szCs w:val="20"/>
        </w:rPr>
        <w:t>Istra, Primorje, Lika, Ispostava Pula – Pola, Pula, Carrarina 5,</w:t>
      </w:r>
    </w:p>
    <w:p w:rsidRDefault="00917073" w:rsidP="00F634B4" w:rsidR="00F634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634B4">
        <w:rPr>
          <w:rFonts w:cs="Times New Roman" w:eastAsia="Times New Roman"/>
          <w:szCs w:val="24"/>
        </w:rPr>
        <w:t>.</w:t>
      </w:r>
      <w:r w:rsidR="00F634B4" w:rsidRPr="00386167">
        <w:rPr>
          <w:rFonts w:cs="Times New Roman" w:eastAsia="Times New Roman"/>
          <w:szCs w:val="24"/>
        </w:rPr>
        <w:t xml:space="preserve"> </w:t>
      </w:r>
      <w:r w:rsidR="00F634B4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17073" w:rsidP="00F634B4" w:rsidR="00F634B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634B4">
        <w:rPr>
          <w:rFonts w:cs="Times New Roman" w:eastAsia="Times New Roman"/>
          <w:szCs w:val="24"/>
        </w:rPr>
        <w:t xml:space="preserve">. stečajni upravitelj </w:t>
      </w:r>
      <w:r w:rsidR="00F634B4">
        <w:rPr>
          <w:rFonts w:cs="Times New Roman" w:eastAsia="Times New Roman"/>
          <w:szCs w:val="20"/>
        </w:rPr>
        <w:t>Damir Debeljuh, Pula, Laginjina 6,</w:t>
      </w:r>
    </w:p>
    <w:p w:rsidRDefault="00917073" w:rsidP="00F634B4" w:rsidR="00F634B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634B4">
        <w:rPr>
          <w:rFonts w:cs="Times New Roman" w:eastAsia="Times New Roman"/>
          <w:szCs w:val="24"/>
        </w:rPr>
        <w:t xml:space="preserve">. mrežna stranica e-Oglasna ploča sudova, </w:t>
      </w:r>
    </w:p>
    <w:p w:rsidRDefault="00917073" w:rsidP="00F634B4" w:rsidR="00F634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634B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917073" w:rsidP="00F634B4" w:rsidR="00F634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634B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634B4" w:rsidP="00F634B4" w:rsidR="00F634B4"/>
    <w:p w:rsidRDefault="00F634B4" w:rsidP="00F634B4" w:rsidR="00F634B4"/>
    <w:p w:rsidRDefault="00F634B4" w:rsidP="00F634B4" w:rsidR="00F634B4"/>
    <w:p w:rsidRDefault="00F634B4" w:rsidP="00F634B4" w:rsidR="00F634B4"/>
    <w:p w:rsidRDefault="00F634B4" w:rsidP="00F634B4" w:rsidR="00F634B4"/>
    <w:p w:rsidRDefault="00F634B4" w:rsidP="00F634B4" w:rsidR="00F634B4"/>
    <w:p w:rsidRDefault="00F634B4" w:rsidP="00F634B4" w:rsidR="00F634B4"/>
    <w:p w:rsidRDefault="00F634B4" w:rsidP="00F634B4" w:rsidR="00F634B4"/>
    <w:p w:rsidRDefault="00FA337A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4B4" w:rsidP="00F634B4" w:rsidR="00F634B4">
      <w:r>
        <w:separator/>
      </w:r>
    </w:p>
  </w:endnote>
  <w:endnote w:id="0" w:type="continuationSeparator">
    <w:p w:rsidRDefault="00F634B4" w:rsidP="00F634B4" w:rsidR="00F6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4B4" w:rsidP="00F634B4" w:rsidR="00F634B4">
      <w:r>
        <w:separator/>
      </w:r>
    </w:p>
  </w:footnote>
  <w:footnote w:id="0" w:type="continuationSeparator">
    <w:p w:rsidRDefault="00F634B4" w:rsidP="00F634B4" w:rsidR="00F6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4B4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A337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St-852/2015-5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4B4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St-852/2015-5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31D"/>
    <w:rsid w:val="00136985"/>
    <w:rsid w:val="003E4439"/>
    <w:rsid w:val="00657A49"/>
    <w:rsid w:val="0075528E"/>
    <w:rsid w:val="0079403F"/>
    <w:rsid w:val="00805B74"/>
    <w:rsid w:val="00917073"/>
    <w:rsid w:val="0097031D"/>
    <w:rsid w:val="00F634B4"/>
    <w:rsid w:val="00FA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34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634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4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3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33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33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33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34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634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4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3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33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33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33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PIFAR GRADNJA d.o.o. ROVINJ</izvorni_sadrzaj>
    <derivirana_varijabla naziv="DomainObject.Predmet.ProtustrankaFormated_1">  PIFAR GRADNJA d.o.o. ROVINJ</derivirana_varijabla>
  </DomainObject.Predmet.ProtustrankaFormated>
  <DomainObject.Predmet.ProtustrankaFormatedOIB>
    <izvorni_sadrzaj>  PIFAR GRADNJA d.o.o. ROVINJ, OIB 17017506220</izvorni_sadrzaj>
    <derivirana_varijabla naziv="DomainObject.Predmet.ProtustrankaFormatedOIB_1">  PIFAR GRADNJA d.o.o. ROVINJ, OIB 17017506220</derivirana_varijabla>
  </DomainObject.Predmet.ProtustrankaFormatedOIB>
  <DomainObject.Predmet.ProtustrankaFormatedWithAdress>
    <izvorni_sadrzaj> PIFAR GRADNJA d.o.o. ROVINJ, Valtinjana bb, 52210 Rovinj</izvorni_sadrzaj>
    <derivirana_varijabla naziv="DomainObject.Predmet.ProtustrankaFormatedWithAdress_1"> PIFAR GRADNJA d.o.o. ROVINJ, Valtinjana bb, 52210 Rovinj</derivirana_varijabla>
  </DomainObject.Predmet.ProtustrankaFormatedWithAdress>
  <DomainObject.Predmet.ProtustrankaFormatedWithAdressOIB>
    <izvorni_sadrzaj> PIFAR GRADNJA d.o.o. ROVINJ, OIB 17017506220, Valtinjana bb, 52210 Rovinj</izvorni_sadrzaj>
    <derivirana_varijabla naziv="DomainObject.Predmet.ProtustrankaFormatedWithAdressOIB_1"> PIFAR GRADNJA d.o.o. ROVINJ, OIB 17017506220, Valtinjana bb, 52210 Rovinj</derivirana_varijabla>
  </DomainObject.Predmet.ProtustrankaFormatedWithAdressOIB>
  <DomainObject.Predmet.ProtustrankaWithAdress>
    <izvorni_sadrzaj>PIFAR GRADNJA d.o.o. ROVINJ Valtinjana bb, 52210 Rovinj</izvorni_sadrzaj>
    <derivirana_varijabla naziv="DomainObject.Predmet.ProtustrankaWithAdress_1">PIFAR GRADNJA d.o.o. ROVINJ Valtinjana bb, 52210 Rovinj</derivirana_varijabla>
  </DomainObject.Predmet.ProtustrankaWithAdress>
  <DomainObject.Predmet.ProtustrankaWithAdressOIB>
    <izvorni_sadrzaj>PIFAR GRADNJA d.o.o. ROVINJ, OIB 17017506220, Valtinjana bb, 52210 Rovinj</izvorni_sadrzaj>
    <derivirana_varijabla naziv="DomainObject.Predmet.ProtustrankaWithAdressOIB_1">PIFAR GRADNJA d.o.o. ROVINJ, OIB 17017506220, Valtinjana bb, 52210 Rovinj</derivirana_varijabla>
  </DomainObject.Predmet.ProtustrankaWithAdressOIB>
  <DomainObject.Predmet.ProtustrankaNazivFormated>
    <izvorni_sadrzaj>PIFAR GRADNJA d.o.o. ROVINJ</izvorni_sadrzaj>
    <derivirana_varijabla naziv="DomainObject.Predmet.ProtustrankaNazivFormated_1">PIFAR GRADNJA d.o.o. ROVINJ</derivirana_varijabla>
  </DomainObject.Predmet.ProtustrankaNazivFormated>
  <DomainObject.Predmet.ProtustrankaNazivFormatedOIB>
    <izvorni_sadrzaj>PIFAR GRADNJA d.o.o. ROVINJ, OIB 17017506220</izvorni_sadrzaj>
    <derivirana_varijabla naziv="DomainObject.Predmet.ProtustrankaNazivFormatedOIB_1">PIFAR GRADNJA d.o.o. ROVINJ, OIB 17017506220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126981.27</izvorni_sadrzaj>
    <derivirana_varijabla naziv="DomainObject.Predmet.TrenutnaVrijednost_1">126981.27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PIFAR GRADNJA d.o.o. ROVINJ</item>
    </izvorni_sadrzaj>
    <derivirana_varijabla naziv="DomainObject.Predmet.ProtuStrankaListFormated_1">
      <item>PIFAR GRADNJA d.o.o. ROVINJ</item>
    </derivirana_varijabla>
  </DomainObject.Predmet.ProtuStrankaListFormated>
  <DomainObject.Predmet.ProtuStrankaListFormatedOIB>
    <izvorni_sadrzaj>
      <item>PIFAR GRADNJA d.o.o. ROVINJ, OIB 17017506220</item>
    </izvorni_sadrzaj>
    <derivirana_varijabla naziv="DomainObject.Predmet.ProtuStrankaListFormatedOIB_1">
      <item>PIFAR GRADNJA d.o.o. ROVINJ, OIB 17017506220</item>
    </derivirana_varijabla>
  </DomainObject.Predmet.ProtuStrankaListFormatedOIB>
  <DomainObject.Predmet.ProtuStrankaListFormatedWithAdress>
    <izvorni_sadrzaj>
      <item>PIFAR GRADNJA d.o.o. ROVINJ, Valtinjana bb, 52210 Rovinj</item>
    </izvorni_sadrzaj>
    <derivirana_varijabla naziv="DomainObject.Predmet.ProtuStrankaListFormatedWithAdress_1">
      <item>PIFAR GRADNJA d.o.o. ROVINJ, Valtinjana bb, 52210 Rovinj</item>
    </derivirana_varijabla>
  </DomainObject.Predmet.ProtuStrankaListFormatedWithAdress>
  <DomainObject.Predmet.ProtuStrankaListFormatedWithAdressOIB>
    <izvorni_sadrzaj>
      <item>PIFAR GRADNJA d.o.o. ROVINJ, OIB 17017506220, Valtinjana bb, 52210 Rovinj</item>
    </izvorni_sadrzaj>
    <derivirana_varijabla naziv="DomainObject.Predmet.ProtuStrankaListFormatedWithAdressOIB_1">
      <item>PIFAR GRADNJA d.o.o. ROVINJ, OIB 17017506220, Valtinjana bb, 52210 Rovinj</item>
    </derivirana_varijabla>
  </DomainObject.Predmet.ProtuStrankaListFormatedWithAdressOIB>
  <DomainObject.Predmet.ProtuStrankaListNazivFormated>
    <izvorni_sadrzaj>
      <item>PIFAR GRADNJA d.o.o. ROVINJ</item>
    </izvorni_sadrzaj>
    <derivirana_varijabla naziv="DomainObject.Predmet.ProtuStrankaListNazivFormated_1">
      <item>PIFAR GRADNJA d.o.o. ROVINJ</item>
    </derivirana_varijabla>
  </DomainObject.Predmet.ProtuStrankaListNazivFormated>
  <DomainObject.Predmet.ProtuStrankaListNazivFormatedOIB>
    <izvorni_sadrzaj>
      <item>PIFAR GRADNJA d.o.o. ROVINJ, OIB 17017506220</item>
    </izvorni_sadrzaj>
    <derivirana_varijabla naziv="DomainObject.Predmet.ProtuStrankaListNazivFormatedOIB_1">
      <item>PIFAR GRADNJA d.o.o. ROVINJ, OIB 17017506220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PIFAR GRADNJA d.o.o. ROVINJ</izvorni_sadrzaj>
    <derivirana_varijabla naziv="DomainObject.Predmet.ProtustrankaIDrugi_1">PIFAR GRADNJA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PIFAR GRADNJA d.o.o. ROVINJ, OIB 17017506220, Valtinjana bb, 52210 Rovinj</izvorni_sadrzaj>
    <derivirana_varijabla naziv="DomainObject.Predmet.ProtustrankaIDrugiAdressOIB_1">PIFAR GRADNJA d.o.o. ROVINJ, OIB 17017506220, Valtinjana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PIFAR GRADNJA d.o.o. ROVINJ</item>
    </izvorni_sadrzaj>
    <derivirana_varijabla naziv="DomainObject.Predmet.SudioniciListNaziv_1">
      <item>FINANCIJSKA AGENCIJA, RC RIJEKA, PODRUŽNICA PULA, PULA</item>
      <item>PIFAR GRADNJA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PIFAR GRADNJA d.o.o. ROVINJ, OIB 17017506220, Valtinjana bb,52210 Rovinj</item>
    </izvorni_sadrzaj>
    <derivirana_varijabla naziv="DomainObject.Predmet.SudioniciListAdressOIB_1">
      <item>FINANCIJSKA AGENCIJA, RC RIJEKA, PODRUŽNICA PULA, PULA, OIB 85821130368, GIARDINI 5,52100 Pula</item>
      <item>PIFAR GRADNJA d.o.o. ROVINJ, OIB 17017506220, Valtinjana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17017506220</item>
    </izvorni_sadrzaj>
    <derivirana_varijabla naziv="DomainObject.Predmet.SudioniciListNazivOIB_1">
      <item>, OIB 85821130368</item>
      <item>, OIB 17017506220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3188</properties:Characters>
  <properties:Lines>86</properties:Lines>
  <properties:Paragraphs>29</properties:Paragraphs>
  <properties:TotalTime>7</properties:TotalTime>
  <properties:ScaleCrop>false</properties:ScaleCrop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2016-03-22T08:09:00Z</dcterms:created>
  <dc:creator>Mihaela Kaligari</dc:creator>
  <dc:description/>
  <cp:keywords/>
  <cp:lastModifiedBy>Ana Jeromela</cp:lastModifiedBy>
  <cp:lastPrinted>2016-04-22T11:25:00Z</cp:lastPrinted>
  <dcterms:modified xmlns:xsi="http://www.w3.org/2001/XMLSchema-instance" xsi:type="dcterms:W3CDTF">2016-04-22T11:25:00Z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